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5ee2" w14:paraId="a685ee2" w:rsidRDefault="001C4190" w:rsidP="001C4190" w:rsidR="001C4190">
      <w:pPr>
        <w:spacing w:after="0"/>
        <w:jc w:val="right"/>
        <w15:collapsed w:val="false"/>
      </w:pPr>
      <w:bookmarkStart w:name="_GoBack" w:id="0"/>
      <w:bookmarkEnd w:id="0"/>
      <w:r>
        <w:t>Poslovni broj: 3 St-346/17-4</w:t>
      </w:r>
    </w:p>
    <w:p w:rsidRDefault="001C4190" w:rsidP="001C4190" w:rsidR="001C4190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C4190" w:rsidP="001C4190" w:rsidR="001C419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C4190" w:rsidP="001C4190" w:rsidR="001C419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C4190" w:rsidP="001C4190" w:rsidR="001C419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C4190" w:rsidP="001C4190" w:rsidR="001C4190">
      <w:pPr>
        <w:spacing w:after="0"/>
        <w:rPr>
          <w:lang w:eastAsia="hr-HR"/>
        </w:rPr>
      </w:pP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  <w:jc w:val="center"/>
      </w:pPr>
      <w:r>
        <w:t>U  I M E  R E P U B L I K E  H R V A T S K E</w:t>
      </w: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  <w:jc w:val="center"/>
      </w:pPr>
      <w:r>
        <w:t>R J E Š E NJ E</w:t>
      </w: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SAJKO PROMET jednostavno društvo s ograničenom odgovornošću za transport i usluge, skraćena tvrtka: SAJKO PROMET j.d.o.o. Jalkovec, Braće Radića 77, MBS: 070139486, OIB: 60774871679, dana 24. kolovoza 2017. godine,</w:t>
      </w:r>
    </w:p>
    <w:p w:rsidRDefault="001C4190" w:rsidP="001C4190" w:rsidR="001C4190">
      <w:pPr>
        <w:spacing w:after="0"/>
        <w:jc w:val="both"/>
      </w:pPr>
    </w:p>
    <w:p w:rsidRDefault="001C4190" w:rsidP="001C4190" w:rsidR="001C4190">
      <w:pPr>
        <w:spacing w:after="0"/>
        <w:jc w:val="both"/>
      </w:pPr>
    </w:p>
    <w:p w:rsidRDefault="001C4190" w:rsidP="001C4190" w:rsidR="001C4190">
      <w:pPr>
        <w:spacing w:after="0"/>
        <w:jc w:val="center"/>
      </w:pPr>
      <w:r>
        <w:t>r i j e š i o  j e</w:t>
      </w: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  <w:jc w:val="both"/>
      </w:pPr>
      <w:r>
        <w:tab/>
        <w:t>I/ Otvara se stečajni postupak nad stečajnim dužnikom SAJKO PROMET jednostavno društvo s ograničenom odgovornošću za transport i usluge, skraćena tvrtka: SAJKO PROMET j.d.o.o. Jalkovec, Braće Radića 77, MBS: 070139486, OIB: 60774871679, s danom 24. kolovoza 2017. u 14,30 sati.</w:t>
      </w:r>
    </w:p>
    <w:p w:rsidRDefault="001C4190" w:rsidP="001C4190" w:rsidR="001C4190">
      <w:pPr>
        <w:spacing w:after="0"/>
        <w:jc w:val="both"/>
      </w:pPr>
    </w:p>
    <w:p w:rsidRDefault="001C4190" w:rsidP="001C4190" w:rsidR="001C4190">
      <w:pPr>
        <w:spacing w:after="0"/>
        <w:jc w:val="both"/>
        <w:rPr>
          <w:szCs w:val="20"/>
        </w:rPr>
      </w:pPr>
      <w:r>
        <w:tab/>
        <w:t>II/ Zaključuje se stečajni postupak nad stečajnim dužnikom SAJKO PROMET jednostavno društvo s ograničenom odgovornošću za transport i usluge, skraćena tvrtka: SAJKO PROMET j.d.o.o. Jalkovec, Braće Radića 77, MBS: 070139486, OIB: 60774871679.</w:t>
      </w:r>
    </w:p>
    <w:p w:rsidRDefault="001C4190" w:rsidP="001C4190" w:rsidR="001C4190">
      <w:pPr>
        <w:spacing w:after="0"/>
        <w:jc w:val="both"/>
      </w:pPr>
    </w:p>
    <w:p w:rsidRDefault="001C4190" w:rsidP="001C4190" w:rsidR="001C4190">
      <w:pPr>
        <w:spacing w:after="0"/>
        <w:jc w:val="both"/>
      </w:pPr>
      <w:r>
        <w:tab/>
        <w:t>III/ Za stečajnog upravitelja imenuje se Dragan Čemerin iz Čakovca, Vukovarska 3, OIB: 90776078028.</w:t>
      </w:r>
    </w:p>
    <w:p w:rsidRDefault="001C4190" w:rsidP="001C4190" w:rsidR="001C4190">
      <w:pPr>
        <w:spacing w:after="0"/>
        <w:jc w:val="both"/>
        <w:rPr>
          <w:color w:val="FF0000"/>
        </w:rPr>
      </w:pPr>
    </w:p>
    <w:p w:rsidRDefault="001C4190" w:rsidP="001C4190" w:rsidR="001C4190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1C4190" w:rsidP="001C4190" w:rsidR="001C4190">
      <w:pPr>
        <w:spacing w:after="0"/>
        <w:jc w:val="both"/>
      </w:pP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  <w:jc w:val="center"/>
      </w:pPr>
      <w:r>
        <w:t>Obrazloženje</w:t>
      </w: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  <w:jc w:val="both"/>
      </w:pPr>
      <w:r>
        <w:tab/>
        <w:t xml:space="preserve">Predlagatelj je dana 21. lipnja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</w:t>
      </w:r>
      <w:r>
        <w:lastRenderedPageBreak/>
        <w:t>popis imovine i obveza dužnika na propisanom obrascu i kojim je pozvao vjerovnike da najkasnije u roku od četrdeset pet dana od objave oglasa predlože otvaranje stečajnoga postupka.</w:t>
      </w:r>
    </w:p>
    <w:p w:rsidRDefault="001C4190" w:rsidP="001C4190" w:rsidR="001C4190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  <w:jc w:val="center"/>
      </w:pPr>
      <w:r>
        <w:t>U Varaždinu, 24. kolovoza 2017. godine</w:t>
      </w:r>
    </w:p>
    <w:p w:rsidRDefault="001C4190" w:rsidP="001C4190" w:rsidR="001C4190">
      <w:pPr>
        <w:spacing w:after="0"/>
      </w:pPr>
      <w:r>
        <w:t xml:space="preserve">                                                                                                  </w:t>
      </w:r>
    </w:p>
    <w:p w:rsidRDefault="001C4190" w:rsidP="001C4190" w:rsidR="001C4190">
      <w:pPr>
        <w:spacing w:after="0"/>
      </w:pPr>
      <w:r>
        <w:t xml:space="preserve">     </w:t>
      </w:r>
    </w:p>
    <w:p w:rsidRDefault="001C4190" w:rsidP="001C4190" w:rsidR="001C419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Jasna Lekić</w:t>
      </w: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</w:pPr>
      <w:r>
        <w:t xml:space="preserve">                              </w:t>
      </w:r>
    </w:p>
    <w:p w:rsidRDefault="001C4190" w:rsidP="001C4190" w:rsidR="001C4190">
      <w:pPr>
        <w:spacing w:after="0"/>
      </w:pPr>
      <w:r>
        <w:tab/>
        <w:t>UPUTA O PRAVNOM LIJEKU:</w:t>
      </w: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C4190" w:rsidP="001C4190" w:rsidR="001C419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</w:pPr>
      <w:r>
        <w:t>DNA:</w:t>
      </w:r>
    </w:p>
    <w:p w:rsidRDefault="001C4190" w:rsidP="001C4190" w:rsidR="001C419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C4190" w:rsidP="001C4190" w:rsidR="001C4190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1C4190" w:rsidP="001C4190" w:rsidR="001C4190">
      <w:pPr>
        <w:numPr>
          <w:ilvl w:val="0"/>
          <w:numId w:val="47"/>
        </w:numPr>
        <w:spacing w:after="0"/>
      </w:pPr>
      <w:r>
        <w:t>Dužnik SAJKO PROMET j.d.o.o. Jalkovec, Braće Radića 77, Varaždin</w:t>
      </w:r>
    </w:p>
    <w:p w:rsidRDefault="001C4190" w:rsidP="001C4190" w:rsidR="001C4190">
      <w:pPr>
        <w:numPr>
          <w:ilvl w:val="0"/>
          <w:numId w:val="47"/>
        </w:numPr>
        <w:spacing w:after="0"/>
      </w:pPr>
      <w:r>
        <w:t>Direktor dužnika Stjepan Sajko iz Jalkovca, Braće Radića 77, Varaždin</w:t>
      </w:r>
    </w:p>
    <w:p w:rsidRDefault="001C4190" w:rsidP="001C4190" w:rsidR="001C4190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1C4190" w:rsidP="001C4190" w:rsidR="001C4190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1C4190" w:rsidP="001C4190" w:rsidR="001C4190">
      <w:pPr>
        <w:numPr>
          <w:ilvl w:val="0"/>
          <w:numId w:val="47"/>
        </w:numPr>
        <w:spacing w:after="0"/>
        <w:rPr>
          <w:szCs w:val="20"/>
        </w:rPr>
      </w:pPr>
      <w:r>
        <w:t>Stečajni upravitelj Dragan Čemerin iz Čakovca, Vukovarska 3</w:t>
      </w:r>
    </w:p>
    <w:p w:rsidRDefault="001C4190" w:rsidP="001C4190" w:rsidR="001C4190">
      <w:pPr>
        <w:numPr>
          <w:ilvl w:val="0"/>
          <w:numId w:val="47"/>
        </w:numPr>
        <w:spacing w:after="0"/>
      </w:pPr>
      <w:r>
        <w:t>e-Oglasna ploča suda</w:t>
      </w: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</w:pPr>
    </w:p>
    <w:p w:rsidRDefault="001C4190" w:rsidP="001C4190" w:rsidR="001C4190">
      <w:pPr>
        <w:spacing w:after="0"/>
      </w:pPr>
    </w:p>
    <w:p w:rsidRDefault="00AB4602" w:rsidP="001C4190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A0C" w:rsidP="00537B78" w:rsidR="008A3A0C">
      <w:r>
        <w:separator/>
      </w:r>
    </w:p>
  </w:endnote>
  <w:endnote w:id="0" w:type="continuationSeparator">
    <w:p w:rsidRDefault="008A3A0C" w:rsidP="00537B78" w:rsidR="008A3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A0C" w:rsidP="00537B78" w:rsidR="008A3A0C">
      <w:r>
        <w:separator/>
      </w:r>
    </w:p>
  </w:footnote>
  <w:footnote w:id="0" w:type="continuationSeparator">
    <w:p w:rsidRDefault="008A3A0C" w:rsidP="00537B78" w:rsidR="008A3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190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7EC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A0C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977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St-346/2017-4</izvorni_sadrzaj>
    <derivirana_varijabla naziv="DomainObject.Oznaka_1">St-346/2017-4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SAJKO PROMET jednostavno društvo s ograničenom odgovornošću za transport i usluge zastupanog po punomoćniku Stjepan Sajko</izvorni_sadrzaj>
    <derivirana_varijabla naziv="DomainObject.Predmet.ProtustrankaFormated_1">  SAJKO PROMET jednostavno društvo s ograničenom odgovornošću za transport i usluge zastupanog po punomoćniku Stjepan Sajko</derivirana_varijabla>
  </DomainObject.Predmet.ProtustrankaFormated>
  <DomainObject.Predmet.ProtustrankaFormatedOIB>
    <izvorni_sadrzaj>  SAJKO PROMET jednostavno društvo s ograničenom odgovornošću za transport i usluge, OIB 60774871679 zastupanog po punomoćniku Stjepan Sajko</izvorni_sadrzaj>
    <derivirana_varijabla naziv="DomainObject.Predmet.ProtustrankaFormatedOIB_1">  SAJKO PROMET jednostavno društvo s ograničenom odgovornošću za transport i usluge, OIB 60774871679 zastupanog po punomoćniku Stjepan Sajko</derivirana_varijabla>
  </DomainObject.Predmet.ProtustrankaFormatedOIB>
  <DomainObject.Predmet.ProtustrankaFormatedWithAdress>
    <izvorni_sadrzaj> SAJKO PROMET jednostavno društvo s ograničenom odgovornošću za transport i usluge, Braće Radića 77, 42000 Jalkovec zastupanog po punomoćniku Stjepan Sajko</izvorni_sadrzaj>
    <derivirana_varijabla naziv="DomainObject.Predmet.ProtustrankaFormatedWithAdress_1"> SAJKO PROMET jednostavno društvo s ograničenom odgovornošću za transport i usluge, Braće Radića 77, 42000 Jalkovec zastupanog po punomoćniku Stjepan Sajko</derivirana_varijabla>
  </DomainObject.Predmet.ProtustrankaFormatedWithAdress>
  <DomainObject.Predmet.ProtustrankaFormatedWithAdressOIB>
    <izvorni_sadrzaj> SAJKO PROMET jednostavno društvo s ograničenom odgovornošću za transport i usluge, OIB 60774871679, Braće Radića 77, 42000 Jalkovec zastupanog po punomoćniku Stjepan Sajko</izvorni_sadrzaj>
    <derivirana_varijabla naziv="DomainObject.Predmet.ProtustrankaFormatedWithAdressOIB_1"> SAJKO PROMET jednostavno društvo s ograničenom odgovornošću za transport i usluge, OIB 60774871679, Braće Radića 77, 42000 Jalkovec zastupanog po punomoćniku Stjepan Sajko</derivirana_varijabla>
  </DomainObject.Predmet.ProtustrankaFormatedWithAdressOIB>
  <DomainObject.Predmet.ProtustrankaWithAdress>
    <izvorni_sadrzaj>SAJKO PROMET jednostavno društvo s ograničenom odgovornošću za transport i usluge Braće Radića 77, 42000 Jalkovec</izvorni_sadrzaj>
    <derivirana_varijabla naziv="DomainObject.Predmet.ProtustrankaWithAdress_1">SAJKO PROMET jednostavno društvo s ograničenom odgovornošću za transport i usluge Braće Radića 77, 42000 Jalkovec</derivirana_varijabla>
  </DomainObject.Predmet.ProtustrankaWithAdress>
  <DomainObject.Predmet.ProtustrankaWithAdressOIB>
    <izvorni_sadrzaj>SAJKO PROMET jednostavno društvo s ograničenom odgovornošću za transport i usluge, OIB 60774871679, Braće Radića 77, 42000 Jalkovec</izvorni_sadrzaj>
    <derivirana_varijabla naziv="DomainObject.Predmet.ProtustrankaWithAdressOIB_1">SAJKO PROMET jednostavno društvo s ograničenom odgovornošću za transport i usluge, OIB 60774871679, Braće Radića 77, 42000 Jalkovec</derivirana_varijabla>
  </DomainObject.Predmet.ProtustrankaWithAdressOIB>
  <DomainObject.Predmet.ProtustrankaNazivFormated>
    <izvorni_sadrzaj>SAJKO PROMET jednostavno društvo s ograničenom odgovornošću za transport i usluge</izvorni_sadrzaj>
    <derivirana_varijabla naziv="DomainObject.Predmet.ProtustrankaNazivFormated_1">SAJKO PROMET jednostavno društvo s ograničenom odgovornošću za transport i usluge</derivirana_varijabla>
  </DomainObject.Predmet.ProtustrankaNazivFormated>
  <DomainObject.Predmet.ProtustrankaNazivFormatedOIB>
    <izvorni_sadrzaj>SAJKO PROMET jednostavno društvo s ograničenom odgovornošću za transport i usluge, OIB 60774871679</izvorni_sadrzaj>
    <derivirana_varijabla naziv="DomainObject.Predmet.ProtustrankaNazivFormatedOIB_1">SAJKO PROMET jednostavno društvo s ograničenom odgovornošću za transport i usluge, OIB 60774871679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SAJKO PROMET jednostavno društvo s ograničenom odgovornošću za transport i usluge zastupanog po punomoćniku Stjepan Sajko</item>
    </izvorni_sadrzaj>
    <derivirana_varijabla naziv="DomainObject.Predmet.ProtuStrankaListFormated_1">
      <item>SAJKO PROMET jednostavno društvo s ograničenom odgovornošću za transport i usluge zastupanog po punomoćniku Stjepan Sajko</item>
    </derivirana_varijabla>
  </DomainObject.Predmet.ProtuStrankaListFormated>
  <DomainObject.Predmet.ProtuStrankaListFormatedOIB>
    <izvorni_sadrzaj>
      <item>SAJKO PROMET jednostavno društvo s ograničenom odgovornošću za transport i usluge, OIB 60774871679 zastupanog po punomoćniku Stjepan Sajko</item>
    </izvorni_sadrzaj>
    <derivirana_varijabla naziv="DomainObject.Predmet.ProtuStrankaListFormatedOIB_1">
      <item>SAJKO PROMET jednostavno društvo s ograničenom odgovornošću za transport i usluge, OIB 60774871679 zastupanog po punomoćniku Stjepan Sajko</item>
    </derivirana_varijabla>
  </DomainObject.Predmet.ProtuStrankaListFormatedOIB>
  <DomainObject.Predmet.ProtuStrankaListFormatedWithAdress>
    <izvorni_sadrzaj>
      <item>SAJKO PROMET jednostavno društvo s ograničenom odgovornošću za transport i usluge, Braće Radića 77, 42000 Jalkovec zastupanog po punomoćniku Stjepan Sajko</item>
    </izvorni_sadrzaj>
    <derivirana_varijabla naziv="DomainObject.Predmet.ProtuStrankaListFormatedWithAdress_1">
      <item>SAJKO PROMET jednostavno društvo s ograničenom odgovornošću za transport i usluge, Braće Radića 77, 42000 Jalkovec zastupanog po punomoćniku Stjepan Sajko</item>
    </derivirana_varijabla>
  </DomainObject.Predmet.ProtuStrankaListFormatedWithAdress>
  <DomainObject.Predmet.ProtuStrankaListFormatedWithAdressOIB>
    <izvorni_sadrzaj>
      <item>SAJKO PROMET jednostavno društvo s ograničenom odgovornošću za transport i usluge, OIB 60774871679, Braće Radića 77, 42000 Jalkovec zastupanog po punomoćniku Stjepan Sajko</item>
    </izvorni_sadrzaj>
    <derivirana_varijabla naziv="DomainObject.Predmet.ProtuStrankaListFormatedWithAdressOIB_1">
      <item>SAJKO PROMET jednostavno društvo s ograničenom odgovornošću za transport i usluge, OIB 60774871679, Braće Radića 77, 42000 Jalkovec zastupanog po punomoćniku Stjepan Sajko</item>
    </derivirana_varijabla>
  </DomainObject.Predmet.ProtuStrankaListFormatedWithAdressOIB>
  <DomainObject.Predmet.ProtuStrankaListNazivFormated>
    <izvorni_sadrzaj>
      <item>SAJKO PROMET jednostavno društvo s ograničenom odgovornošću za transport i usluge</item>
    </izvorni_sadrzaj>
    <derivirana_varijabla naziv="DomainObject.Predmet.ProtuStrankaListNazivFormated_1">
      <item>SAJKO PROMET jednostavno društvo s ograničenom odgovornošću za transport i usluge</item>
    </derivirana_varijabla>
  </DomainObject.Predmet.ProtuStrankaListNazivFormated>
  <DomainObject.Predmet.ProtuStrankaListNazivFormatedOIB>
    <izvorni_sadrzaj>
      <item>SAJKO PROMET jednostavno društvo s ograničenom odgovornošću za transport i usluge, OIB 60774871679</item>
    </izvorni_sadrzaj>
    <derivirana_varijabla naziv="DomainObject.Predmet.ProtuStrankaListNazivFormatedOIB_1">
      <item>SAJKO PROMET jednostavno društvo s ograničenom odgovornošću za transport i usluge, OIB 60774871679</item>
    </derivirana_varijabla>
  </DomainObject.Predmet.ProtuStrankaListNazivFormatedOIB>
  <DomainObject.Predmet.OstaliListFormated>
    <izvorni_sadrzaj>
      <item>Sudski registar Trgovačkog suda u Varaždinu</item>
      <item>Stjepan Sajko punomoćnik sudionika u postupku SAJKO PROMET jednostavno društvo s ograničenom odgovornošću za transport i usluge</item>
    </izvorni_sadrzaj>
    <derivirana_varijabla naziv="DomainObject.Predmet.OstaliListFormated_1">
      <item>Sudski registar Trgovačkog suda u Varaždinu</item>
      <item>Stjepan Sajko punomoćnik sudionika u postupku SAJKO PROMET jednostavno društvo s ograničenom odgovornošću za transport i usluge</item>
    </derivirana_varijabla>
  </DomainObject.Predmet.OstaliListFormated>
  <DomainObject.Predmet.OstaliListFormatedOIB>
    <izvorni_sadrzaj>
      <item>Sudski registar Trgovačkog suda u Varaždinu</item>
      <item>Stjepan Sajko, OIB 17793652616 punomoćnik sudionika u postupku SAJKO PROMET jednostavno društvo s ograničenom odgovornošću za transport i usluge</item>
    </izvorni_sadrzaj>
    <derivirana_varijabla naziv="DomainObject.Predmet.OstaliListFormatedOIB_1">
      <item>Sudski registar Trgovačkog suda u Varaždinu</item>
      <item>Stjepan Sajko, OIB 17793652616 punomoćnik sudionika u postupku SAJKO PROMET jednostavno društvo s ograničenom odgovornošću za transport i usluge</item>
    </derivirana_varijabla>
  </DomainObject.Predmet.OstaliListFormatedOIB>
  <DomainObject.Predmet.OstaliListFormatedWithAdress>
    <izvorni_sadrzaj>
      <item>Sudski registar Trgovačkog suda u Varaždinu, B.Radića, 42000 Varaždin</item>
      <item>Stjepan Sajko, Braće Radića 77, 42000 Jalkovec punomoćnik sudionika u postupku SAJKO PROMET jednostavno društvo s ograničenom odgovornošću za transport i usluge</item>
    </izvorni_sadrzaj>
    <derivirana_varijabla naziv="DomainObject.Predmet.OstaliListFormatedWithAdress_1">
      <item>Sudski registar Trgovačkog suda u Varaždinu, B.Radića, 42000 Varaždin</item>
      <item>Stjepan Sajko, Braće Radića 77, 42000 Jalkovec punomoćnik sudionika u postupku SAJKO PROMET jednostavno društvo s ograničenom odgovornošću za transport i usluge</item>
    </derivirana_varijabla>
  </DomainObject.Predmet.OstaliListFormatedWithAdress>
  <DomainObject.Predmet.OstaliListFormatedWithAdressOIB>
    <izvorni_sadrzaj>
      <item>Sudski registar Trgovačkog suda u Varaždinu, B.Radića, 42000 Varaždin</item>
      <item>Stjepan Sajko, OIB 17793652616, Braće Radića 77, 42000 Jalkovec punomoćnik sudionika u postupku SAJKO PROMET jednostavno društvo s ograničenom odgovornošću za transport i usluge</item>
    </izvorni_sadrzaj>
    <derivirana_varijabla naziv="DomainObject.Predmet.OstaliListFormatedWithAdressOIB_1">
      <item>Sudski registar Trgovačkog suda u Varaždinu, B.Radića, 42000 Varaždin</item>
      <item>Stjepan Sajko, OIB 17793652616, Braće Radića 77, 42000 Jalkovec punomoćnik sudionika u postupku SAJKO PROMET jednostavno društvo s ograničenom odgovornošću za transport i usluge</item>
    </derivirana_varijabla>
  </DomainObject.Predmet.OstaliListFormatedWithAdressOIB>
  <DomainObject.Predmet.OstaliListNazivFormated>
    <izvorni_sadrzaj>
      <item>Sudski registar Trgovačkog suda u Varaždinu</item>
      <item>Stjepan Sajko</item>
    </izvorni_sadrzaj>
    <derivirana_varijabla naziv="DomainObject.Predmet.OstaliListNazivFormated_1">
      <item>Sudski registar Trgovačkog suda u Varaždinu</item>
      <item>Stjepan Sajko</item>
    </derivirana_varijabla>
  </DomainObject.Predmet.OstaliListNazivFormated>
  <DomainObject.Predmet.OstaliListNazivFormatedOIB>
    <izvorni_sadrzaj>
      <item>Sudski registar Trgovačkog suda u Varaždinu</item>
      <item>Stjepan Sajko, OIB 17793652616</item>
    </izvorni_sadrzaj>
    <derivirana_varijabla naziv="DomainObject.Predmet.OstaliListNazivFormatedOIB_1">
      <item>Sudski registar Trgovačkog suda u Varaždinu</item>
      <item>Stjepan Sajko, OIB 17793652616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St-346/2017-4</izvorni_sadrzaj>
    <derivirana_varijabla naziv="DomainObject.PoslovniBrojDokumenta_1">St-346/2017-4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SAJKO PROMET jednostavno društvo s ograničenom odgovornošću za transport i usluge</izvorni_sadrzaj>
    <derivirana_varijabla naziv="DomainObject.Predmet.ProtustrankaIDrugi_1">SAJKO PROMET jednostavno društvo s ograničenom odgovornošću za transport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SAJKO PROMET jednostavno društvo s ograničenom odgovornošću za transport i usluge, OIB 60774871679, Braće Radića 77, 42000 Jalkovec</izvorni_sadrzaj>
    <derivirana_varijabla naziv="DomainObject.Predmet.ProtustrankaIDrugiAdressOIB_1">SAJKO PROMET jednostavno društvo s ograničenom odgovornošću za transport i usluge, OIB 60774871679,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SAJKO PROMET jednostavno društvo s ograničenom odgovornošću za transport i usluge</item>
      <item>Sudski registar Trgovačkog suda u Varaždinu</item>
      <item>Stjepan Sajko</item>
    </izvorni_sadrzaj>
    <derivirana_varijabla naziv="DomainObject.Predmet.SudioniciListNaziv_1">
      <item>Financijska agencija</item>
      <item>SAJKO PROMET jednostavno društvo s ograničenom odgovornošću za transport i usluge</item>
      <item>Sudski registar Trgovačkog suda u Varaždinu</item>
      <item>Stjepan Sajko</item>
    </derivirana_varijabla>
  </DomainObject.Predmet.SudioniciListNaziv>
  <DomainObject.Predmet.SudioniciListAdressOIB>
    <izvorni_sadrzaj>
      <item>Financijska agencija, OIB 85821130368, Ulica grada Vukovara 70,10000 Zagreb</item>
      <item>SAJKO PROMET jednostavno društvo s ograničenom odgovornošću za transport i usluge, OIB 60774871679, Braće Radića 77,42000 Jalkovec</item>
      <item>Sudski registar Trgovačkog suda u Varaždinu, B.Radića,42000 Varaždin</item>
      <item>Stjepan Sajko, OIB 17793652616, Braće Radića 77,42000 Jalkovec</item>
    </izvorni_sadrzaj>
    <derivirana_varijabla naziv="DomainObject.Predmet.SudioniciListAdressOIB_1">
      <item>Financijska agencija, OIB 85821130368, Ulica grada Vukovara 70,10000 Zagreb</item>
      <item>SAJKO PROMET jednostavno društvo s ograničenom odgovornošću za transport i usluge, OIB 60774871679, Braće Radića 77,42000 Jalkovec</item>
      <item>Sudski registar Trgovačkog suda u Varaždinu, B.Radića,42000 Varaždin</item>
      <item>Stjepan Sajko, OIB 17793652616, Braće Radića 77,42000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080C7-2A5D-4EA2-9FD1-1453923E8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551</properties:Words>
  <properties:Characters>3034</properties:Characters>
  <properties:Lines>92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2017-08-24T11:01:00Z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St-346/2017-4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