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9d950e5" w14:textId="9d950e5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Pr="00B948CA" w:rsidR="00C12CD9">
        <w:rPr>
          <w:b w:val="false"/>
          <w:i w:val="false"/>
        </w:rPr>
        <w:t>Sp</w:t>
      </w:r>
      <w:proofErr w:type="spellEnd"/>
      <w:r w:rsidRPr="00B948CA" w:rsidR="00B9345F">
        <w:rPr>
          <w:b w:val="false"/>
          <w:i w:val="false"/>
        </w:rPr>
        <w:t>-</w:t>
      </w:r>
      <w:r w:rsidR="00E8499C">
        <w:rPr>
          <w:b w:val="false"/>
          <w:i w:val="false"/>
        </w:rPr>
        <w:t>116/2017-52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E8499C">
        <w:t>Tomislav Jergović iz Zagreba, obrtnički prolaz 2, OIB: 21512142296</w:t>
      </w:r>
      <w:r>
        <w:t xml:space="preserve">, </w:t>
      </w:r>
      <w:r w:rsidRPr="009B1113">
        <w:t xml:space="preserve">dana </w:t>
      </w:r>
      <w:r w:rsidR="00F35290">
        <w:t>6. rujna</w:t>
      </w:r>
      <w:r w:rsidR="000C26B7">
        <w:t xml:space="preserve"> 201</w:t>
      </w:r>
      <w:r w:rsidR="006964EC">
        <w:t>9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061FA4" w:rsidP="00061FA4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FF5930">
        <w:rPr>
          <w:lang w:val="hr-HR"/>
        </w:rPr>
        <w:t xml:space="preserve">Poziva se </w:t>
      </w:r>
      <w:r w:rsidR="00F35290">
        <w:rPr>
          <w:lang w:val="hr-HR"/>
        </w:rPr>
        <w:t>Financijska agencija</w:t>
      </w:r>
      <w:r w:rsidR="00115C0A">
        <w:rPr>
          <w:lang w:val="hr-HR"/>
        </w:rPr>
        <w:t xml:space="preserve"> </w:t>
      </w:r>
      <w:r w:rsidR="002923E7">
        <w:rPr>
          <w:lang w:val="hr-HR"/>
        </w:rPr>
        <w:t>dostaviti</w:t>
      </w:r>
      <w:r w:rsidR="00F35290">
        <w:rPr>
          <w:lang w:val="hr-HR"/>
        </w:rPr>
        <w:t xml:space="preserve"> stečajnom povjereniku Stjepanu </w:t>
      </w:r>
      <w:proofErr w:type="spellStart"/>
      <w:r w:rsidR="00F35290">
        <w:rPr>
          <w:lang w:val="hr-HR"/>
        </w:rPr>
        <w:t>Rakarec</w:t>
      </w:r>
      <w:proofErr w:type="spellEnd"/>
      <w:r w:rsidR="00F35290">
        <w:rPr>
          <w:lang w:val="hr-HR"/>
        </w:rPr>
        <w:t xml:space="preserve">, OIB: 64132194199 </w:t>
      </w:r>
      <w:r w:rsidR="002923E7">
        <w:rPr>
          <w:lang w:val="hr-HR"/>
        </w:rPr>
        <w:t xml:space="preserve">podatke </w:t>
      </w:r>
      <w:r w:rsidR="00F35290">
        <w:rPr>
          <w:lang w:val="hr-HR"/>
        </w:rPr>
        <w:t xml:space="preserve">iz </w:t>
      </w:r>
      <w:r w:rsidR="002923E7">
        <w:rPr>
          <w:lang w:val="hr-HR"/>
        </w:rPr>
        <w:t>J</w:t>
      </w:r>
      <w:r w:rsidR="00F35290">
        <w:rPr>
          <w:lang w:val="hr-HR"/>
        </w:rPr>
        <w:t xml:space="preserve">edinstvenog registra računa građana za potrošača </w:t>
      </w:r>
      <w:r w:rsidR="00E8499C">
        <w:rPr>
          <w:lang w:val="hr-HR"/>
        </w:rPr>
        <w:t>Tomislav Jergović</w:t>
      </w:r>
      <w:r w:rsidR="00F35290">
        <w:rPr>
          <w:lang w:val="hr-HR"/>
        </w:rPr>
        <w:t xml:space="preserve">, </w:t>
      </w:r>
      <w:r w:rsidR="00E8499C">
        <w:rPr>
          <w:lang w:val="hr-HR"/>
        </w:rPr>
        <w:t xml:space="preserve"> </w:t>
      </w:r>
      <w:r w:rsidR="00E8499C">
        <w:t>OIB: 21512142296</w:t>
      </w:r>
      <w:r w:rsidR="00F35290">
        <w:rPr>
          <w:lang w:val="hr-HR"/>
        </w:rPr>
        <w:t xml:space="preserve">, sukladno </w:t>
      </w:r>
      <w:r w:rsidR="00115C0A">
        <w:rPr>
          <w:lang w:val="hr-HR"/>
        </w:rPr>
        <w:t>Zakon</w:t>
      </w:r>
      <w:r w:rsidR="00F35290">
        <w:rPr>
          <w:lang w:val="hr-HR"/>
        </w:rPr>
        <w:t>u o stečaju potrošača.</w:t>
      </w:r>
    </w:p>
    <w:p w:rsidR="00061FA4" w:rsidP="00061FA4" w:rsidRDefault="00061FA4">
      <w:pPr>
        <w:jc w:val="both"/>
        <w:rPr>
          <w:lang w:val="hr-HR"/>
        </w:rPr>
      </w:pPr>
    </w:p>
    <w:p w:rsidR="00453F04" w:rsidP="00061FA4" w:rsidRDefault="00453F04">
      <w:pPr>
        <w:jc w:val="both"/>
        <w:rPr>
          <w:lang w:val="hr-HR"/>
        </w:rPr>
      </w:pPr>
    </w:p>
    <w:p w:rsidR="00061FA4" w:rsidP="00061FA4" w:rsidRDefault="00115C0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F35290">
        <w:rPr>
          <w:lang w:val="hr-HR"/>
        </w:rPr>
        <w:t>6. rujna</w:t>
      </w:r>
      <w:r w:rsidR="00061FA4">
        <w:rPr>
          <w:lang w:val="hr-HR"/>
        </w:rPr>
        <w:t xml:space="preserve"> 201</w:t>
      </w:r>
      <w:r w:rsidR="006964EC">
        <w:rPr>
          <w:lang w:val="hr-HR"/>
        </w:rPr>
        <w:t>9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="006A2AFE" w:rsidP="00061FA4" w:rsidRDefault="006A2AFE">
      <w:pPr>
        <w:jc w:val="center"/>
        <w:rPr>
          <w:lang w:val="hr-HR"/>
        </w:rPr>
      </w:pP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</w:p>
    <w:p w:rsidRPr="00B948CA" w:rsidR="00F35290" w:rsidP="00BB7A2D" w:rsidRDefault="00F35290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Financijska agencija</w:t>
      </w:r>
    </w:p>
    <w:p w:rsidRPr="00B948CA" w:rsidR="00BB7A2D" w:rsidP="00BB7A2D" w:rsidRDefault="00BB7A2D">
      <w:pPr>
        <w:rPr>
          <w:lang w:val="hr-HR"/>
        </w:rPr>
      </w:pPr>
    </w:p>
    <w:p w:rsidR="00BB7A2D" w:rsidP="00BB7A2D" w:rsidRDefault="00BB7A2D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4F90" w:rsidRDefault="00914F90">
      <w:r>
        <w:separator/>
      </w:r>
    </w:p>
  </w:endnote>
  <w:endnote w:type="continuationSeparator" w:id="0">
    <w:p w:rsidR="00914F90" w:rsidRDefault="00914F9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4F90" w:rsidRDefault="00914F90">
      <w:r>
        <w:separator/>
      </w:r>
    </w:p>
  </w:footnote>
  <w:footnote w:type="continuationSeparator" w:id="0">
    <w:p w:rsidR="00914F90" w:rsidRDefault="00914F9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435B9"/>
    <w:rsid w:val="00061FA4"/>
    <w:rsid w:val="00071F08"/>
    <w:rsid w:val="00073FC3"/>
    <w:rsid w:val="000B2B17"/>
    <w:rsid w:val="000C26B7"/>
    <w:rsid w:val="00115C0A"/>
    <w:rsid w:val="00137848"/>
    <w:rsid w:val="001F1EBB"/>
    <w:rsid w:val="0025598E"/>
    <w:rsid w:val="002923E7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3F04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4EC"/>
    <w:rsid w:val="00696B18"/>
    <w:rsid w:val="006A1805"/>
    <w:rsid w:val="006A2AFE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456A1"/>
    <w:rsid w:val="008A507D"/>
    <w:rsid w:val="008C0D81"/>
    <w:rsid w:val="008E07A0"/>
    <w:rsid w:val="00914F90"/>
    <w:rsid w:val="00924DC5"/>
    <w:rsid w:val="00997F21"/>
    <w:rsid w:val="009B1113"/>
    <w:rsid w:val="009B22EC"/>
    <w:rsid w:val="009B5376"/>
    <w:rsid w:val="009B6601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857CA"/>
    <w:rsid w:val="00CD732D"/>
    <w:rsid w:val="00CF3D91"/>
    <w:rsid w:val="00DF1A6F"/>
    <w:rsid w:val="00E03626"/>
    <w:rsid w:val="00E10AED"/>
    <w:rsid w:val="00E45F1C"/>
    <w:rsid w:val="00E47DC4"/>
    <w:rsid w:val="00E64624"/>
    <w:rsid w:val="00E8499C"/>
    <w:rsid w:val="00F06898"/>
    <w:rsid w:val="00F35290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0435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35B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35B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35B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35B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43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5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Sp-116/2017-52</izvorni_sadrzaj>
    <derivirana_varijabla naziv="DomainObject.Oznaka_1">Sp-116/2017-52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listopada 2018.</izvorni_sadrzaj>
    <derivirana_varijabla naziv="DomainObject.Predmet.DatumRjesavanja_1">22.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Sp-116/2017</izvorni_sadrzaj>
    <derivirana_varijabla naziv="DomainObject.Predmet.OznakaBroj_1">Sp-116/2017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>priklopljen Povrv-2136/17 OS u Zlataru, 3.5.2018</izvorni_sadrzaj>
    <derivirana_varijabla naziv="DomainObject.Predmet.PrimjedbaSuca_1">priklopljen Povrv-2136/17 OS u Zlataru, 3.5.2018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Jergović</izvorni_sadrzaj>
    <derivirana_varijabla naziv="DomainObject.Predmet.StrankaFormated_1">  Tomislav Jergović</derivirana_varijabla>
  </DomainObject.Predmet.StrankaFormated>
  <DomainObject.Predmet.StrankaFormatedOIB>
    <izvorni_sadrzaj>  Tomislav Jergović, OIB 21512142296</izvorni_sadrzaj>
    <derivirana_varijabla naziv="DomainObject.Predmet.StrankaFormatedOIB_1">  Tomislav Jergović, OIB 21512142296</derivirana_varijabla>
  </DomainObject.Predmet.StrankaFormatedOIB>
  <DomainObject.Predmet.StrankaFormatedWithAdress>
    <izvorni_sadrzaj> Tomislav Jergović, Mažuranićev Trg 5, 10000 Zagreb</izvorni_sadrzaj>
    <derivirana_varijabla naziv="DomainObject.Predmet.StrankaFormatedWithAdress_1"> Tomislav Jergović, Mažuranićev Trg 5, 10000 Zagreb</derivirana_varijabla>
  </DomainObject.Predmet.StrankaFormatedWithAdress>
  <DomainObject.Predmet.StrankaFormatedWithAdressOIB>
    <izvorni_sadrzaj> Tomislav Jergović, OIB 21512142296, Mažuranićev Trg 5, 10000 Zagreb</izvorni_sadrzaj>
    <derivirana_varijabla naziv="DomainObject.Predmet.StrankaFormatedWithAdressOIB_1"> Tomislav Jergović, OIB 21512142296, Mažuranićev Trg 5, 10000 Zagreb</derivirana_varijabla>
  </DomainObject.Predmet.StrankaFormatedWithAdressOIB>
  <DomainObject.Predmet.StrankaWithAdress>
    <izvorni_sadrzaj>Tomislav Jergović Mažuranićev Trg 5,10000 Zagreb</izvorni_sadrzaj>
    <derivirana_varijabla naziv="DomainObject.Predmet.StrankaWithAdress_1">Tomislav Jergović Mažuranićev Trg 5,10000 Zagreb</derivirana_varijabla>
  </DomainObject.Predmet.StrankaWithAdress>
  <DomainObject.Predmet.StrankaWithAdressOIB>
    <izvorni_sadrzaj>Tomislav Jergović, OIB 21512142296, Mažuranićev Trg 5,10000 Zagreb</izvorni_sadrzaj>
    <derivirana_varijabla naziv="DomainObject.Predmet.StrankaWithAdressOIB_1">Tomislav Jergović, OIB 21512142296, Mažuranićev Trg 5,10000 Zagreb</derivirana_varijabla>
  </DomainObject.Predmet.StrankaWithAdressOIB>
  <DomainObject.Predmet.StrankaNazivFormated>
    <izvorni_sadrzaj>Tomislav Jergović</izvorni_sadrzaj>
    <derivirana_varijabla naziv="DomainObject.Predmet.StrankaNazivFormated_1">Tomislav Jergović</derivirana_varijabla>
  </DomainObject.Predmet.StrankaNazivFormated>
  <DomainObject.Predmet.StrankaNazivFormatedOIB>
    <izvorni_sadrzaj>Tomislav Jergović, OIB 21512142296</izvorni_sadrzaj>
    <derivirana_varijabla naziv="DomainObject.Predmet.StrankaNazivFormatedOIB_1">Tomislav Jergović, OIB 21512142296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Tomislav Jergović</item>
    </izvorni_sadrzaj>
    <derivirana_varijabla naziv="DomainObject.Predmet.StrankaListFormated_1">
      <item>Tomislav Jergović</item>
    </derivirana_varijabla>
  </DomainObject.Predmet.StrankaListFormated>
  <DomainObject.Predmet.StrankaListFormatedOIB>
    <izvorni_sadrzaj>
      <item>Tomislav Jergović, OIB 21512142296</item>
    </izvorni_sadrzaj>
    <derivirana_varijabla naziv="DomainObject.Predmet.StrankaListFormatedOIB_1">
      <item>Tomislav Jergović, OIB 21512142296</item>
    </derivirana_varijabla>
  </DomainObject.Predmet.StrankaListFormatedOIB>
  <DomainObject.Predmet.StrankaListFormatedWithAdress>
    <izvorni_sadrzaj>
      <item>Tomislav Jergović, Mažuranićev Trg 5, 10000 Zagreb</item>
    </izvorni_sadrzaj>
    <derivirana_varijabla naziv="DomainObject.Predmet.StrankaListFormatedWithAdress_1">
      <item>Tomislav Jergović, Mažuranićev Trg 5, 10000 Zagreb</item>
    </derivirana_varijabla>
  </DomainObject.Predmet.StrankaListFormatedWithAdress>
  <DomainObject.Predmet.StrankaListFormatedWithAdressOIB>
    <izvorni_sadrzaj>
      <item>Tomislav Jergović, OIB 21512142296, Mažuranićev Trg 5, 10000 Zagreb</item>
    </izvorni_sadrzaj>
    <derivirana_varijabla naziv="DomainObject.Predmet.StrankaListFormatedWithAdressOIB_1">
      <item>Tomislav Jergović, OIB 21512142296, Mažuranićev Trg 5, 10000 Zagreb</item>
    </derivirana_varijabla>
  </DomainObject.Predmet.StrankaListFormatedWithAdressOIB>
  <DomainObject.Predmet.StrankaListNazivFormated>
    <izvorni_sadrzaj>
      <item>Tomislav Jergović</item>
    </izvorni_sadrzaj>
    <derivirana_varijabla naziv="DomainObject.Predmet.StrankaListNazivFormated_1">
      <item>Tomislav Jergović</item>
    </derivirana_varijabla>
  </DomainObject.Predmet.StrankaListNazivFormated>
  <DomainObject.Predmet.StrankaListNazivFormatedOIB>
    <izvorni_sadrzaj>
      <item>Tomislav Jergović, OIB 21512142296</item>
    </izvorni_sadrzaj>
    <derivirana_varijabla naziv="DomainObject.Predmet.StrankaListNazivFormatedOIB_1">
      <item>Tomislav Jergović, OIB 21512142296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Hrvatska radiotelevizija</item>
      <item>HETA Asset Resolution Hrvatska, društvo za financiranje d.o.o.</item>
      <item>Javni bilježnik Boris Zdunić</item>
      <item>GRAD OTOČAC</item>
      <item>ERSTE&amp;STEIERMÄRKISCHE BANKA dioničko društvo</item>
      <item>KAPLJICA društvo s ograničenom odgovornošću za ugostiteljstvo i trgovinu u stečaju</item>
      <item>Zavod za javno zdravstvo Ličko-senjske županije</item>
      <item>VULKAL d.o.o. za prozvodnju, trgovinu i usluge</item>
      <item>REPUBLIKA HRVATSKA MINISTARSTVO FINANCIJA</item>
      <item>Stjepan Godinić</item>
      <item>Raiffeisenbank Austria d.d.</item>
      <item>BASLER OSIGURANJE ZAGREB dioničko društvo za osiguranje</item>
      <item>DUKAT mliječna industrija dioničko društvo</item>
      <item>Hrvatski Telekom d.d.</item>
      <item>KONZUM trgovina na veliko i malo d.d.</item>
      <item>CROATIA osiguranje d.d.</item>
      <item>Nikola Sabljar</item>
      <item>TRIGLAV OSIGURANJE d. d.</item>
      <item>AUTOZUBAK društvo s ograničenom odgovornošću za popravak, održavanje i trgovinu automobilima</item>
      <item>JAMNICA dioničko društvo za proizvodnju mineralnih voda</item>
      <item>JADRANSKO OSIGURANJE dioničko društvo</item>
      <item>GRAD ZAGREB</item>
      <item>HS KRAFTFAHRZEUG- UND MASCHINENLEASING GMBH</item>
      <item>HOLI-SAMOBOR društvo s ograničenom odgovornošću za prijevoz i otpremništvo</item>
      <item>Financijska agencija</item>
      <item>Republika Hrvatska</item>
      <item>Općinsko državno odvjetništvo u Zagrebu, Građansko-upravni odjel</item>
      <item>Odvjetničko društvo Hanžeković&amp;Partneri d.o.o.</item>
      <item>EOS Matrix d.o.o.</item>
      <item>odvj.Sonja Šostar ( za eos )</item>
      <item>HRVATSKA RADIOTELEVIZIJA</item>
      <item>Odvjetničko društvo Hanžeković&amp;partneri</item>
      <item>odvj.Petar Tomljanović</item>
      <item>Stjepan Rakarec</item>
    </izvorni_sadrzaj>
    <derivirana_varijabla naziv="DomainObject.Predmet.OstaliListFormated_1">
      <item>Hrvatska radiotelevizija</item>
      <item>HETA Asset Resolution Hrvatska, društvo za financiranje d.o.o.</item>
      <item>Javni bilježnik Boris Zdunić</item>
      <item>GRAD OTOČAC</item>
      <item>ERSTE&amp;STEIERMÄRKISCHE BANKA dioničko društvo</item>
      <item>KAPLJICA društvo s ograničenom odgovornošću za ugostiteljstvo i trgovinu u stečaju</item>
      <item>Zavod za javno zdravstvo Ličko-senjske županije</item>
      <item>VULKAL d.o.o. za prozvodnju, trgovinu i usluge</item>
      <item>REPUBLIKA HRVATSKA MINISTARSTVO FINANCIJA</item>
      <item>Stjepan Godinić</item>
      <item>Raiffeisenbank Austria d.d.</item>
      <item>BASLER OSIGURANJE ZAGREB dioničko društvo za osiguranje</item>
      <item>DUKAT mliječna industrija dioničko društvo</item>
      <item>Hrvatski Telekom d.d.</item>
      <item>KONZUM trgovina na veliko i malo d.d.</item>
      <item>CROATIA osiguranje d.d.</item>
      <item>Nikola Sabljar</item>
      <item>TRIGLAV OSIGURANJE d. d.</item>
      <item>AUTOZUBAK društvo s ograničenom odgovornošću za popravak, održavanje i trgovinu automobilima</item>
      <item>JAMNICA dioničko društvo za proizvodnju mineralnih voda</item>
      <item>JADRANSKO OSIGURANJE dioničko društvo</item>
      <item>GRAD ZAGREB</item>
      <item>HS KRAFTFAHRZEUG- UND MASCHINENLEASING GMBH</item>
      <item>HOLI-SAMOBOR društvo s ograničenom odgovornošću za prijevoz i otpremništvo</item>
      <item>Financijska agencija</item>
      <item>Republika Hrvatska</item>
      <item>Općinsko državno odvjetništvo u Zagrebu, Građansko-upravni odjel</item>
      <item>Odvjetničko društvo Hanžeković&amp;Partneri d.o.o.</item>
      <item>EOS Matrix d.o.o.</item>
      <item>odvj.Sonja Šostar ( za eos )</item>
      <item>HRVATSKA RADIOTELEVIZIJA</item>
      <item>Odvjetničko društvo Hanžeković&amp;partneri</item>
      <item>odvj.Petar Tomljanović</item>
      <item>Stjepan Rakarec</item>
    </derivirana_varijabla>
  </DomainObject.Predmet.OstaliListFormated>
  <DomainObject.Predmet.OstaliListFormatedOIB>
    <izvorni_sadrzaj>
      <item>Hrvatska radiotelevizija, OIB 68419124305</item>
      <item>HETA Asset Resolution Hrvatska, društvo za financiranje d.o.o., OIB 87064273078</item>
      <item>Javni bilježnik Boris Zdunić, OIB 50442141602</item>
      <item>GRAD OTOČAC, OIB 14180718952</item>
      <item>ERSTE&amp;STEIERMÄRKISCHE BANKA dioničko društvo, OIB 23057039320</item>
      <item>KAPLJICA društvo s ograničenom odgovornošću za ugostiteljstvo i trgovinu u stečaju, OIB 21997409047</item>
      <item>Zavod za javno zdravstvo Ličko-senjske županije, OIB 96210828522</item>
      <item>VULKAL d.o.o. za prozvodnju, trgovinu i usluge, OIB 90439696130</item>
      <item>REPUBLIKA HRVATSKA MINISTARSTVO FINANCIJA, OIB 18683136487</item>
      <item>Stjepan Godinić, OIB 72452621185</item>
      <item>Raiffeisenbank Austria d.d., OIB 53056966535</item>
      <item>BASLER OSIGURANJE ZAGREB dioničko društvo za osiguranje, OIB 59706054982</item>
      <item>DUKAT mliječna industrija dioničko društvo, OIB 25457712630</item>
      <item>Hrvatski Telekom d.d., OIB 81793146560</item>
      <item>KONZUM trgovina na veliko i malo d.d., OIB 29955634590</item>
      <item>CROATIA osiguranje d.d., OIB 26187994862</item>
      <item>Nikola Sabljar, OIB 87656316758</item>
      <item>TRIGLAV OSIGURANJE d. d., OIB 29743547503</item>
      <item>AUTOZUBAK društvo s ograničenom odgovornošću za popravak, održavanje i trgovinu automobilima, OIB 39135989747</item>
      <item>JAMNICA dioničko društvo za proizvodnju mineralnih voda, OIB 05050436541</item>
      <item>JADRANSKO OSIGURANJE dioničko društvo, OIB 94472454976</item>
      <item>GRAD ZAGREB, OIB 61817894937</item>
      <item>HS KRAFTFAHRZEUG- UND MASCHINENLEASING GMBH, OIB 46480388251</item>
      <item>HOLI-SAMOBOR društvo s ograničenom odgovornošću za prijevoz i otpremništvo, OIB 47751726843</item>
      <item>Financijska agencija, OIB 85821130368</item>
      <item>Republika Hrvatska</item>
      <item>Općinsko državno odvjetništvo u Zagrebu, Građansko-upravni odjel</item>
      <item>Odvjetničko društvo Hanžeković&amp;Partneri d.o.o.</item>
      <item>EOS Matrix d.o.o.</item>
      <item>odvj.Sonja Šostar ( za eos )</item>
      <item>HRVATSKA RADIOTELEVIZIJA</item>
      <item>Odvjetničko društvo Hanžeković&amp;partneri</item>
      <item>odvj.Petar Tomljanović</item>
      <item>Stjepan Rakarec, OIB 64132194100</item>
    </izvorni_sadrzaj>
    <derivirana_varijabla naziv="DomainObject.Predmet.OstaliListFormatedOIB_1">
      <item>Hrvatska radiotelevizija, OIB 68419124305</item>
      <item>HETA Asset Resolution Hrvatska, društvo za financiranje d.o.o., OIB 87064273078</item>
      <item>Javni bilježnik Boris Zdunić, OIB 50442141602</item>
      <item>GRAD OTOČAC, OIB 14180718952</item>
      <item>ERSTE&amp;STEIERMÄRKISCHE BANKA dioničko društvo, OIB 23057039320</item>
      <item>KAPLJICA društvo s ograničenom odgovornošću za ugostiteljstvo i trgovinu u stečaju, OIB 21997409047</item>
      <item>Zavod za javno zdravstvo Ličko-senjske županije, OIB 96210828522</item>
      <item>VULKAL d.o.o. za prozvodnju, trgovinu i usluge, OIB 90439696130</item>
      <item>REPUBLIKA HRVATSKA MINISTARSTVO FINANCIJA, OIB 18683136487</item>
      <item>Stjepan Godinić, OIB 72452621185</item>
      <item>Raiffeisenbank Austria d.d., OIB 53056966535</item>
      <item>BASLER OSIGURANJE ZAGREB dioničko društvo za osiguranje, OIB 59706054982</item>
      <item>DUKAT mliječna industrija dioničko društvo, OIB 25457712630</item>
      <item>Hrvatski Telekom d.d., OIB 81793146560</item>
      <item>KONZUM trgovina na veliko i malo d.d., OIB 29955634590</item>
      <item>CROATIA osiguranje d.d., OIB 26187994862</item>
      <item>Nikola Sabljar, OIB 87656316758</item>
      <item>TRIGLAV OSIGURANJE d. d., OIB 29743547503</item>
      <item>AUTOZUBAK društvo s ograničenom odgovornošću za popravak, održavanje i trgovinu automobilima, OIB 39135989747</item>
      <item>JAMNICA dioničko društvo za proizvodnju mineralnih voda, OIB 05050436541</item>
      <item>JADRANSKO OSIGURANJE dioničko društvo, OIB 94472454976</item>
      <item>GRAD ZAGREB, OIB 61817894937</item>
      <item>HS KRAFTFAHRZEUG- UND MASCHINENLEASING GMBH, OIB 46480388251</item>
      <item>HOLI-SAMOBOR društvo s ograničenom odgovornošću za prijevoz i otpremništvo, OIB 47751726843</item>
      <item>Financijska agencija, OIB 85821130368</item>
      <item>Republika Hrvatska</item>
      <item>Općinsko državno odvjetništvo u Zagrebu, Građansko-upravni odjel</item>
      <item>Odvjetničko društvo Hanžeković&amp;Partneri d.o.o.</item>
      <item>EOS Matrix d.o.o.</item>
      <item>odvj.Sonja Šostar ( za eos )</item>
      <item>HRVATSKA RADIOTELEVIZIJA</item>
      <item>Odvjetničko društvo Hanžeković&amp;partneri</item>
      <item>odvj.Petar Tomljanović</item>
      <item>Stjepan Rakarec, OIB 64132194100</item>
    </derivirana_varijabla>
  </DomainObject.Predmet.OstaliListFormatedOIB>
  <DomainObject.Predmet.OstaliListFormatedWithAdress>
    <izvorni_sadrzaj>
      <item>Hrvatska radiotelevizija, Prisavlje 3, 10000 Zagreb</item>
      <item>HETA Asset Resolution Hrvatska, društvo za financiranje d.o.o., Slavonska avenija 6/a, 10000 Zagreb</item>
      <item>Javni bilježnik Boris Zdunić, Kaniška 18, 53000 Gospić</item>
      <item>GRAD OTOČAC, Kralja Zvonimira 10, 53220 Otočac</item>
      <item>ERSTE&amp;STEIERMÄRKISCHE BANKA dioničko društvo, Jadranski Trg 3/a, 51000 Rijeka</item>
      <item>KAPLJICA društvo s ograničenom odgovornošću za ugostiteljstvo i trgovinu u stečaju, Stara cesta 27, 53270 Senj</item>
      <item>Zavod za javno zdravstvo Ličko-senjske županije, Senjskih Žrtava 2, 53000 Gospić</item>
      <item>VULKAL d.o.o. za prozvodnju, trgovinu i usluge, Samoborska Cesta 310, 10000 Zagreb</item>
      <item>REPUBLIKA HRVATSKA MINISTARSTVO FINANCIJA, Katančićeva 5, 10000 Zagreb</item>
      <item>Stjepan Godinić, Đure Sudete 11, 43000 Bjelovar</item>
      <item>Raiffeisenbank Austria d.d., Magazinska cesta 69, 10000 Zagreb</item>
      <item>BASLER OSIGURANJE ZAGREB dioničko društvo za osiguranje, Radnička cesta 37/b, 10000 Zagreb</item>
      <item>DUKAT mliječna industrija dioničko društvo, Marijana Čavića 9, 10000 Zagreb</item>
      <item>Hrvatski Telekom d.d., Roberta Frangeša Mihanovića 9, 10000 Zagreb</item>
      <item>KONZUM trgovina na veliko i malo d.d., Marijana Čavića 1/a, 10000 Zagreb</item>
      <item>CROATIA osiguranje d.d., Vatroslava Jagića 33, 10000 Zagreb</item>
      <item>Nikola Sabljar, Školjić 1, 51000 Rijeka</item>
      <item>TRIGLAV OSIGURANJE d. d., Antuna Heinza 4, 10000 Zagreb</item>
      <item>AUTOZUBAK društvo s ograničenom odgovornošću za popravak, održavanje i trgovinu automobilima, Zagrebačka 117, 10410 Velika Gorica</item>
      <item>JAMNICA dioničko društvo za proizvodnju mineralnih voda, Getaldićeva 3, 10000 Zagreb</item>
      <item>JADRANSKO OSIGURANJE dioničko društvo, Listopadska 2, 10000 Zagreb</item>
      <item>GRAD ZAGREB, Trg Stjepana Radića 1, 10000 Zagreb</item>
      <item>HS KRAFTFAHRZEUG- UND MASCHINENLEASING GMBH, Praterstrasse 33, 1020 Beč</item>
      <item>HOLI-SAMOBOR društvo s ograničenom odgovornošću za prijevoz i otpremništvo, Samoborska cesta 138, 10436 Rakov Potok</item>
      <item>Financijska agencija, Ulica grada Vukovara 70, 10000 Zagreb</item>
      <item>Republika Hrvatska</item>
      <item>Općinsko državno odvjetništvo u Zagrebu, Građansko-upravni odjel, -, 10000 Zagreb</item>
      <item>Odvjetničko društvo Hanžeković&amp;Partneri d.o.o., Radnička cesta 22, 10000 Zagreb</item>
      <item>EOS Matrix d.o.o., Horvatova 82, 10000 Zagreb</item>
      <item>odvj.Sonja Šostar ( za eos ), Mirka Kleščića 7, 10430 Samobor</item>
      <item>HRVATSKA RADIOTELEVIZIJA, Prisavlje 3, 10000 Zagreb</item>
      <item>Odvjetničko društvo Hanžeković&amp;partneri, Radnička cesta 22, 10000 Zagreb</item>
      <item>odvj.Petar Tomljanović, Silvija Strahimira Kranjčevića 3/d, 53270 Senj</item>
      <item>Stjepan Rakarec, Črnkovec 16, 10410 Črnkovec</item>
    </izvorni_sadrzaj>
    <derivirana_varijabla naziv="DomainObject.Predmet.OstaliListFormatedWithAdress_1">
      <item>Hrvatska radiotelevizija, Prisavlje 3, 10000 Zagreb</item>
      <item>HETA Asset Resolution Hrvatska, društvo za financiranje d.o.o., Slavonska avenija 6/a, 10000 Zagreb</item>
      <item>Javni bilježnik Boris Zdunić, Kaniška 18, 53000 Gospić</item>
      <item>GRAD OTOČAC, Kralja Zvonimira 10, 53220 Otočac</item>
      <item>ERSTE&amp;STEIERMÄRKISCHE BANKA dioničko društvo, Jadranski Trg 3/a, 51000 Rijeka</item>
      <item>KAPLJICA društvo s ograničenom odgovornošću za ugostiteljstvo i trgovinu u stečaju, Stara cesta 27, 53270 Senj</item>
      <item>Zavod za javno zdravstvo Ličko-senjske županije, Senjskih Žrtava 2, 53000 Gospić</item>
      <item>VULKAL d.o.o. za prozvodnju, trgovinu i usluge, Samoborska Cesta 310, 10000 Zagreb</item>
      <item>REPUBLIKA HRVATSKA MINISTARSTVO FINANCIJA, Katančićeva 5, 10000 Zagreb</item>
      <item>Stjepan Godinić, Đure Sudete 11, 43000 Bjelovar</item>
      <item>Raiffeisenbank Austria d.d., Magazinska cesta 69, 10000 Zagreb</item>
      <item>BASLER OSIGURANJE ZAGREB dioničko društvo za osiguranje, Radnička cesta 37/b, 10000 Zagreb</item>
      <item>DUKAT mliječna industrija dioničko društvo, Marijana Čavića 9, 10000 Zagreb</item>
      <item>Hrvatski Telekom d.d., Roberta Frangeša Mihanovića 9, 10000 Zagreb</item>
      <item>KONZUM trgovina na veliko i malo d.d., Marijana Čavića 1/a, 10000 Zagreb</item>
      <item>CROATIA osiguranje d.d., Vatroslava Jagića 33, 10000 Zagreb</item>
      <item>Nikola Sabljar, Školjić 1, 51000 Rijeka</item>
      <item>TRIGLAV OSIGURANJE d. d., Antuna Heinza 4, 10000 Zagreb</item>
      <item>AUTOZUBAK društvo s ograničenom odgovornošću za popravak, održavanje i trgovinu automobilima, Zagrebačka 117, 10410 Velika Gorica</item>
      <item>JAMNICA dioničko društvo za proizvodnju mineralnih voda, Getaldićeva 3, 10000 Zagreb</item>
      <item>JADRANSKO OSIGURANJE dioničko društvo, Listopadska 2, 10000 Zagreb</item>
      <item>GRAD ZAGREB, Trg Stjepana Radića 1, 10000 Zagreb</item>
      <item>HS KRAFTFAHRZEUG- UND MASCHINENLEASING GMBH, Praterstrasse 33, 1020 Beč</item>
      <item>HOLI-SAMOBOR društvo s ograničenom odgovornošću za prijevoz i otpremništvo, Samoborska cesta 138, 10436 Rakov Potok</item>
      <item>Financijska agencija, Ulica grada Vukovara 70, 10000 Zagreb</item>
      <item>Republika Hrvatska</item>
      <item>Općinsko državno odvjetništvo u Zagrebu, Građansko-upravni odjel, -, 10000 Zagreb</item>
      <item>Odvjetničko društvo Hanžeković&amp;Partneri d.o.o., Radnička cesta 22, 10000 Zagreb</item>
      <item>EOS Matrix d.o.o., Horvatova 82, 10000 Zagreb</item>
      <item>odvj.Sonja Šostar ( za eos ), Mirka Kleščića 7, 10430 Samobor</item>
      <item>HRVATSKA RADIOTELEVIZIJA, Prisavlje 3, 10000 Zagreb</item>
      <item>Odvjetničko društvo Hanžeković&amp;partneri, Radnička cesta 22, 10000 Zagreb</item>
      <item>odvj.Petar Tomljanović, Silvija Strahimira Kranjčevića 3/d, 53270 Senj</item>
      <item>Stjepan Rakarec, Črnkovec 16, 10410 Črnkovec</item>
    </derivirana_varijabla>
  </DomainObject.Predmet.OstaliListFormatedWithAdress>
  <DomainObject.Predmet.OstaliListFormatedWithAdressOIB>
    <izvorni_sadrzaj>
      <item>Hrvatska radiotelevizija, OIB 68419124305, Prisavlje 3, 10000 Zagreb</item>
      <item>HETA Asset Resolution Hrvatska, društvo za financiranje d.o.o., OIB 87064273078, Slavonska avenija 6/a, 10000 Zagreb</item>
      <item>Javni bilježnik Boris Zdunić, OIB 50442141602, Kaniška 18, 53000 Gospić</item>
      <item>GRAD OTOČAC, OIB 14180718952, Kralja Zvonimira 10, 53220 Otočac</item>
      <item>ERSTE&amp;STEIERMÄRKISCHE BANKA dioničko društvo, OIB 23057039320, Jadranski Trg 3/a, 51000 Rijeka</item>
      <item>KAPLJICA društvo s ograničenom odgovornošću za ugostiteljstvo i trgovinu u stečaju, OIB 21997409047, Stara cesta 27, 53270 Senj</item>
      <item>Zavod za javno zdravstvo Ličko-senjske županije, OIB 96210828522, Senjskih Žrtava 2, 53000 Gospić</item>
      <item>VULKAL d.o.o. za prozvodnju, trgovinu i usluge, OIB 90439696130, Samoborska Cesta 310, 10000 Zagreb</item>
      <item>REPUBLIKA HRVATSKA MINISTARSTVO FINANCIJA, OIB 18683136487, Katančićeva 5, 10000 Zagreb</item>
      <item>Stjepan Godinić, OIB 72452621185, Đure Sudete 11, 43000 Bjelovar</item>
      <item>Raiffeisenbank Austria d.d., OIB 53056966535, Magazinska cesta 69, 10000 Zagreb</item>
      <item>BASLER OSIGURANJE ZAGREB dioničko društvo za osiguranje, OIB 59706054982, Radnička cesta 37/b, 10000 Zagreb</item>
      <item>DUKAT mliječna industrija dioničko društvo, OIB 25457712630, Marijana Čavića 9, 10000 Zagreb</item>
      <item>Hrvatski Telekom d.d., OIB 81793146560, Roberta Frangeša Mihanovića 9, 10000 Zagreb</item>
      <item>KONZUM trgovina na veliko i malo d.d., OIB 29955634590, Marijana Čavića 1/a, 10000 Zagreb</item>
      <item>CROATIA osiguranje d.d., OIB 26187994862, Vatroslava Jagića 33, 10000 Zagreb</item>
      <item>Nikola Sabljar, OIB 87656316758, Školjić 1, 51000 Rijeka</item>
      <item>TRIGLAV OSIGURANJE d. d., OIB 29743547503, Antuna Heinza 4, 10000 Zagreb</item>
      <item>AUTOZUBAK društvo s ograničenom odgovornošću za popravak, održavanje i trgovinu automobilima, OIB 39135989747, Zagrebačka 117, 10410 Velika Gorica</item>
      <item>JAMNICA dioničko društvo za proizvodnju mineralnih voda, OIB 05050436541, Getaldićeva 3, 10000 Zagreb</item>
      <item>JADRANSKO OSIGURANJE dioničko društvo, OIB 94472454976, Listopadska 2, 10000 Zagreb</item>
      <item>GRAD ZAGREB, OIB 61817894937, Trg Stjepana Radića 1, 10000 Zagreb</item>
      <item>HS KRAFTFAHRZEUG- UND MASCHINENLEASING GMBH, OIB 46480388251, Praterstrasse 33, 1020 Beč</item>
      <item>HOLI-SAMOBOR društvo s ograničenom odgovornošću za prijevoz i otpremništvo, OIB 47751726843, Samoborska cesta 138, 10436 Rakov Potok</item>
      <item>Financijska agencija, OIB 85821130368, Ulica grada Vukovara 70, 10000 Zagreb</item>
      <item>Republika Hrvatska</item>
      <item>Općinsko državno odvjetništvo u Zagrebu, Građansko-upravni odjel, -, 10000 Zagreb</item>
      <item>Odvjetničko društvo Hanžeković&amp;Partneri d.o.o., Radnička cesta 22, 10000 Zagreb</item>
      <item>EOS Matrix d.o.o., Horvatova 82, 10000 Zagreb</item>
      <item>odvj.Sonja Šostar ( za eos ), Mirka Kleščića 7, 10430 Samobor</item>
      <item>HRVATSKA RADIOTELEVIZIJA, Prisavlje 3, 10000 Zagreb</item>
      <item>Odvjetničko društvo Hanžeković&amp;partneri, Radnička cesta 22, 10000 Zagreb</item>
      <item>odvj.Petar Tomljanović, Silvija Strahimira Kranjčevića 3/d, 53270 Senj</item>
      <item>Stjepan Rakarec, OIB 64132194100, Črnkovec 16, 10410 Črnkovec</item>
    </izvorni_sadrzaj>
    <derivirana_varijabla naziv="DomainObject.Predmet.OstaliListFormatedWithAdressOIB_1">
      <item>Hrvatska radiotelevizija, OIB 68419124305, Prisavlje 3, 10000 Zagreb</item>
      <item>HETA Asset Resolution Hrvatska, društvo za financiranje d.o.o., OIB 87064273078, Slavonska avenija 6/a, 10000 Zagreb</item>
      <item>Javni bilježnik Boris Zdunić, OIB 50442141602, Kaniška 18, 53000 Gospić</item>
      <item>GRAD OTOČAC, OIB 14180718952, Kralja Zvonimira 10, 53220 Otočac</item>
      <item>ERSTE&amp;STEIERMÄRKISCHE BANKA dioničko društvo, OIB 23057039320, Jadranski Trg 3/a, 51000 Rijeka</item>
      <item>KAPLJICA društvo s ograničenom odgovornošću za ugostiteljstvo i trgovinu u stečaju, OIB 21997409047, Stara cesta 27, 53270 Senj</item>
      <item>Zavod za javno zdravstvo Ličko-senjske županije, OIB 96210828522, Senjskih Žrtava 2, 53000 Gospić</item>
      <item>VULKAL d.o.o. za prozvodnju, trgovinu i usluge, OIB 90439696130, Samoborska Cesta 310, 10000 Zagreb</item>
      <item>REPUBLIKA HRVATSKA MINISTARSTVO FINANCIJA, OIB 18683136487, Katančićeva 5, 10000 Zagreb</item>
      <item>Stjepan Godinić, OIB 72452621185, Đure Sudete 11, 43000 Bjelovar</item>
      <item>Raiffeisenbank Austria d.d., OIB 53056966535, Magazinska cesta 69, 10000 Zagreb</item>
      <item>BASLER OSIGURANJE ZAGREB dioničko društvo za osiguranje, OIB 59706054982, Radnička cesta 37/b, 10000 Zagreb</item>
      <item>DUKAT mliječna industrija dioničko društvo, OIB 25457712630, Marijana Čavića 9, 10000 Zagreb</item>
      <item>Hrvatski Telekom d.d., OIB 81793146560, Roberta Frangeša Mihanovića 9, 10000 Zagreb</item>
      <item>KONZUM trgovina na veliko i malo d.d., OIB 29955634590, Marijana Čavića 1/a, 10000 Zagreb</item>
      <item>CROATIA osiguranje d.d., OIB 26187994862, Vatroslava Jagića 33, 10000 Zagreb</item>
      <item>Nikola Sabljar, OIB 87656316758, Školjić 1, 51000 Rijeka</item>
      <item>TRIGLAV OSIGURANJE d. d., OIB 29743547503, Antuna Heinza 4, 10000 Zagreb</item>
      <item>AUTOZUBAK društvo s ograničenom odgovornošću za popravak, održavanje i trgovinu automobilima, OIB 39135989747, Zagrebačka 117, 10410 Velika Gorica</item>
      <item>JAMNICA dioničko društvo za proizvodnju mineralnih voda, OIB 05050436541, Getaldićeva 3, 10000 Zagreb</item>
      <item>JADRANSKO OSIGURANJE dioničko društvo, OIB 94472454976, Listopadska 2, 10000 Zagreb</item>
      <item>GRAD ZAGREB, OIB 61817894937, Trg Stjepana Radića 1, 10000 Zagreb</item>
      <item>HS KRAFTFAHRZEUG- UND MASCHINENLEASING GMBH, OIB 46480388251, Praterstrasse 33, 1020 Beč</item>
      <item>HOLI-SAMOBOR društvo s ograničenom odgovornošću za prijevoz i otpremništvo, OIB 47751726843, Samoborska cesta 138, 10436 Rakov Potok</item>
      <item>Financijska agencija, OIB 85821130368, Ulica grada Vukovara 70, 10000 Zagreb</item>
      <item>Republika Hrvatska</item>
      <item>Općinsko državno odvjetništvo u Zagrebu, Građansko-upravni odjel, -, 10000 Zagreb</item>
      <item>Odvjetničko društvo Hanžeković&amp;Partneri d.o.o., Radnička cesta 22, 10000 Zagreb</item>
      <item>EOS Matrix d.o.o., Horvatova 82, 10000 Zagreb</item>
      <item>odvj.Sonja Šostar ( za eos ), Mirka Kleščića 7, 10430 Samobor</item>
      <item>HRVATSKA RADIOTELEVIZIJA, Prisavlje 3, 10000 Zagreb</item>
      <item>Odvjetničko društvo Hanžeković&amp;partneri, Radnička cesta 22, 10000 Zagreb</item>
      <item>odvj.Petar Tomljanović, Silvija Strahimira Kranjčevića 3/d, 53270 Senj</item>
      <item>Stjepan Rakarec, OIB 64132194100, Črnkovec 16, 10410 Črnkovec</item>
    </derivirana_varijabla>
  </DomainObject.Predmet.OstaliListFormatedWithAdressOIB>
  <DomainObject.Predmet.OstaliListNazivFormated>
    <izvorni_sadrzaj>
      <item>Hrvatska radiotelevizija</item>
      <item>HETA Asset Resolution Hrvatska, društvo za financiranje d.o.o.</item>
      <item>Javni bilježnik Boris Zdunić</item>
      <item>GRAD OTOČAC</item>
      <item>ERSTE&amp;STEIERMÄRKISCHE BANKA dioničko društvo</item>
      <item>KAPLJICA društvo s ograničenom odgovornošću za ugostiteljstvo i trgovinu u stečaju</item>
      <item>Zavod za javno zdravstvo Ličko-senjske županije</item>
      <item>VULKAL d.o.o. za prozvodnju, trgovinu i usluge</item>
      <item>REPUBLIKA HRVATSKA MINISTARSTVO FINANCIJA</item>
      <item>Stjepan Godinić</item>
      <item>Raiffeisenbank Austria d.d.</item>
      <item>BASLER OSIGURANJE ZAGREB dioničko društvo za osiguranje</item>
      <item>DUKAT mliječna industrija dioničko društvo</item>
      <item>Hrvatski Telekom d.d.</item>
      <item>KONZUM trgovina na veliko i malo d.d.</item>
      <item>CROATIA osiguranje d.d.</item>
      <item>Nikola Sabljar</item>
      <item>TRIGLAV OSIGURANJE d. d.</item>
      <item>AUTOZUBAK društvo s ograničenom odgovornošću za popravak, održavanje i trgovinu automobilima</item>
      <item>JAMNICA dioničko društvo za proizvodnju mineralnih voda</item>
      <item>JADRANSKO OSIGURANJE dioničko društvo</item>
      <item>GRAD ZAGREB</item>
      <item>HS KRAFTFAHRZEUG- UND MASCHINENLEASING GMBH</item>
      <item>HOLI-SAMOBOR društvo s ograničenom odgovornošću za prijevoz i otpremništvo</item>
      <item>Financijska agencija</item>
      <item>Republika Hrvatska</item>
      <item>Općinsko državno odvjetništvo u Zagrebu, Građansko-upravni odjel</item>
      <item>Odvjetničko društvo Hanžeković&amp;Partneri d.o.o.</item>
      <item>EOS Matrix d.o.o.</item>
      <item>odvj.Sonja Šostar ( za eos )</item>
      <item>HRVATSKA RADIOTELEVIZIJA</item>
      <item>Odvjetničko društvo Hanžeković&amp;partneri</item>
      <item>odvj.Petar Tomljanović</item>
      <item>Stjepan Rakarec</item>
    </izvorni_sadrzaj>
    <derivirana_varijabla naziv="DomainObject.Predmet.OstaliListNazivFormated_1">
      <item>Hrvatska radiotelevizija</item>
      <item>HETA Asset Resolution Hrvatska, društvo za financiranje d.o.o.</item>
      <item>Javni bilježnik Boris Zdunić</item>
      <item>GRAD OTOČAC</item>
      <item>ERSTE&amp;STEIERMÄRKISCHE BANKA dioničko društvo</item>
      <item>KAPLJICA društvo s ograničenom odgovornošću za ugostiteljstvo i trgovinu u stečaju</item>
      <item>Zavod za javno zdravstvo Ličko-senjske županije</item>
      <item>VULKAL d.o.o. za prozvodnju, trgovinu i usluge</item>
      <item>REPUBLIKA HRVATSKA MINISTARSTVO FINANCIJA</item>
      <item>Stjepan Godinić</item>
      <item>Raiffeisenbank Austria d.d.</item>
      <item>BASLER OSIGURANJE ZAGREB dioničko društvo za osiguranje</item>
      <item>DUKAT mliječna industrija dioničko društvo</item>
      <item>Hrvatski Telekom d.d.</item>
      <item>KONZUM trgovina na veliko i malo d.d.</item>
      <item>CROATIA osiguranje d.d.</item>
      <item>Nikola Sabljar</item>
      <item>TRIGLAV OSIGURANJE d. d.</item>
      <item>AUTOZUBAK društvo s ograničenom odgovornošću za popravak, održavanje i trgovinu automobilima</item>
      <item>JAMNICA dioničko društvo za proizvodnju mineralnih voda</item>
      <item>JADRANSKO OSIGURANJE dioničko društvo</item>
      <item>GRAD ZAGREB</item>
      <item>HS KRAFTFAHRZEUG- UND MASCHINENLEASING GMBH</item>
      <item>HOLI-SAMOBOR društvo s ograničenom odgovornošću za prijevoz i otpremništvo</item>
      <item>Financijska agencija</item>
      <item>Republika Hrvatska</item>
      <item>Općinsko državno odvjetništvo u Zagrebu, Građansko-upravni odjel</item>
      <item>Odvjetničko društvo Hanžeković&amp;Partneri d.o.o.</item>
      <item>EOS Matrix d.o.o.</item>
      <item>odvj.Sonja Šostar ( za eos )</item>
      <item>HRVATSKA RADIOTELEVIZIJA</item>
      <item>Odvjetničko društvo Hanžeković&amp;partneri</item>
      <item>odvj.Petar Tomljanović</item>
      <item>Stjepan Rakarec</item>
    </derivirana_varijabla>
  </DomainObject.Predmet.OstaliListNazivFormated>
  <DomainObject.Predmet.OstaliListNazivFormatedOIB>
    <izvorni_sadrzaj>
      <item>Hrvatska radiotelevizija, OIB 68419124305</item>
      <item>HETA Asset Resolution Hrvatska, društvo za financiranje d.o.o., OIB 87064273078</item>
      <item>Javni bilježnik Boris Zdunić, OIB 50442141602</item>
      <item>GRAD OTOČAC, OIB 14180718952</item>
      <item>ERSTE&amp;STEIERMÄRKISCHE BANKA dioničko društvo, OIB 23057039320</item>
      <item>KAPLJICA društvo s ograničenom odgovornošću za ugostiteljstvo i trgovinu u stečaju, OIB 21997409047</item>
      <item>Zavod za javno zdravstvo Ličko-senjske županije, OIB 96210828522</item>
      <item>VULKAL d.o.o. za prozvodnju, trgovinu i usluge, OIB 90439696130</item>
      <item>REPUBLIKA HRVATSKA MINISTARSTVO FINANCIJA, OIB 18683136487</item>
      <item>Stjepan Godinić, OIB 72452621185</item>
      <item>Raiffeisenbank Austria d.d., OIB 53056966535</item>
      <item>BASLER OSIGURANJE ZAGREB dioničko društvo za osiguranje, OIB 59706054982</item>
      <item>DUKAT mliječna industrija dioničko društvo, OIB 25457712630</item>
      <item>Hrvatski Telekom d.d., OIB 81793146560</item>
      <item>KONZUM trgovina na veliko i malo d.d., OIB 29955634590</item>
      <item>CROATIA osiguranje d.d., OIB 26187994862</item>
      <item>Nikola Sabljar, OIB 87656316758</item>
      <item>TRIGLAV OSIGURANJE d. d., OIB 29743547503</item>
      <item>AUTOZUBAK društvo s ograničenom odgovornošću za popravak, održavanje i trgovinu automobilima, OIB 39135989747</item>
      <item>JAMNICA dioničko društvo za proizvodnju mineralnih voda, OIB 05050436541</item>
      <item>JADRANSKO OSIGURANJE dioničko društvo, OIB 94472454976</item>
      <item>GRAD ZAGREB, OIB 61817894937</item>
      <item>HS KRAFTFAHRZEUG- UND MASCHINENLEASING GMBH, OIB 46480388251</item>
      <item>HOLI-SAMOBOR društvo s ograničenom odgovornošću za prijevoz i otpremništvo, OIB 47751726843</item>
      <item>Financijska agencija, OIB 85821130368</item>
      <item>Republika Hrvatska</item>
      <item>Općinsko državno odvjetništvo u Zagrebu, Građansko-upravni odjel</item>
      <item>Odvjetničko društvo Hanžeković&amp;Partneri d.o.o.</item>
      <item>EOS Matrix d.o.o.</item>
      <item>odvj.Sonja Šostar ( za eos )</item>
      <item>HRVATSKA RADIOTELEVIZIJA</item>
      <item>Odvjetničko društvo Hanžeković&amp;partneri</item>
      <item>odvj.Petar Tomljanović</item>
      <item>Stjepan Rakarec, OIB 64132194100</item>
    </izvorni_sadrzaj>
    <derivirana_varijabla naziv="DomainObject.Predmet.OstaliListNazivFormatedOIB_1">
      <item>Hrvatska radiotelevizija, OIB 68419124305</item>
      <item>HETA Asset Resolution Hrvatska, društvo za financiranje d.o.o., OIB 87064273078</item>
      <item>Javni bilježnik Boris Zdunić, OIB 50442141602</item>
      <item>GRAD OTOČAC, OIB 14180718952</item>
      <item>ERSTE&amp;STEIERMÄRKISCHE BANKA dioničko društvo, OIB 23057039320</item>
      <item>KAPLJICA društvo s ograničenom odgovornošću za ugostiteljstvo i trgovinu u stečaju, OIB 21997409047</item>
      <item>Zavod za javno zdravstvo Ličko-senjske županije, OIB 96210828522</item>
      <item>VULKAL d.o.o. za prozvodnju, trgovinu i usluge, OIB 90439696130</item>
      <item>REPUBLIKA HRVATSKA MINISTARSTVO FINANCIJA, OIB 18683136487</item>
      <item>Stjepan Godinić, OIB 72452621185</item>
      <item>Raiffeisenbank Austria d.d., OIB 53056966535</item>
      <item>BASLER OSIGURANJE ZAGREB dioničko društvo za osiguranje, OIB 59706054982</item>
      <item>DUKAT mliječna industrija dioničko društvo, OIB 25457712630</item>
      <item>Hrvatski Telekom d.d., OIB 81793146560</item>
      <item>KONZUM trgovina na veliko i malo d.d., OIB 29955634590</item>
      <item>CROATIA osiguranje d.d., OIB 26187994862</item>
      <item>Nikola Sabljar, OIB 87656316758</item>
      <item>TRIGLAV OSIGURANJE d. d., OIB 29743547503</item>
      <item>AUTOZUBAK društvo s ograničenom odgovornošću za popravak, održavanje i trgovinu automobilima, OIB 39135989747</item>
      <item>JAMNICA dioničko društvo za proizvodnju mineralnih voda, OIB 05050436541</item>
      <item>JADRANSKO OSIGURANJE dioničko društvo, OIB 94472454976</item>
      <item>GRAD ZAGREB, OIB 61817894937</item>
      <item>HS KRAFTFAHRZEUG- UND MASCHINENLEASING GMBH, OIB 46480388251</item>
      <item>HOLI-SAMOBOR društvo s ograničenom odgovornošću za prijevoz i otpremništvo, OIB 47751726843</item>
      <item>Financijska agencija, OIB 85821130368</item>
      <item>Republika Hrvatska</item>
      <item>Općinsko državno odvjetništvo u Zagrebu, Građansko-upravni odjel</item>
      <item>Odvjetničko društvo Hanžeković&amp;Partneri d.o.o.</item>
      <item>EOS Matrix d.o.o.</item>
      <item>odvj.Sonja Šostar ( za eos )</item>
      <item>HRVATSKA RADIOTELEVIZIJA</item>
      <item>Odvjetničko društvo Hanžeković&amp;partneri</item>
      <item>odvj.Petar Tomljanović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>Sp-116/2017-52</izvorni_sadrzaj>
    <derivirana_varijabla naziv="DomainObject.PoslovniBrojDokumenta_1">Sp-116/2017-52</derivirana_varijabla>
  </DomainObject.PoslovniBrojDokumenta>
  <DomainObject.Predmet.StrankaIDrugi>
    <izvorni_sadrzaj>Tomislav Jergović</izvorni_sadrzaj>
    <derivirana_varijabla naziv="DomainObject.Predmet.StrankaIDrugi_1">Tomislav Jergović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Jergović, OIB 21512142296, Mažuranićev Trg 5, 10000 Zagreb</izvorni_sadrzaj>
    <derivirana_varijabla naziv="DomainObject.Predmet.StrankaIDrugiAdressOIB_1">Tomislav Jergović, OIB 21512142296, Mažuranićev Trg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listopada 2018.</izvorni_sadrzaj>
    <derivirana_varijabla naziv="DomainObject.Predmet.OdlukaRjesenje.DatumDonosenjaOdluke_1">22. listopada 2018.</derivirana_varijabla>
  </DomainObject.Predmet.OdlukaRjesenje.DatumDonosenjaOdluke>
  <DomainObject.Predmet.OdlukaRjesenje.DatumPravomocnosti>
    <izvorni_sadrzaj>7. studenog 2018.</izvorni_sadrzaj>
    <derivirana_varijabla naziv="DomainObject.Predmet.OdlukaRjesenje.DatumPravomocnosti_1">7. studenog 2018.</derivirana_varijabla>
  </DomainObject.Predmet.OdlukaRjesenje.DatumPravomocnosti>
  <DomainObject.Predmet.OdlukaRjesenje.Oznaka>
    <izvorni_sadrzaj>Sp-116/2017-38</izvorni_sadrzaj>
    <derivirana_varijabla naziv="DomainObject.Predmet.OdlukaRjesenje.Oznaka_1">Sp-116/2017-38</derivirana_varijabla>
  </DomainObject.Predmet.OdlukaRjesenje.Oznaka>
  <DomainObject.Predmet.SudioniciListNaziv>
    <izvorni_sadrzaj>
      <item>Tomislav Jergović</item>
      <item>Hrvatska radiotelevizija</item>
      <item>HETA Asset Resolution Hrvatska, društvo za financiranje d.o.o.</item>
      <item>Javni bilježnik Boris Zdunić</item>
      <item>GRAD OTOČAC</item>
      <item>ERSTE&amp;STEIERMÄRKISCHE BANKA dioničko društvo</item>
      <item>KAPLJICA društvo s ograničenom odgovornošću za ugostiteljstvo i trgovinu u stečaju</item>
      <item>Zavod za javno zdravstvo Ličko-senjske županije</item>
      <item>VULKAL d.o.o. za prozvodnju, trgovinu i usluge</item>
      <item>REPUBLIKA HRVATSKA MINISTARSTVO FINANCIJA</item>
      <item>Stjepan Godinić</item>
      <item>Raiffeisenbank Austria d.d.</item>
      <item>BASLER OSIGURANJE ZAGREB dioničko društvo za osiguranje</item>
      <item>DUKAT mliječna industrija dioničko društvo</item>
      <item>Hrvatski Telekom d.d.</item>
      <item>KONZUM trgovina na veliko i malo d.d.</item>
      <item>CROATIA osiguranje d.d.</item>
      <item>Nikola Sabljar</item>
      <item>TRIGLAV OSIGURANJE d. d.</item>
      <item>AUTOZUBAK društvo s ograničenom odgovornošću za popravak, održavanje i trgovinu automobilima</item>
      <item>JAMNICA dioničko društvo za proizvodnju mineralnih voda</item>
      <item>JADRANSKO OSIGURANJE dioničko društvo</item>
      <item>GRAD ZAGREB</item>
      <item>HS KRAFTFAHRZEUG- UND MASCHINENLEASING GMBH</item>
      <item>HOLI-SAMOBOR društvo s ograničenom odgovornošću za prijevoz i otpremništvo</item>
      <item>Financijska agencija</item>
      <item>Republika Hrvatska</item>
      <item>Općinsko državno odvjetništvo u Zagrebu, Građansko-upravni odjel</item>
      <item>Odvjetničko društvo Hanžeković&amp;Partneri d.o.o.</item>
      <item>EOS Matrix d.o.o.</item>
      <item>odvj.Sonja Šostar ( za eos )</item>
      <item>HRVATSKA RADIOTELEVIZIJA</item>
      <item>Odvjetničko društvo Hanžeković&amp;partneri</item>
      <item>odvj.Petar Tomljanović</item>
      <item>Stjepan Rakarec</item>
    </izvorni_sadrzaj>
    <derivirana_varijabla naziv="DomainObject.Predmet.SudioniciListNaziv_1">
      <item>Tomislav Jergović</item>
      <item>Hrvatska radiotelevizija</item>
      <item>HETA Asset Resolution Hrvatska, društvo za financiranje d.o.o.</item>
      <item>Javni bilježnik Boris Zdunić</item>
      <item>GRAD OTOČAC</item>
      <item>ERSTE&amp;STEIERMÄRKISCHE BANKA dioničko društvo</item>
      <item>KAPLJICA društvo s ograničenom odgovornošću za ugostiteljstvo i trgovinu u stečaju</item>
      <item>Zavod za javno zdravstvo Ličko-senjske županije</item>
      <item>VULKAL d.o.o. za prozvodnju, trgovinu i usluge</item>
      <item>REPUBLIKA HRVATSKA MINISTARSTVO FINANCIJA</item>
      <item>Stjepan Godinić</item>
      <item>Raiffeisenbank Austria d.d.</item>
      <item>BASLER OSIGURANJE ZAGREB dioničko društvo za osiguranje</item>
      <item>DUKAT mliječna industrija dioničko društvo</item>
      <item>Hrvatski Telekom d.d.</item>
      <item>KONZUM trgovina na veliko i malo d.d.</item>
      <item>CROATIA osiguranje d.d.</item>
      <item>Nikola Sabljar</item>
      <item>TRIGLAV OSIGURANJE d. d.</item>
      <item>AUTOZUBAK društvo s ograničenom odgovornošću za popravak, održavanje i trgovinu automobilima</item>
      <item>JAMNICA dioničko društvo za proizvodnju mineralnih voda</item>
      <item>JADRANSKO OSIGURANJE dioničko društvo</item>
      <item>GRAD ZAGREB</item>
      <item>HS KRAFTFAHRZEUG- UND MASCHINENLEASING GMBH</item>
      <item>HOLI-SAMOBOR društvo s ograničenom odgovornošću za prijevoz i otpremništvo</item>
      <item>Financijska agencija</item>
      <item>Republika Hrvatska</item>
      <item>Općinsko državno odvjetništvo u Zagrebu, Građansko-upravni odjel</item>
      <item>Odvjetničko društvo Hanžeković&amp;Partneri d.o.o.</item>
      <item>EOS Matrix d.o.o.</item>
      <item>odvj.Sonja Šostar ( za eos )</item>
      <item>HRVATSKA RADIOTELEVIZIJA</item>
      <item>Odvjetničko društvo Hanžeković&amp;partneri</item>
      <item>odvj.Petar Tomljanović</item>
      <item>Stjepan Rakarec</item>
    </derivirana_varijabla>
  </DomainObject.Predmet.SudioniciListNaziv>
  <DomainObject.Predmet.SudioniciListAdressOIB>
    <izvorni_sadrzaj>
      <item>Tomislav Jergović, OIB 21512142296, Mažuranićev Trg 5,10000 Zagreb</item>
      <item>Hrvatska radiotelevizija, OIB 68419124305, Prisavlje 3,10000 Zagreb</item>
      <item>HETA Asset Resolution Hrvatska, društvo za financiranje d.o.o., OIB 87064273078, Slavonska avenija 6/a,10000 Zagreb</item>
      <item>Javni bilježnik Boris Zdunić, OIB 50442141602, Kaniška 18,53000 Gospić</item>
      <item>GRAD OTOČAC, OIB 14180718952, Kralja Zvonimira 10,53220 Otočac</item>
      <item>ERSTE&amp;STEIERMÄRKISCHE BANKA dioničko društvo, OIB 23057039320, Jadranski Trg 3/a,51000 Rijeka</item>
      <item>KAPLJICA društvo s ograničenom odgovornošću za ugostiteljstvo i trgovinu u stečaju, OIB 21997409047, Stara cesta 27,53270 Senj</item>
      <item>Zavod za javno zdravstvo Ličko-senjske županije, OIB 96210828522, Senjskih Žrtava 2,53000 Gospić</item>
      <item>VULKAL d.o.o. za prozvodnju, trgovinu i usluge, OIB 90439696130, Samoborska Cesta 310,10000 Zagreb</item>
      <item>REPUBLIKA HRVATSKA MINISTARSTVO FINANCIJA, OIB 18683136487, Katančićeva 5,10000 Zagreb</item>
      <item>Stjepan Godinić, OIB 72452621185, Đure Sudete 11,43000 Bjelovar</item>
      <item>Raiffeisenbank Austria d.d., OIB 53056966535, Magazinska cesta 69,10000 Zagreb</item>
      <item>BASLER OSIGURANJE ZAGREB dioničko društvo za osiguranje, OIB 59706054982, Radnička cesta 37/b,10000 Zagreb</item>
      <item>DUKAT mliječna industrija dioničko društvo, OIB 25457712630, Marijana Čavića 9,10000 Zagreb</item>
      <item>Hrvatski Telekom d.d., OIB 81793146560, Roberta Frangeša Mihanovića 9,10000 Zagreb</item>
      <item>KONZUM trgovina na veliko i malo d.d., OIB 29955634590, Marijana Čavića 1/a,10000 Zagreb</item>
      <item>CROATIA osiguranje d.d., OIB 26187994862, Vatroslava Jagića 33,10000 Zagreb</item>
      <item>Nikola Sabljar, OIB 87656316758, Školjić 1,51000 Rijeka</item>
      <item>TRIGLAV OSIGURANJE d. d., OIB 29743547503, Antuna Heinza 4,10000 Zagreb</item>
      <item>AUTOZUBAK društvo s ograničenom odgovornošću za popravak, održavanje i trgovinu automobilima, OIB 39135989747, Zagrebačka 117,10410 Velika Gorica</item>
      <item>JAMNICA dioničko društvo za proizvodnju mineralnih voda, OIB 05050436541, Getaldićeva 3,10000 Zagreb</item>
      <item>JADRANSKO OSIGURANJE dioničko društvo, OIB 94472454976, Listopadska 2,10000 Zagreb</item>
      <item>GRAD ZAGREB, OIB 61817894937, Trg Stjepana Radića 1,10000 Zagreb</item>
      <item>HS KRAFTFAHRZEUG- UND MASCHINENLEASING GMBH, OIB 46480388251, Praterstrasse 33,1020 Beč</item>
      <item>HOLI-SAMOBOR društvo s ograničenom odgovornošću za prijevoz i otpremništvo, OIB 47751726843, Samoborska cesta 138,10436 Rakov Potok</item>
      <item>Financijska agencija, OIB 85821130368, Ulica grada Vukovara 70,10000 Zagreb</item>
      <item>Republika Hrvatska</item>
      <item>Općinsko državno odvjetništvo u Zagrebu, Građansko-upravni odjel, -,10000 Zagreb</item>
      <item>Odvjetničko društvo Hanžeković&amp;Partneri d.o.o., Radnička cesta 22,10000 Zagreb</item>
      <item>EOS Matrix d.o.o., Horvatova 82,10000 Zagreb</item>
      <item>odvj.Sonja Šostar ( za eos ), Mirka Kleščića 7,10430 Samobor</item>
      <item>HRVATSKA RADIOTELEVIZIJA, Prisavlje 3,10000 Zagreb</item>
      <item>Odvjetničko društvo Hanžeković&amp;partneri, Radnička cesta 22,10000 Zagreb</item>
      <item>odvj.Petar Tomljanović, Silvija Strahimira Kranjčevića 3/d,53270 Senj</item>
      <item>Stjepan Rakarec, OIB 64132194100, Črnkovec 16,10410 Črnkovec</item>
    </izvorni_sadrzaj>
    <derivirana_varijabla naziv="DomainObject.Predmet.SudioniciListAdressOIB_1">
      <item>Tomislav Jergović, OIB 21512142296, Mažuranićev Trg 5,10000 Zagreb</item>
      <item>Hrvatska radiotelevizija, OIB 68419124305, Prisavlje 3,10000 Zagreb</item>
      <item>HETA Asset Resolution Hrvatska, društvo za financiranje d.o.o., OIB 87064273078, Slavonska avenija 6/a,10000 Zagreb</item>
      <item>Javni bilježnik Boris Zdunić, OIB 50442141602, Kaniška 18,53000 Gospić</item>
      <item>GRAD OTOČAC, OIB 14180718952, Kralja Zvonimira 10,53220 Otočac</item>
      <item>ERSTE&amp;STEIERMÄRKISCHE BANKA dioničko društvo, OIB 23057039320, Jadranski Trg 3/a,51000 Rijeka</item>
      <item>KAPLJICA društvo s ograničenom odgovornošću za ugostiteljstvo i trgovinu u stečaju, OIB 21997409047, Stara cesta 27,53270 Senj</item>
      <item>Zavod za javno zdravstvo Ličko-senjske županije, OIB 96210828522, Senjskih Žrtava 2,53000 Gospić</item>
      <item>VULKAL d.o.o. za prozvodnju, trgovinu i usluge, OIB 90439696130, Samoborska Cesta 310,10000 Zagreb</item>
      <item>REPUBLIKA HRVATSKA MINISTARSTVO FINANCIJA, OIB 18683136487, Katančićeva 5,10000 Zagreb</item>
      <item>Stjepan Godinić, OIB 72452621185, Đure Sudete 11,43000 Bjelovar</item>
      <item>Raiffeisenbank Austria d.d., OIB 53056966535, Magazinska cesta 69,10000 Zagreb</item>
      <item>BASLER OSIGURANJE ZAGREB dioničko društvo za osiguranje, OIB 59706054982, Radnička cesta 37/b,10000 Zagreb</item>
      <item>DUKAT mliječna industrija dioničko društvo, OIB 25457712630, Marijana Čavića 9,10000 Zagreb</item>
      <item>Hrvatski Telekom d.d., OIB 81793146560, Roberta Frangeša Mihanovića 9,10000 Zagreb</item>
      <item>KONZUM trgovina na veliko i malo d.d., OIB 29955634590, Marijana Čavića 1/a,10000 Zagreb</item>
      <item>CROATIA osiguranje d.d., OIB 26187994862, Vatroslava Jagića 33,10000 Zagreb</item>
      <item>Nikola Sabljar, OIB 87656316758, Školjić 1,51000 Rijeka</item>
      <item>TRIGLAV OSIGURANJE d. d., OIB 29743547503, Antuna Heinza 4,10000 Zagreb</item>
      <item>AUTOZUBAK društvo s ograničenom odgovornošću za popravak, održavanje i trgovinu automobilima, OIB 39135989747, Zagrebačka 117,10410 Velika Gorica</item>
      <item>JAMNICA dioničko društvo za proizvodnju mineralnih voda, OIB 05050436541, Getaldićeva 3,10000 Zagreb</item>
      <item>JADRANSKO OSIGURANJE dioničko društvo, OIB 94472454976, Listopadska 2,10000 Zagreb</item>
      <item>GRAD ZAGREB, OIB 61817894937, Trg Stjepana Radića 1,10000 Zagreb</item>
      <item>HS KRAFTFAHRZEUG- UND MASCHINENLEASING GMBH, OIB 46480388251, Praterstrasse 33,1020 Beč</item>
      <item>HOLI-SAMOBOR društvo s ograničenom odgovornošću za prijevoz i otpremništvo, OIB 47751726843, Samoborska cesta 138,10436 Rakov Potok</item>
      <item>Financijska agencija, OIB 85821130368, Ulica grada Vukovara 70,10000 Zagreb</item>
      <item>Republika Hrvatska</item>
      <item>Općinsko državno odvjetništvo u Zagrebu, Građansko-upravni odjel, -,10000 Zagreb</item>
      <item>Odvjetničko društvo Hanžeković&amp;Partneri d.o.o., Radnička cesta 22,10000 Zagreb</item>
      <item>EOS Matrix d.o.o., Horvatova 82,10000 Zagreb</item>
      <item>odvj.Sonja Šostar ( za eos ), Mirka Kleščića 7,10430 Samobor</item>
      <item>HRVATSKA RADIOTELEVIZIJA, Prisavlje 3,10000 Zagreb</item>
      <item>Odvjetničko društvo Hanžeković&amp;partneri, Radnička cesta 22,10000 Zagreb</item>
      <item>odvj.Petar Tomljanović, Silvija Strahimira Kranjčevića 3/d,53270 Senj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21512142296</item>
      <item>, OIB 68419124305</item>
      <item>, OIB 87064273078</item>
      <item>, OIB 50442141602</item>
      <item>, OIB 14180718952</item>
      <item>, OIB 23057039320</item>
      <item>, OIB 21997409047</item>
      <item>, OIB 96210828522</item>
      <item>, OIB 90439696130</item>
      <item>, OIB 18683136487</item>
      <item>, OIB 72452621185</item>
      <item>, OIB 53056966535</item>
      <item>, OIB 59706054982</item>
      <item>, OIB 25457712630</item>
      <item>, OIB 81793146560</item>
      <item>, OIB 29955634590</item>
      <item>, OIB 26187994862</item>
      <item>, OIB 87656316758</item>
      <item>, OIB 29743547503</item>
      <item>, OIB 39135989747</item>
      <item>, OIB 05050436541</item>
      <item>, OIB 94472454976</item>
      <item>, OIB 61817894937</item>
      <item>, OIB 46480388251</item>
      <item>, OIB 47751726843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64132194100</item>
    </izvorni_sadrzaj>
    <derivirana_varijabla naziv="DomainObject.Predmet.SudioniciListNazivOIB_1">
      <item>, OIB 21512142296</item>
      <item>, OIB 68419124305</item>
      <item>, OIB 87064273078</item>
      <item>, OIB 50442141602</item>
      <item>, OIB 14180718952</item>
      <item>, OIB 23057039320</item>
      <item>, OIB 21997409047</item>
      <item>, OIB 96210828522</item>
      <item>, OIB 90439696130</item>
      <item>, OIB 18683136487</item>
      <item>, OIB 72452621185</item>
      <item>, OIB 53056966535</item>
      <item>, OIB 59706054982</item>
      <item>, OIB 25457712630</item>
      <item>, OIB 81793146560</item>
      <item>, OIB 29955634590</item>
      <item>, OIB 26187994862</item>
      <item>, OIB 87656316758</item>
      <item>, OIB 29743547503</item>
      <item>, OIB 39135989747</item>
      <item>, OIB 05050436541</item>
      <item>, OIB 94472454976</item>
      <item>, OIB 61817894937</item>
      <item>, OIB 46480388251</item>
      <item>, OIB 47751726843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2019.</izvorni_sadrzaj>
    <derivirana_varijabla naziv="DomainObject.Predmet.DatumZadnjeOdrzaneSudskeRadnje_1">21. siječnja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Sp-116/2017-45</izvorni_sadrzaj>
    <derivirana_varijabla naziv="DomainObject.PredzadnjaOdlukaIzPredmeta.Oznaka_1">Sp-116/2017-45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848FB7-C30F-4C2E-967D-80CDC6058E5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137</properties:Words>
  <properties:Characters>678</properties:Characters>
  <properties:Lines>40</properties:Lines>
  <properties:Paragraphs>17</properties:Paragraphs>
  <properties:TotalTime>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2019-09-06T11:36:00Z</dcterms:created>
  <dc:creator>Ana Lovrinov</dc:creator>
  <cp:lastModifiedBy>Ivana Golub</cp:lastModifiedBy>
  <cp:lastPrinted>2019-09-06T12:32:00Z</cp:lastPrinted>
  <dcterms:modified xmlns:xsi="http://www.w3.org/2001/XMLSchema-instance" xsi:type="dcterms:W3CDTF">2019-09-09T06:37:00Z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Sp-116/2017-52 / Odluka - Zaključak (nalog_fini_JROO.docx)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