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becd" w14:paraId="7e2bec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C37C24">
        <w:t>38</w:t>
      </w:r>
      <w:r w:rsidR="000C1852">
        <w:t>.St-</w:t>
      </w:r>
      <w:r w:rsidR="0020139E">
        <w:t>1750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0139E">
        <w:t>1750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4A3B5A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0139E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20139E" w:rsidRPr="0020139E">
        <w:t xml:space="preserve">Waldorfski dječji vrtić </w:t>
      </w:r>
      <w:proofErr w:type="spellStart"/>
      <w:r w:rsidR="0020139E" w:rsidRPr="0020139E">
        <w:t>Trnoružica</w:t>
      </w:r>
      <w:proofErr w:type="spellEnd"/>
      <w:r w:rsidR="00C95BAB">
        <w:t>, Zagreb,</w:t>
      </w:r>
      <w:r w:rsidR="0020139E" w:rsidRPr="0020139E">
        <w:t xml:space="preserve"> </w:t>
      </w:r>
      <w:proofErr w:type="spellStart"/>
      <w:r w:rsidR="0020139E" w:rsidRPr="0020139E">
        <w:t>Jordanovac</w:t>
      </w:r>
      <w:proofErr w:type="spellEnd"/>
      <w:r w:rsidR="0020139E" w:rsidRPr="0020139E">
        <w:t xml:space="preserve"> 15</w:t>
      </w:r>
      <w:r w:rsidR="00C95BAB" w:rsidRPr="009F1879">
        <w:t>, MBS:</w:t>
      </w:r>
      <w:r w:rsidR="00C95BAB">
        <w:t xml:space="preserve"> </w:t>
      </w:r>
      <w:r w:rsidR="0020139E" w:rsidRPr="0020139E">
        <w:t>080252521</w:t>
      </w:r>
      <w:r w:rsidR="00C95BAB" w:rsidRPr="009F1879">
        <w:t>, OIB:</w:t>
      </w:r>
      <w:r w:rsidR="00C95BAB">
        <w:t xml:space="preserve"> </w:t>
      </w:r>
      <w:r w:rsidR="0020139E" w:rsidRPr="0020139E">
        <w:t>64241099054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C37C24">
        <w:t xml:space="preserve"> </w:t>
      </w:r>
      <w:r w:rsidR="0020139E">
        <w:t>235</w:t>
      </w:r>
      <w:r w:rsidR="004D4107">
        <w:t>.</w:t>
      </w:r>
      <w:r w:rsidR="0020139E">
        <w:t>862</w:t>
      </w:r>
      <w:r w:rsidR="004D4107">
        <w:t>,</w:t>
      </w:r>
      <w:r w:rsidR="0020139E">
        <w:t>64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A3B5A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C37C24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</w:t>
      </w:r>
      <w:r w:rsidR="00C37C24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0139E"/>
    <w:rsid w:val="00230A63"/>
    <w:rsid w:val="00234040"/>
    <w:rsid w:val="00263D6D"/>
    <w:rsid w:val="00264D19"/>
    <w:rsid w:val="00277FC5"/>
    <w:rsid w:val="00297E94"/>
    <w:rsid w:val="002A51C3"/>
    <w:rsid w:val="003054C1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511AA"/>
    <w:rsid w:val="00470114"/>
    <w:rsid w:val="00481539"/>
    <w:rsid w:val="004A346D"/>
    <w:rsid w:val="004A3B5A"/>
    <w:rsid w:val="004B337A"/>
    <w:rsid w:val="004D4107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5802"/>
    <w:rsid w:val="009E6170"/>
    <w:rsid w:val="009E7BB3"/>
    <w:rsid w:val="009F0A4A"/>
    <w:rsid w:val="009F4C99"/>
    <w:rsid w:val="00A1570E"/>
    <w:rsid w:val="00A626F7"/>
    <w:rsid w:val="00A64024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37C24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36232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1750</izvorni_sadrzaj>
    <derivirana_varijabla naziv="DomainObject.Predmet.Broj_1">1750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St-1750/2015</izvorni_sadrzaj>
    <derivirana_varijabla naziv="DomainObject.Predmet.OznakaBroj_1">St-1750/2015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Waldorfski dječji vrtić Trnoružica</izvorni_sadrzaj>
    <derivirana_varijabla naziv="DomainObject.Predmet.ProtustrankaFormated_1">  Waldorfski dječji vrtić Trnoružica</derivirana_varijabla>
  </DomainObject.Predmet.ProtustrankaFormated>
  <DomainObject.Predmet.ProtustrankaFormatedOIB>
    <izvorni_sadrzaj>  Waldorfski dječji vrtić Trnoružica, OIB 64241099054</izvorni_sadrzaj>
    <derivirana_varijabla naziv="DomainObject.Predmet.ProtustrankaFormatedOIB_1">  Waldorfski dječji vrtić Trnoružica, OIB 64241099054</derivirana_varijabla>
  </DomainObject.Predmet.ProtustrankaFormatedOIB>
  <DomainObject.Predmet.ProtustrankaFormatedWithAdress>
    <izvorni_sadrzaj> Waldorfski dječji vrtić Trnoružica, Jordanovac 15, 10000 Zagreb</izvorni_sadrzaj>
    <derivirana_varijabla naziv="DomainObject.Predmet.ProtustrankaFormatedWithAdress_1"> Waldorfski dječji vrtić Trnoružica, Jordanovac 15, 10000 Zagreb</derivirana_varijabla>
  </DomainObject.Predmet.ProtustrankaFormatedWithAdress>
  <DomainObject.Predmet.ProtustrankaFormatedWithAdressOIB>
    <izvorni_sadrzaj> Waldorfski dječji vrtić Trnoružica, OIB 64241099054, Jordanovac 15, 10000 Zagreb</izvorni_sadrzaj>
    <derivirana_varijabla naziv="DomainObject.Predmet.ProtustrankaFormatedWithAdressOIB_1"> Waldorfski dječji vrtić Trnoružica, OIB 64241099054, Jordanovac 15, 10000 Zagreb</derivirana_varijabla>
  </DomainObject.Predmet.ProtustrankaFormatedWithAdressOIB>
  <DomainObject.Predmet.ProtustrankaWithAdress>
    <izvorni_sadrzaj>Waldorfski dječji vrtić Trnoružica Jordanovac 15, 10000 Zagreb</izvorni_sadrzaj>
    <derivirana_varijabla naziv="DomainObject.Predmet.ProtustrankaWithAdress_1">Waldorfski dječji vrtić Trnoružica Jordanovac 15, 10000 Zagreb</derivirana_varijabla>
  </DomainObject.Predmet.ProtustrankaWithAdress>
  <DomainObject.Predmet.ProtustrankaWithAdressOIB>
    <izvorni_sadrzaj>Waldorfski dječji vrtić Trnoružica, OIB 64241099054, Jordanovac 15, 10000 Zagreb</izvorni_sadrzaj>
    <derivirana_varijabla naziv="DomainObject.Predmet.ProtustrankaWithAdressOIB_1">Waldorfski dječji vrtić Trnoružica, OIB 64241099054, Jordanovac 15, 10000 Zagreb</derivirana_varijabla>
  </DomainObject.Predmet.ProtustrankaWithAdressOIB>
  <DomainObject.Predmet.ProtustrankaNazivFormated>
    <izvorni_sadrzaj>Waldorfski dječji vrtić Trnoružica</izvorni_sadrzaj>
    <derivirana_varijabla naziv="DomainObject.Predmet.ProtustrankaNazivFormated_1">Waldorfski dječji vrtić Trnoružica</derivirana_varijabla>
  </DomainObject.Predmet.ProtustrankaNazivFormated>
  <DomainObject.Predmet.ProtustrankaNazivFormatedOIB>
    <izvorni_sadrzaj>Waldorfski dječji vrtić Trnoružica, OIB 64241099054</izvorni_sadrzaj>
    <derivirana_varijabla naziv="DomainObject.Predmet.ProtustrankaNazivFormatedOIB_1">Waldorfski dječji vrtić Trnoružica, OIB 64241099054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Waldorfski dječji vrtić Trnoružica</item>
    </izvorni_sadrzaj>
    <derivirana_varijabla naziv="DomainObject.Predmet.ProtuStrankaListFormated_1">
      <item>Waldorfski dječji vrtić Trnoružica</item>
    </derivirana_varijabla>
  </DomainObject.Predmet.ProtuStrankaListFormated>
  <DomainObject.Predmet.ProtuStrankaListFormatedOIB>
    <izvorni_sadrzaj>
      <item>Waldorfski dječji vrtić Trnoružica, OIB 64241099054</item>
    </izvorni_sadrzaj>
    <derivirana_varijabla naziv="DomainObject.Predmet.ProtuStrankaListFormatedOIB_1">
      <item>Waldorfski dječji vrtić Trnoružica, OIB 64241099054</item>
    </derivirana_varijabla>
  </DomainObject.Predmet.ProtuStrankaListFormatedOIB>
  <DomainObject.Predmet.ProtuStrankaListFormatedWithAdress>
    <izvorni_sadrzaj>
      <item>Waldorfski dječji vrtić Trnoružica, Jordanovac 15, 10000 Zagreb</item>
    </izvorni_sadrzaj>
    <derivirana_varijabla naziv="DomainObject.Predmet.ProtuStrankaListFormatedWithAdress_1">
      <item>Waldorfski dječji vrtić Trnoružica, Jordanovac 15, 10000 Zagreb</item>
    </derivirana_varijabla>
  </DomainObject.Predmet.ProtuStrankaListFormatedWithAdress>
  <DomainObject.Predmet.ProtuStrankaListFormatedWithAdressOIB>
    <izvorni_sadrzaj>
      <item>Waldorfski dječji vrtić Trnoružica, OIB 64241099054, Jordanovac 15, 10000 Zagreb</item>
    </izvorni_sadrzaj>
    <derivirana_varijabla naziv="DomainObject.Predmet.ProtuStrankaListFormatedWithAdressOIB_1">
      <item>Waldorfski dječji vrtić Trnoružica, OIB 64241099054, Jordanovac 15, 10000 Zagreb</item>
    </derivirana_varijabla>
  </DomainObject.Predmet.ProtuStrankaListFormatedWithAdressOIB>
  <DomainObject.Predmet.ProtuStrankaListNazivFormated>
    <izvorni_sadrzaj>
      <item>Waldorfski dječji vrtić Trnoružica</item>
    </izvorni_sadrzaj>
    <derivirana_varijabla naziv="DomainObject.Predmet.ProtuStrankaListNazivFormated_1">
      <item>Waldorfski dječji vrtić Trnoružica</item>
    </derivirana_varijabla>
  </DomainObject.Predmet.ProtuStrankaListNazivFormated>
  <DomainObject.Predmet.ProtuStrankaListNazivFormatedOIB>
    <izvorni_sadrzaj>
      <item>Waldorfski dječji vrtić Trnoružica, OIB 64241099054</item>
    </izvorni_sadrzaj>
    <derivirana_varijabla naziv="DomainObject.Predmet.ProtuStrankaListNazivFormatedOIB_1">
      <item>Waldorfski dječji vrtić Trnoružica, OIB 64241099054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Waldorfski dječji vrtić Trnoružica</izvorni_sadrzaj>
    <derivirana_varijabla naziv="DomainObject.Predmet.ProtustrankaIDrugi_1">Waldorfski dječji vrtić Trnoružica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Waldorfski dječji vrtić Trnoružica, OIB 64241099054, Jordanovac 15, 10000 Zagreb</izvorni_sadrzaj>
    <derivirana_varijabla naziv="DomainObject.Predmet.ProtustrankaIDrugiAdressOIB_1">Waldorfski dječji vrtić Trnoružica, OIB 64241099054, Jordanovac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Waldorfski dječji vrtić Trnoružica</item>
    </izvorni_sadrzaj>
    <derivirana_varijabla naziv="DomainObject.Predmet.SudioniciListNaziv_1">
      <item>FINA Regionalni centar Zagreb</item>
      <item>Waldorfski dječji vrtić Trnoružica</item>
    </derivirana_varijabla>
  </DomainObject.Predmet.SudioniciListNaziv>
  <DomainObject.Predmet.SudioniciListAdressOIB>
    <izvorni_sadrzaj>
      <item>FINA Regionalni centar Zagreb, OIB 85821130368, Trg svibanjskih žrtava 1995. 1,10000 Zagreb</item>
      <item>Waldorfski dječji vrtić Trnoružica, OIB 64241099054, Jordanovac 15,10000 Zagreb</item>
    </izvorni_sadrzaj>
    <derivirana_varijabla naziv="DomainObject.Predmet.SudioniciListAdressOIB_1">
      <item>FINA Regionalni centar Zagreb, OIB 85821130368, Trg svibanjskih žrtava 1995. 1,10000 Zagreb</item>
      <item>Waldorfski dječji vrtić Trnoružica, OIB 64241099054, Jordanovac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64241099054</item>
    </izvorni_sadrzaj>
    <derivirana_varijabla naziv="DomainObject.Predmet.SudioniciListNazivOIB_1">
      <item>, OIB 85821130368</item>
      <item>, OIB 64241099054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1361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2016-02-12T07:14:00Z</dcterms:created>
  <dc:creator>ilukac</dc:creator>
  <cp:lastModifiedBy>Katica Franjić</cp:lastModifiedBy>
  <cp:lastPrinted>2015-12-30T07:55:00Z</cp:lastPrinted>
  <dcterms:modified xmlns:xsi="http://www.w3.org/2001/XMLSchema-instance" xsi:type="dcterms:W3CDTF">2016-02-16T14:00:00Z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