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70a8" w14:paraId="5c370a8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591C4E">
        <w:rPr>
          <w:rFonts w:hAnsi="Times New Roman" w:ascii="Times New Roman"/>
          <w:sz w:val="24"/>
          <w:szCs w:val="24"/>
        </w:rPr>
        <w:t>858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591C4E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F75130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591C4E">
        <w:rPr>
          <w:rFonts w:hAnsi="Times New Roman" w:ascii="Times New Roman"/>
          <w:sz w:val="24"/>
          <w:szCs w:val="24"/>
        </w:rPr>
        <w:t>AMPLUS d.o.o., OIB: 60939170809 sa sjedištem u Rajsavac 18, Jakšić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11.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591C4E">
        <w:rPr>
          <w:b/>
          <w:color w:themeColor="text1" w:val="000000"/>
        </w:rPr>
        <w:t>11</w:t>
      </w:r>
      <w:r w:rsidR="00000510" w:rsidRPr="00127BC5">
        <w:rPr>
          <w:b/>
          <w:color w:themeColor="text1" w:val="000000"/>
        </w:rPr>
        <w:t>,</w:t>
      </w:r>
      <w:r w:rsidR="00591C4E">
        <w:rPr>
          <w:b/>
          <w:color w:themeColor="text1" w:val="000000"/>
        </w:rPr>
        <w:t>0</w:t>
      </w:r>
      <w:r w:rsidR="004C68F2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591C4E">
        <w:t>Hrvoju Lukiću, Rajsavac 18, Jakšić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1C4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F75130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591C4E">
        <w:rPr>
          <w:rFonts w:hAnsi="Times New Roman" w:ascii="Times New Roman"/>
          <w:sz w:val="24"/>
          <w:szCs w:val="24"/>
        </w:rPr>
        <w:t>AMPLUS d.o.o., OIB: 60939170809 sa sjedištem u Rajsavac 18, Jakšić</w:t>
      </w:r>
      <w:r w:rsidR="00591C4E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591C4E">
        <w:rPr>
          <w:rFonts w:hAnsi="Times New Roman" w:ascii="Times New Roman"/>
          <w:sz w:val="24"/>
          <w:szCs w:val="24"/>
        </w:rPr>
        <w:t>01. rujna 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591C4E">
        <w:rPr>
          <w:rFonts w:hAnsi="Times New Roman" w:ascii="Times New Roman"/>
          <w:sz w:val="24"/>
          <w:szCs w:val="24"/>
        </w:rPr>
        <w:t>566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591C4E">
        <w:rPr>
          <w:rFonts w:hAnsi="Times New Roman" w:ascii="Times New Roman"/>
          <w:sz w:val="24"/>
          <w:szCs w:val="24"/>
        </w:rPr>
        <w:t>90.401,03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591C4E">
        <w:rPr>
          <w:rFonts w:hAnsi="Times New Roman" w:ascii="Times New Roman"/>
          <w:sz w:val="24"/>
          <w:szCs w:val="24"/>
        </w:rPr>
        <w:t>858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591C4E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11.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FEA" w:rsidP="004D79BD" w:rsidR="00657FEA">
      <w:r>
        <w:separator/>
      </w:r>
    </w:p>
  </w:endnote>
  <w:endnote w:id="0" w:type="continuationSeparator">
    <w:p w:rsidRDefault="00657FEA" w:rsidP="004D79BD" w:rsidR="00657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E722A8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FEA" w:rsidP="004D79BD" w:rsidR="00657FEA">
      <w:r>
        <w:separator/>
      </w:r>
    </w:p>
  </w:footnote>
  <w:footnote w:id="0" w:type="continuationSeparator">
    <w:p w:rsidRDefault="00657FEA" w:rsidP="004D79BD" w:rsidR="00657FE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1E0C32"/>
    <w:rsid w:val="002453EE"/>
    <w:rsid w:val="00287EE1"/>
    <w:rsid w:val="00314B2A"/>
    <w:rsid w:val="003B442A"/>
    <w:rsid w:val="003C5C82"/>
    <w:rsid w:val="003E4439"/>
    <w:rsid w:val="003F6BDB"/>
    <w:rsid w:val="00407A12"/>
    <w:rsid w:val="004364F2"/>
    <w:rsid w:val="004C68F2"/>
    <w:rsid w:val="004D79BD"/>
    <w:rsid w:val="00555BC3"/>
    <w:rsid w:val="00591C4E"/>
    <w:rsid w:val="00594502"/>
    <w:rsid w:val="005E4A43"/>
    <w:rsid w:val="00640144"/>
    <w:rsid w:val="00657FEA"/>
    <w:rsid w:val="006B59B2"/>
    <w:rsid w:val="006D2A58"/>
    <w:rsid w:val="007715D0"/>
    <w:rsid w:val="007F172D"/>
    <w:rsid w:val="007F30F8"/>
    <w:rsid w:val="008B399C"/>
    <w:rsid w:val="008D713F"/>
    <w:rsid w:val="008E2C3A"/>
    <w:rsid w:val="009332A7"/>
    <w:rsid w:val="009E0765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E6099"/>
    <w:rsid w:val="00CF0CFA"/>
    <w:rsid w:val="00D062A4"/>
    <w:rsid w:val="00D806FF"/>
    <w:rsid w:val="00DA370B"/>
    <w:rsid w:val="00DE2ED3"/>
    <w:rsid w:val="00E722A8"/>
    <w:rsid w:val="00E917BD"/>
    <w:rsid w:val="00E955A1"/>
    <w:rsid w:val="00F12102"/>
    <w:rsid w:val="00F2002E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0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0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0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0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0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0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0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0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d.o.o. za usluge</izvorni_sadrzaj>
    <derivirana_varijabla naziv="DomainObject.Predmet.ProtustrankaFormated_1">  AMPLUS d.o.o. za usluge</derivirana_varijabla>
  </DomainObject.Predmet.ProtustrankaFormated>
  <DomainObject.Predmet.ProtustrankaFormatedOIB>
    <izvorni_sadrzaj>  AMPLUS d.o.o. za usluge, OIB 60939170809</izvorni_sadrzaj>
    <derivirana_varijabla naziv="DomainObject.Predmet.ProtustrankaFormatedOIB_1">  AMPLUS d.o.o. za usluge, OIB 60939170809</derivirana_varijabla>
  </DomainObject.Predmet.ProtustrankaFormatedOIB>
  <DomainObject.Predmet.ProtustrankaFormatedWithAdress>
    <izvorni_sadrzaj> AMPLUS d.o.o. za usluge, RAJSAVAC 18, 34308 Rajsavac</izvorni_sadrzaj>
    <derivirana_varijabla naziv="DomainObject.Predmet.ProtustrankaFormatedWithAdress_1"> AMPLUS d.o.o. za usluge, RAJSAVAC 18, 34308 Rajsavac</derivirana_varijabla>
  </DomainObject.Predmet.ProtustrankaFormatedWithAdress>
  <DomainObject.Predmet.ProtustrankaFormatedWithAdressOIB>
    <izvorni_sadrzaj> AMPLUS d.o.o. za usluge, OIB 60939170809, RAJSAVAC 18, 34308 Rajsavac</izvorni_sadrzaj>
    <derivirana_varijabla naziv="DomainObject.Predmet.ProtustrankaFormatedWithAdressOIB_1"> AMPLUS d.o.o. za usluge, OIB 60939170809, RAJSAVAC 18, 34308 Rajsavac</derivirana_varijabla>
  </DomainObject.Predmet.ProtustrankaFormatedWithAdressOIB>
  <DomainObject.Predmet.ProtustrankaWithAdress>
    <izvorni_sadrzaj>AMPLUS d.o.o. za usluge RAJSAVAC 18, 34308 Rajsavac</izvorni_sadrzaj>
    <derivirana_varijabla naziv="DomainObject.Predmet.ProtustrankaWithAdress_1">AMPLUS d.o.o. za usluge RAJSAVAC 18, 34308 Rajsavac</derivirana_varijabla>
  </DomainObject.Predmet.ProtustrankaWithAdress>
  <DomainObject.Predmet.ProtustrankaWithAdressOIB>
    <izvorni_sadrzaj>AMPLUS d.o.o. za usluge, OIB 60939170809, RAJSAVAC 18, 34308 Rajsavac</izvorni_sadrzaj>
    <derivirana_varijabla naziv="DomainObject.Predmet.ProtustrankaWithAdressOIB_1">AMPLUS d.o.o. za usluge, OIB 60939170809, RAJSAVAC 18, 34308 Rajsavac</derivirana_varijabla>
  </DomainObject.Predmet.ProtustrankaWithAdressOIB>
  <DomainObject.Predmet.ProtustrankaNazivFormated>
    <izvorni_sadrzaj>AMPLUS d.o.o. za usluge</izvorni_sadrzaj>
    <derivirana_varijabla naziv="DomainObject.Predmet.ProtustrankaNazivFormated_1">AMPLUS d.o.o. za usluge</derivirana_varijabla>
  </DomainObject.Predmet.ProtustrankaNazivFormated>
  <DomainObject.Predmet.ProtustrankaNazivFormatedOIB>
    <izvorni_sadrzaj>AMPLUS d.o.o. za usluge, OIB 60939170809</izvorni_sadrzaj>
    <derivirana_varijabla naziv="DomainObject.Predmet.ProtustrankaNazivFormatedOIB_1">AMPLUS d.o.o. za usluge, OIB 60939170809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90401.03</izvorni_sadrzaj>
    <derivirana_varijabla naziv="DomainObject.Predmet.TrenutnaVrijednost_1">90401.03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AMPLUS d.o.o. za usluge</item>
    </izvorni_sadrzaj>
    <derivirana_varijabla naziv="DomainObject.Predmet.ProtuStrankaListFormated_1">
      <item>AMPLUS d.o.o. za usluge</item>
    </derivirana_varijabla>
  </DomainObject.Predmet.ProtuStrankaListFormated>
  <DomainObject.Predmet.ProtuStrankaListFormatedOIB>
    <izvorni_sadrzaj>
      <item>AMPLUS d.o.o. za usluge, OIB 60939170809</item>
    </izvorni_sadrzaj>
    <derivirana_varijabla naziv="DomainObject.Predmet.ProtuStrankaListFormatedOIB_1">
      <item>AMPLUS d.o.o. za usluge, OIB 60939170809</item>
    </derivirana_varijabla>
  </DomainObject.Predmet.ProtuStrankaListFormatedOIB>
  <DomainObject.Predmet.ProtuStrankaListFormatedWithAdress>
    <izvorni_sadrzaj>
      <item>AMPLUS d.o.o. za usluge, RAJSAVAC 18, 34308 Rajsavac</item>
    </izvorni_sadrzaj>
    <derivirana_varijabla naziv="DomainObject.Predmet.ProtuStrankaListFormatedWithAdress_1">
      <item>AMPLUS d.o.o. za usluge, RAJSAVAC 18, 34308 Rajsavac</item>
    </derivirana_varijabla>
  </DomainObject.Predmet.ProtuStrankaListFormatedWithAdress>
  <DomainObject.Predmet.ProtuStrankaListFormatedWithAdressOIB>
    <izvorni_sadrzaj>
      <item>AMPLUS d.o.o. za usluge, OIB 60939170809, RAJSAVAC 18, 34308 Rajsavac</item>
    </izvorni_sadrzaj>
    <derivirana_varijabla naziv="DomainObject.Predmet.ProtuStrankaListFormatedWithAdressOIB_1">
      <item>AMPLUS d.o.o. za usluge, OIB 60939170809, RAJSAVAC 18, 34308 Rajsavac</item>
    </derivirana_varijabla>
  </DomainObject.Predmet.ProtuStrankaListFormatedWithAdressOIB>
  <DomainObject.Predmet.ProtuStrankaListNazivFormated>
    <izvorni_sadrzaj>
      <item>AMPLUS d.o.o. za usluge</item>
    </izvorni_sadrzaj>
    <derivirana_varijabla naziv="DomainObject.Predmet.ProtuStrankaListNazivFormated_1">
      <item>AMPLUS d.o.o. za usluge</item>
    </derivirana_varijabla>
  </DomainObject.Predmet.ProtuStrankaListNazivFormated>
  <DomainObject.Predmet.ProtuStrankaListNazivFormatedOIB>
    <izvorni_sadrzaj>
      <item>AMPLUS d.o.o. za usluge, OIB 60939170809</item>
    </izvorni_sadrzaj>
    <derivirana_varijabla naziv="DomainObject.Predmet.ProtuStrankaListNazivFormatedOIB_1">
      <item>AMPLUS d.o.o. za usluge, OIB 60939170809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AMPLUS d.o.o. za usluge</izvorni_sadrzaj>
    <derivirana_varijabla naziv="DomainObject.Predmet.ProtustrankaIDrugi_1">AMPLUS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AMPLUS d.o.o. za usluge, OIB 60939170809, RAJSAVAC 18, 34308 Rajsavac</izvorni_sadrzaj>
    <derivirana_varijabla naziv="DomainObject.Predmet.ProtustrankaIDrugiAdressOIB_1">AMPLUS d.o.o. za usluge, OIB 60939170809, RAJSAVAC 18, 34308 Rajsavac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AMPLUS d.o.o. za usluge</item>
    </izvorni_sadrzaj>
    <derivirana_varijabla naziv="DomainObject.Predmet.SudioniciListNaziv_1">
      <item>Financijska agencija</item>
      <item>AMPLUS d.o.o. za usluge</item>
    </derivirana_varijabla>
  </DomainObject.Predmet.SudioniciListNaziv>
  <DomainObject.Predmet.SudioniciListAdressOIB>
    <izvorni_sadrzaj>
      <item>Financijska agencija, OIB 85821130368, Ulica grada Vukovara 70,10000 Zagreb</item>
      <item>AMPLUS d.o.o. za usluge, OIB 60939170809, RAJSAVAC 18,34308 Rajsavac</item>
    </izvorni_sadrzaj>
    <derivirana_varijabla naziv="DomainObject.Predmet.SudioniciListAdressOIB_1">
      <item>Financijska agencija, OIB 85821130368, Ulica grada Vukovara 70,10000 Zagreb</item>
      <item>AMPLUS d.o.o. za usluge, OIB 60939170809, RAJSAVAC 18,34308 Rajsavac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60939170809</item>
    </izvorni_sadrzaj>
    <derivirana_varijabla naziv="DomainObject.Predmet.SudioniciListNazivOIB_1">
      <item>, OIB 85821130368</item>
      <item>, OIB 60939170809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353</properties:Words>
  <properties:Characters>1787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2018-06-21T07:29:00Z</dcterms:created>
  <dc:creator>wsadmin</dc:creator>
  <cp:lastModifiedBy>wsadmin</cp:lastModifiedBy>
  <cp:lastPrinted>2018-06-21T07:29:00Z</cp:lastPrinted>
  <dcterms:modified xmlns:xsi="http://www.w3.org/2001/XMLSchema-instance" xsi:type="dcterms:W3CDTF">2018-06-21T09:07:00Z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(Ročište radi utvrđivanje uvjeta za otvaranje stečajnog postupka St-858-16.docx)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