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2c25626" w14:paraId="2c25626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F375EA">
        <w:rPr>
          <w:sz w:val="24"/>
          <w:szCs w:val="24"/>
        </w:rPr>
        <w:t>5764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F375EA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MARCELIĆ d.o.o. Zagreb, Prilaz Ivana Visine 3, OIB:10356144332, MBS:080330169</w:t>
      </w:r>
      <w:r w:rsidR="002508FC">
        <w:rPr>
          <w:sz w:val="24"/>
          <w:szCs w:val="24"/>
        </w:rPr>
        <w:t>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9A2" w:rsidR="00B859A2">
      <w:r>
        <w:separator/>
      </w:r>
    </w:p>
  </w:endnote>
  <w:endnote w:id="0" w:type="continuationSeparator">
    <w:p w:rsidRDefault="00B859A2" w:rsidR="00B8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9A2" w:rsidR="00B859A2">
      <w:r>
        <w:separator/>
      </w:r>
    </w:p>
  </w:footnote>
  <w:footnote w:id="0" w:type="continuationSeparator">
    <w:p w:rsidRDefault="00B859A2" w:rsidR="00B85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F375EA">
      <w:rPr>
        <w:sz w:val="24"/>
        <w:szCs w:val="24"/>
      </w:rPr>
      <w:t>5764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B62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842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08FC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94B"/>
    <w:rsid w:val="002F5F25"/>
    <w:rsid w:val="002F69E0"/>
    <w:rsid w:val="0030184A"/>
    <w:rsid w:val="00305FF2"/>
    <w:rsid w:val="0031304E"/>
    <w:rsid w:val="00317C2B"/>
    <w:rsid w:val="00321158"/>
    <w:rsid w:val="00331EE7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3028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8DF"/>
    <w:rsid w:val="00543D39"/>
    <w:rsid w:val="005459AC"/>
    <w:rsid w:val="00546DDA"/>
    <w:rsid w:val="0055329A"/>
    <w:rsid w:val="0056105B"/>
    <w:rsid w:val="0056577E"/>
    <w:rsid w:val="00565B05"/>
    <w:rsid w:val="005672B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C5B6D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76826"/>
    <w:rsid w:val="0078193C"/>
    <w:rsid w:val="0079139B"/>
    <w:rsid w:val="0079412D"/>
    <w:rsid w:val="00797026"/>
    <w:rsid w:val="007A1BC8"/>
    <w:rsid w:val="007A20E4"/>
    <w:rsid w:val="007B010E"/>
    <w:rsid w:val="007C4683"/>
    <w:rsid w:val="007C4DC9"/>
    <w:rsid w:val="007C7D33"/>
    <w:rsid w:val="007D1CF5"/>
    <w:rsid w:val="007D1E44"/>
    <w:rsid w:val="007D7BC9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2BF7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1D14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59A2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375EA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100F"/>
    <w:rsid w:val="00FB242B"/>
    <w:rsid w:val="00FB35B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2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2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2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2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2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2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2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2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5764</izvorni_sadrzaj>
    <derivirana_varijabla naziv="DomainObject.Predmet.Broj_1">5764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St-5764/2015</izvorni_sadrzaj>
    <derivirana_varijabla naziv="DomainObject.Predmet.OznakaBroj_1">St-5764/2015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MARCELIĆ d.o.o. zastupanog po punomoćniku Ana Marcelić</izvorni_sadrzaj>
    <derivirana_varijabla naziv="DomainObject.Predmet.ProtustrankaFormated_1">  MARCELIĆ d.o.o. zastupanog po punomoćniku Ana Marcelić</derivirana_varijabla>
  </DomainObject.Predmet.ProtustrankaFormated>
  <DomainObject.Predmet.ProtustrankaFormatedOIB>
    <izvorni_sadrzaj>  MARCELIĆ d.o.o., OIB 10356144332 zastupanog po punomoćniku Ana Marcelić</izvorni_sadrzaj>
    <derivirana_varijabla naziv="DomainObject.Predmet.ProtustrankaFormatedOIB_1">  MARCELIĆ d.o.o., OIB 10356144332 zastupanog po punomoćniku Ana Marcelić</derivirana_varijabla>
  </DomainObject.Predmet.ProtustrankaFormatedOIB>
  <DomainObject.Predmet.ProtustrankaFormatedWithAdress>
    <izvorni_sadrzaj> MARCELIĆ d.o.o., Prilaz Ivana Visine 3, 10000 Zagreb zastupanog po punomoćniku Ana Marcelić</izvorni_sadrzaj>
    <derivirana_varijabla naziv="DomainObject.Predmet.ProtustrankaFormatedWithAdress_1"> MARCELIĆ d.o.o., Prilaz Ivana Visine 3, 10000 Zagreb zastupanog po punomoćniku Ana Marcelić</derivirana_varijabla>
  </DomainObject.Predmet.ProtustrankaFormatedWithAdress>
  <DomainObject.Predmet.ProtustrankaFormatedWithAdressOIB>
    <izvorni_sadrzaj> MARCELIĆ d.o.o., OIB 10356144332, Prilaz Ivana Visine 3, 10000 Zagreb zastupanog po punomoćniku Ana Marcelić</izvorni_sadrzaj>
    <derivirana_varijabla naziv="DomainObject.Predmet.ProtustrankaFormatedWithAdressOIB_1"> MARCELIĆ d.o.o., OIB 10356144332, Prilaz Ivana Visine 3, 10000 Zagreb zastupanog po punomoćniku Ana Marcelić</derivirana_varijabla>
  </DomainObject.Predmet.ProtustrankaFormatedWithAdressOIB>
  <DomainObject.Predmet.ProtustrankaWithAdress>
    <izvorni_sadrzaj>MARCELIĆ d.o.o. Prilaz Ivana Visine 3, 10000 Zagreb</izvorni_sadrzaj>
    <derivirana_varijabla naziv="DomainObject.Predmet.ProtustrankaWithAdress_1">MARCELIĆ d.o.o. Prilaz Ivana Visine 3, 10000 Zagreb</derivirana_varijabla>
  </DomainObject.Predmet.ProtustrankaWithAdress>
  <DomainObject.Predmet.ProtustrankaWithAdressOIB>
    <izvorni_sadrzaj>MARCELIĆ d.o.o., OIB 10356144332, Prilaz Ivana Visine 3, 10000 Zagreb</izvorni_sadrzaj>
    <derivirana_varijabla naziv="DomainObject.Predmet.ProtustrankaWithAdressOIB_1">MARCELIĆ d.o.o., OIB 10356144332, Prilaz Ivana Visine 3, 10000 Zagreb</derivirana_varijabla>
  </DomainObject.Predmet.ProtustrankaWithAdressOIB>
  <DomainObject.Predmet.ProtustrankaNazivFormated>
    <izvorni_sadrzaj>MARCELIĆ d.o.o.</izvorni_sadrzaj>
    <derivirana_varijabla naziv="DomainObject.Predmet.ProtustrankaNazivFormated_1">MARCELIĆ d.o.o.</derivirana_varijabla>
  </DomainObject.Predmet.ProtustrankaNazivFormated>
  <DomainObject.Predmet.ProtustrankaNazivFormatedOIB>
    <izvorni_sadrzaj>MARCELIĆ d.o.o., OIB 10356144332</izvorni_sadrzaj>
    <derivirana_varijabla naziv="DomainObject.Predmet.ProtustrankaNazivFormatedOIB_1">MARCELIĆ d.o.o., OIB 10356144332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MARCELIĆ d.o.o. zastupanog po punomoćniku Ana Marcelić</item>
    </izvorni_sadrzaj>
    <derivirana_varijabla naziv="DomainObject.Predmet.ProtuStrankaListFormated_1">
      <item>MARCELIĆ d.o.o. zastupanog po punomoćniku Ana Marcelić</item>
    </derivirana_varijabla>
  </DomainObject.Predmet.ProtuStrankaListFormated>
  <DomainObject.Predmet.ProtuStrankaListFormatedOIB>
    <izvorni_sadrzaj>
      <item>MARCELIĆ d.o.o., OIB 10356144332 zastupanog po punomoćniku Ana Marcelić</item>
    </izvorni_sadrzaj>
    <derivirana_varijabla naziv="DomainObject.Predmet.ProtuStrankaListFormatedOIB_1">
      <item>MARCELIĆ d.o.o., OIB 10356144332 zastupanog po punomoćniku Ana Marcelić</item>
    </derivirana_varijabla>
  </DomainObject.Predmet.ProtuStrankaListFormatedOIB>
  <DomainObject.Predmet.ProtuStrankaListFormatedWithAdress>
    <izvorni_sadrzaj>
      <item>MARCELIĆ d.o.o., Prilaz Ivana Visine 3, 10000 Zagreb zastupanog po punomoćniku Ana Marcelić</item>
    </izvorni_sadrzaj>
    <derivirana_varijabla naziv="DomainObject.Predmet.ProtuStrankaListFormatedWithAdress_1">
      <item>MARCELIĆ d.o.o., Prilaz Ivana Visine 3, 10000 Zagreb zastupanog po punomoćniku Ana Marcelić</item>
    </derivirana_varijabla>
  </DomainObject.Predmet.ProtuStrankaListFormatedWithAdress>
  <DomainObject.Predmet.ProtuStrankaListFormatedWithAdressOIB>
    <izvorni_sadrzaj>
      <item>MARCELIĆ d.o.o., OIB 10356144332, Prilaz Ivana Visine 3, 10000 Zagreb zastupanog po punomoćniku Ana Marcelić</item>
    </izvorni_sadrzaj>
    <derivirana_varijabla naziv="DomainObject.Predmet.ProtuStrankaListFormatedWithAdressOIB_1">
      <item>MARCELIĆ d.o.o., OIB 10356144332, Prilaz Ivana Visine 3, 10000 Zagreb zastupanog po punomoćniku Ana Marcelić</item>
    </derivirana_varijabla>
  </DomainObject.Predmet.ProtuStrankaListFormatedWithAdressOIB>
  <DomainObject.Predmet.ProtuStrankaListNazivFormated>
    <izvorni_sadrzaj>
      <item>MARCELIĆ d.o.o.</item>
    </izvorni_sadrzaj>
    <derivirana_varijabla naziv="DomainObject.Predmet.ProtuStrankaListNazivFormated_1">
      <item>MARCELIĆ d.o.o.</item>
    </derivirana_varijabla>
  </DomainObject.Predmet.ProtuStrankaListNazivFormated>
  <DomainObject.Predmet.ProtuStrankaListNazivFormatedOIB>
    <izvorni_sadrzaj>
      <item>MARCELIĆ d.o.o., OIB 10356144332</item>
    </izvorni_sadrzaj>
    <derivirana_varijabla naziv="DomainObject.Predmet.ProtuStrankaListNazivFormatedOIB_1">
      <item>MARCELIĆ d.o.o., OIB 10356144332</item>
    </derivirana_varijabla>
  </DomainObject.Predmet.ProtuStrankaListNazivFormatedOIB>
  <DomainObject.Predmet.OstaliListFormated>
    <izvorni_sadrzaj>
      <item>Ana Marcelić punomoćnik sudionika u postupku MARCELIĆ d.o.o.</item>
    </izvorni_sadrzaj>
    <derivirana_varijabla naziv="DomainObject.Predmet.OstaliListFormated_1">
      <item>Ana Marcelić punomoćnik sudionika u postupku MARCELIĆ d.o.o.</item>
    </derivirana_varijabla>
  </DomainObject.Predmet.OstaliListFormated>
  <DomainObject.Predmet.OstaliListFormatedOIB>
    <izvorni_sadrzaj>
      <item>Ana Marcelić, OIB 61229209704 punomoćnik sudionika u postupku MARCELIĆ d.o.o.</item>
    </izvorni_sadrzaj>
    <derivirana_varijabla naziv="DomainObject.Predmet.OstaliListFormatedOIB_1">
      <item>Ana Marcelić, OIB 61229209704 punomoćnik sudionika u postupku MARCELIĆ d.o.o.</item>
    </derivirana_varijabla>
  </DomainObject.Predmet.OstaliListFormatedOIB>
  <DomainObject.Predmet.OstaliListFormatedWithAdress>
    <izvorni_sadrzaj>
      <item>Ana Marcelić, Prilaz Ivana Visine 3, 10000 Zagreb punomoćnik sudionika u postupku MARCELIĆ d.o.o.</item>
    </izvorni_sadrzaj>
    <derivirana_varijabla naziv="DomainObject.Predmet.OstaliListFormatedWithAdress_1">
      <item>Ana Marcelić, Prilaz Ivana Visine 3, 10000 Zagreb punomoćnik sudionika u postupku MARCELIĆ d.o.o.</item>
    </derivirana_varijabla>
  </DomainObject.Predmet.OstaliListFormatedWithAdress>
  <DomainObject.Predmet.OstaliListFormatedWithAdressOIB>
    <izvorni_sadrzaj>
      <item>Ana Marcelić, OIB 61229209704, Prilaz Ivana Visine 3, 10000 Zagreb punomoćnik sudionika u postupku MARCELIĆ d.o.o.</item>
    </izvorni_sadrzaj>
    <derivirana_varijabla naziv="DomainObject.Predmet.OstaliListFormatedWithAdressOIB_1">
      <item>Ana Marcelić, OIB 61229209704, Prilaz Ivana Visine 3, 10000 Zagreb punomoćnik sudionika u postupku MARCELIĆ d.o.o.</item>
    </derivirana_varijabla>
  </DomainObject.Predmet.OstaliListFormatedWithAdressOIB>
  <DomainObject.Predmet.OstaliListNazivFormated>
    <izvorni_sadrzaj>
      <item>Ana Marcelić</item>
    </izvorni_sadrzaj>
    <derivirana_varijabla naziv="DomainObject.Predmet.OstaliListNazivFormated_1">
      <item>Ana Marcelić</item>
    </derivirana_varijabla>
  </DomainObject.Predmet.OstaliListNazivFormated>
  <DomainObject.Predmet.OstaliListNazivFormatedOIB>
    <izvorni_sadrzaj>
      <item>Ana Marcelić, OIB 61229209704</item>
    </izvorni_sadrzaj>
    <derivirana_varijabla naziv="DomainObject.Predmet.OstaliListNazivFormatedOIB_1">
      <item>Ana Marcelić, OIB 61229209704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MARCELIĆ d.o.o.</izvorni_sadrzaj>
    <derivirana_varijabla naziv="DomainObject.Predmet.ProtustrankaIDrugi_1">MARCELIĆ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MARCELIĆ d.o.o., OIB 10356144332, Prilaz Ivana Visine 3, 10000 Zagreb</izvorni_sadrzaj>
    <derivirana_varijabla naziv="DomainObject.Predmet.ProtustrankaIDrugiAdressOIB_1">MARCELIĆ d.o.o., OIB 10356144332, Prilaz Ivana Visine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MARCELIĆ d.o.o.</item>
      <item>Ana Marcelić</item>
    </izvorni_sadrzaj>
    <derivirana_varijabla naziv="DomainObject.Predmet.SudioniciListNaziv_1">
      <item>FINA Regionalni centar Zagreb</item>
      <item>MARCELIĆ d.o.o.</item>
      <item>Ana Marcelić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MARCELIĆ d.o.o., OIB 10356144332, Prilaz Ivana Visine 3,10000 Zagreb</item>
      <item>Ana Marcelić, OIB 61229209704, Prilaz Ivana Visine 3,10000 Zagreb</item>
    </izvorni_sadrzaj>
    <derivirana_varijabla naziv="DomainObject.Predmet.SudioniciListAdressOIB_1">
      <item>FINA Regionalni centar Zagreb, OIB 85821130368, Trg svibanjskih žrtava 1995. 1,10000 Zagreb</item>
      <item>MARCELIĆ d.o.o., OIB 10356144332, Prilaz Ivana Visine 3,10000 Zagreb</item>
      <item>Ana Marcelić, OIB 61229209704, Prilaz Ivana Visine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10356144332</item>
      <item>, OIB 61229209704</item>
    </izvorni_sadrzaj>
    <derivirana_varijabla naziv="DomainObject.Predmet.SudioniciListNazivOIB_1">
      <item>, OIB 85821130368</item>
      <item>, OIB 10356144332</item>
      <item>, OIB 61229209704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48339-018D-4E12-A108-6226D342D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2016-02-05T12:32:00Z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