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ffb6" w14:paraId="04cffb6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90733">
        <w:t>4</w:t>
      </w:r>
      <w:r w:rsidR="00312159">
        <w:t>118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4118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12159">
        <w:t>PAMARIGO USLUGE d.o.o., OIB 69551922994, Hrvatski Leskovac, Travarski odvojak 7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12159">
        <w:t>66.294,96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4B4B7E"/>
    <w:rsid w:val="00524D3D"/>
    <w:rsid w:val="006156D0"/>
    <w:rsid w:val="0064498B"/>
    <w:rsid w:val="00690733"/>
    <w:rsid w:val="006D3911"/>
    <w:rsid w:val="00726015"/>
    <w:rsid w:val="007D6D1C"/>
    <w:rsid w:val="00883419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St-4118/2015</izvorni_sadrzaj>
    <derivirana_varijabla naziv="DomainObject.Predmet.OznakaBroj_1">St-4118/2015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PAMARIGO USLUGE d.o.o. zastupanog po punomoćniku Igor Manojlović</izvorni_sadrzaj>
    <derivirana_varijabla naziv="DomainObject.Predmet.ProtustrankaFormated_1">  PAMARIGO USLUGE d.o.o. zastupanog po punomoćniku Igor Manojlović</derivirana_varijabla>
  </DomainObject.Predmet.ProtustrankaFormated>
  <DomainObject.Predmet.ProtustrankaFormatedOIB>
    <izvorni_sadrzaj>  PAMARIGO USLUGE d.o.o., OIB 69551922994 zastupanog po punomoćniku Igor Manojlović</izvorni_sadrzaj>
    <derivirana_varijabla naziv="DomainObject.Predmet.ProtustrankaFormatedOIB_1">  PAMARIGO USLUGE d.o.o., OIB 69551922994 zastupanog po punomoćniku Igor Manojlović</derivirana_varijabla>
  </DomainObject.Predmet.ProtustrankaFormatedOIB>
  <DomainObject.Predmet.ProtustrankaFormatedWithAdress>
    <izvorni_sadrzaj> PAMARIGO USLUGE d.o.o., Travarski odvojak 7, 10251 Hrvatski Leskovac zastupanog po punomoćniku Igor Manojlović</izvorni_sadrzaj>
    <derivirana_varijabla naziv="DomainObject.Predmet.ProtustrankaFormatedWithAdress_1"> PAMARIGO USLUGE d.o.o., Travarski odvojak 7, 10251 Hrvatski Leskovac zastupanog po punomoćniku Igor Manojlović</derivirana_varijabla>
  </DomainObject.Predmet.ProtustrankaFormatedWithAdress>
  <DomainObject.Predmet.ProtustrankaFormatedWithAdressOIB>
    <izvorni_sadrzaj> PAMARIGO USLUGE d.o.o., OIB 69551922994, Travarski odvojak 7, 10251 Hrvatski Leskovac zastupanog po punomoćniku Igor Manojlović</izvorni_sadrzaj>
    <derivirana_varijabla naziv="DomainObject.Predmet.ProtustrankaFormatedWithAdressOIB_1"> PAMARIGO USLUGE d.o.o., OIB 69551922994, Travarski odvojak 7, 10251 Hrvatski Leskovac zastupanog po punomoćniku Igor Manojlović</derivirana_varijabla>
  </DomainObject.Predmet.ProtustrankaFormatedWithAdressOIB>
  <DomainObject.Predmet.ProtustrankaWithAdress>
    <izvorni_sadrzaj>PAMARIGO USLUGE d.o.o. Travarski odvojak 7, 10251 Hrvatski Leskovac</izvorni_sadrzaj>
    <derivirana_varijabla naziv="DomainObject.Predmet.ProtustrankaWithAdress_1">PAMARIGO USLUGE d.o.o. Travarski odvojak 7, 10251 Hrvatski Leskovac</derivirana_varijabla>
  </DomainObject.Predmet.ProtustrankaWithAdress>
  <DomainObject.Predmet.ProtustrankaWithAdressOIB>
    <izvorni_sadrzaj>PAMARIGO USLUGE d.o.o., OIB 69551922994, Travarski odvojak 7, 10251 Hrvatski Leskovac</izvorni_sadrzaj>
    <derivirana_varijabla naziv="DomainObject.Predmet.ProtustrankaWithAdressOIB_1">PAMARIGO USLUGE d.o.o., OIB 69551922994, Travarski odvojak 7, 10251 Hrvatski Leskovac</derivirana_varijabla>
  </DomainObject.Predmet.ProtustrankaWithAdressOIB>
  <DomainObject.Predmet.ProtustrankaNazivFormated>
    <izvorni_sadrzaj>PAMARIGO USLUGE d.o.o.</izvorni_sadrzaj>
    <derivirana_varijabla naziv="DomainObject.Predmet.ProtustrankaNazivFormated_1">PAMARIGO USLUGE d.o.o.</derivirana_varijabla>
  </DomainObject.Predmet.ProtustrankaNazivFormated>
  <DomainObject.Predmet.ProtustrankaNazivFormatedOIB>
    <izvorni_sadrzaj>PAMARIGO USLUGE d.o.o., OIB 69551922994</izvorni_sadrzaj>
    <derivirana_varijabla naziv="DomainObject.Predmet.ProtustrankaNazivFormatedOIB_1">PAMARIGO USLUGE d.o.o., OIB 69551922994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PAMARIGO USLUGE d.o.o. zastupanog po punomoćniku Igor Manojlović</item>
    </izvorni_sadrzaj>
    <derivirana_varijabla naziv="DomainObject.Predmet.ProtuStrankaListFormated_1">
      <item>PAMARIGO USLUGE d.o.o. zastupanog po punomoćniku Igor Manojlović</item>
    </derivirana_varijabla>
  </DomainObject.Predmet.ProtuStrankaListFormated>
  <DomainObject.Predmet.ProtuStrankaListFormatedOIB>
    <izvorni_sadrzaj>
      <item>PAMARIGO USLUGE d.o.o., OIB 69551922994 zastupanog po punomoćniku Igor Manojlović</item>
    </izvorni_sadrzaj>
    <derivirana_varijabla naziv="DomainObject.Predmet.ProtuStrankaListFormatedOIB_1">
      <item>PAMARIGO USLUGE d.o.o., OIB 69551922994 zastupanog po punomoćniku Igor Manojlović</item>
    </derivirana_varijabla>
  </DomainObject.Predmet.ProtuStrankaListFormatedOIB>
  <DomainObject.Predmet.ProtuStrankaListFormatedWithAdress>
    <izvorni_sadrzaj>
      <item>PAMARIGO USLUGE d.o.o., Travarski odvojak 7, 10251 Hrvatski Leskovac zastupanog po punomoćniku Igor Manojlović</item>
    </izvorni_sadrzaj>
    <derivirana_varijabla naziv="DomainObject.Predmet.ProtuStrankaListFormatedWithAdress_1">
      <item>PAMARIGO USLUGE d.o.o., Travarski odvojak 7, 10251 Hrvatski Leskovac zastupanog po punomoćniku Igor Manojlović</item>
    </derivirana_varijabla>
  </DomainObject.Predmet.ProtuStrankaListFormatedWithAdress>
  <DomainObject.Predmet.ProtuStrankaListFormatedWithAdressOIB>
    <izvorni_sadrzaj>
      <item>PAMARIGO USLUGE d.o.o., OIB 69551922994, Travarski odvojak 7, 10251 Hrvatski Leskovac zastupanog po punomoćniku Igor Manojlović</item>
    </izvorni_sadrzaj>
    <derivirana_varijabla naziv="DomainObject.Predmet.ProtuStrankaListFormatedWithAdressOIB_1">
      <item>PAMARIGO USLUGE d.o.o., OIB 69551922994, Travarski odvojak 7, 10251 Hrvatski Leskovac zastupanog po punomoćniku Igor Manojlović</item>
    </derivirana_varijabla>
  </DomainObject.Predmet.ProtuStrankaListFormatedWithAdressOIB>
  <DomainObject.Predmet.ProtuStrankaListNazivFormated>
    <izvorni_sadrzaj>
      <item>PAMARIGO USLUGE d.o.o.</item>
    </izvorni_sadrzaj>
    <derivirana_varijabla naziv="DomainObject.Predmet.ProtuStrankaListNazivFormated_1">
      <item>PAMARIGO USLUGE d.o.o.</item>
    </derivirana_varijabla>
  </DomainObject.Predmet.ProtuStrankaListNazivFormated>
  <DomainObject.Predmet.ProtuStrankaListNazivFormatedOIB>
    <izvorni_sadrzaj>
      <item>PAMARIGO USLUGE d.o.o., OIB 69551922994</item>
    </izvorni_sadrzaj>
    <derivirana_varijabla naziv="DomainObject.Predmet.ProtuStrankaListNazivFormatedOIB_1">
      <item>PAMARIGO USLUGE d.o.o., OIB 69551922994</item>
    </derivirana_varijabla>
  </DomainObject.Predmet.ProtuStrankaListNazivFormatedOIB>
  <DomainObject.Predmet.OstaliListFormated>
    <izvorni_sadrzaj>
      <item>Igor Manojlović punomoćnik sudionika u postupku PAMARIGO USLUGE d.o.o.</item>
    </izvorni_sadrzaj>
    <derivirana_varijabla naziv="DomainObject.Predmet.OstaliListFormated_1">
      <item>Igor Manojlović punomoćnik sudionika u postupku PAMARIGO USLUGE d.o.o.</item>
    </derivirana_varijabla>
  </DomainObject.Predmet.OstaliListFormated>
  <DomainObject.Predmet.OstaliListFormatedOIB>
    <izvorni_sadrzaj>
      <item>Igor Manojlović, OIB 71786705980 punomoćnik sudionika u postupku PAMARIGO USLUGE d.o.o.</item>
    </izvorni_sadrzaj>
    <derivirana_varijabla naziv="DomainObject.Predmet.OstaliListFormatedOIB_1">
      <item>Igor Manojlović, OIB 71786705980 punomoćnik sudionika u postupku PAMARIGO USLUGE d.o.o.</item>
    </derivirana_varijabla>
  </DomainObject.Predmet.OstaliListFormatedOIB>
  <DomainObject.Predmet.OstaliListFormatedWithAdress>
    <izvorni_sadrzaj>
      <item>Igor Manojlović, Travarski odvojak 7, 10257 Hrvatski Leskovac punomoćnik sudionika u postupku PAMARIGO USLUGE d.o.o.</item>
    </izvorni_sadrzaj>
    <derivirana_varijabla naziv="DomainObject.Predmet.OstaliListFormatedWithAdress_1">
      <item>Igor Manojlović, Travarski odvojak 7, 10257 Hrvatski Leskovac punomoćnik sudionika u postupku PAMARIGO USLUGE d.o.o.</item>
    </derivirana_varijabla>
  </DomainObject.Predmet.OstaliListFormatedWithAdress>
  <DomainObject.Predmet.OstaliListFormatedWithAdressOIB>
    <izvorni_sadrzaj>
      <item>Igor Manojlović, OIB 71786705980, Travarski odvojak 7, 10257 Hrvatski Leskovac punomoćnik sudionika u postupku PAMARIGO USLUGE d.o.o.</item>
    </izvorni_sadrzaj>
    <derivirana_varijabla naziv="DomainObject.Predmet.OstaliListFormatedWithAdressOIB_1">
      <item>Igor Manojlović, OIB 71786705980, Travarski odvojak 7, 10257 Hrvatski Leskovac punomoćnik sudionika u postupku PAMARIGO USLUGE d.o.o.</item>
    </derivirana_varijabla>
  </DomainObject.Predmet.OstaliListFormatedWithAdressOIB>
  <DomainObject.Predmet.OstaliListNazivFormated>
    <izvorni_sadrzaj>
      <item>Igor Manojlović</item>
    </izvorni_sadrzaj>
    <derivirana_varijabla naziv="DomainObject.Predmet.OstaliListNazivFormated_1">
      <item>Igor Manojlović</item>
    </derivirana_varijabla>
  </DomainObject.Predmet.OstaliListNazivFormated>
  <DomainObject.Predmet.OstaliListNazivFormatedOIB>
    <izvorni_sadrzaj>
      <item>Igor Manojlović, OIB 71786705980</item>
    </izvorni_sadrzaj>
    <derivirana_varijabla naziv="DomainObject.Predmet.OstaliListNazivFormatedOIB_1">
      <item>Igor Manojlović, OIB 71786705980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PAMARIGO USLUGE d.o.o.</izvorni_sadrzaj>
    <derivirana_varijabla naziv="DomainObject.Predmet.ProtustrankaIDrugi_1">PAMARIGO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PAMARIGO USLUGE d.o.o., OIB 69551922994, Travarski odvojak 7, 10251 Hrvatski Leskovac</izvorni_sadrzaj>
    <derivirana_varijabla naziv="DomainObject.Predmet.ProtustrankaIDrugiAdressOIB_1">PAMARIGO USLUGE d.o.o., OIB 69551922994, Travarski odvojak 7,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PAMARIGO USLUGE d.o.o.</item>
      <item>Igor Manojlović</item>
    </izvorni_sadrzaj>
    <derivirana_varijabla naziv="DomainObject.Predmet.SudioniciListNaziv_1">
      <item>FINA Regionalni centar Zagreb</item>
      <item>PAMARIGO USLUGE d.o.o.</item>
      <item>Igor Manojlović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PAMARIGO USLUGE d.o.o., OIB 69551922994, Travarski odvojak 7,10251 Hrvatski Leskovac</item>
      <item>Igor Manojlović, OIB 71786705980, Travarski odvojak 7,10257 Hrvatski Leskovac</item>
    </izvorni_sadrzaj>
    <derivirana_varijabla naziv="DomainObject.Predmet.SudioniciListAdressOIB_1">
      <item>FINA Regionalni centar Zagreb, OIB 85821130368, Trg svibanjskih žrtava 1995. 1,10000 Zagreb</item>
      <item>PAMARIGO USLUGE d.o.o., OIB 69551922994, Travarski odvojak 7,10251 Hrvatski Leskovac</item>
      <item>Igor Manojlović, OIB 71786705980, Travarski odvojak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69551922994</item>
      <item>, OIB 71786705980</item>
    </izvorni_sadrzaj>
    <derivirana_varijabla naziv="DomainObject.Predmet.SudioniciListNazivOIB_1">
      <item>, OIB 85821130368</item>
      <item>, OIB 69551922994</item>
      <item>, OIB 71786705980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1340</properties:Characters>
  <properties:Lines>48</properties:Lines>
  <properties:Paragraphs>17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2016-01-15T10:13:00Z</cp:lastPrinted>
  <dcterms:modified xmlns:xsi="http://www.w3.org/2001/XMLSchema-instance" xsi:type="dcterms:W3CDTF">2016-01-15T10:13:00Z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