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8E2534" w:rsidR="00C06D26">
        <w:trPr>
          <w:trHeight w:val="565"/>
        </w:trPr>
        <w:tc>
          <w:tcPr>
            <w:tcW w:type="dxa" w:w="2531"/>
          </w:tcPr>
          <w:p w:rsidRDefault="00C06D26" w:rsidP="00D628FB" w:rsidR="00D628FB">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C06D26" w:rsidP="008E2534" w:rsidR="00C06D26" w:rsidRPr="00790C1D">
            <w:pPr>
              <w:jc w:val="center"/>
            </w:pPr>
            <w:r w:rsidRPr="00790C1D">
              <w:t>Republika Hrvatska</w:t>
            </w:r>
          </w:p>
          <w:p w:rsidRDefault="00C06D26" w:rsidP="008E2534" w:rsidR="00C06D26" w:rsidRPr="00790C1D">
            <w:pPr>
              <w:jc w:val="center"/>
            </w:pPr>
            <w:r w:rsidRPr="00790C1D">
              <w:t>Trgovački sud u Splitu</w:t>
            </w:r>
          </w:p>
          <w:p w:rsidRDefault="00C06D26" w:rsidP="008E2534" w:rsidR="00C06D26">
            <w:pPr>
              <w:jc w:val="center"/>
            </w:pPr>
            <w:r w:rsidRPr="00790C1D">
              <w:t>Split, Sukoišanska 6</w:t>
            </w:r>
          </w:p>
        </w:tc>
      </w:tr>
    </w:tbl>
    <w:p w14:textId="1a19960" w14:paraId="1a19960" w:rsidRDefault="00C06D26" w:rsidP="00C06D26" w:rsidR="00C06D26">
      <w:pPr>
        <w:jc w:val="right"/>
        <w15:collapsed w:val="false"/>
      </w:pPr>
      <w:r>
        <w:t>Poslovni broj: 4. St-</w:t>
      </w:r>
      <w:r w:rsidR="00A32C9A">
        <w:t>1720</w:t>
      </w:r>
      <w:r>
        <w:t>/2016-</w:t>
      </w:r>
      <w:r w:rsidR="00A32C9A">
        <w:t>19</w:t>
      </w:r>
    </w:p>
    <w:p w:rsidRDefault="00D628FB" w:rsidP="00D628FB" w:rsidR="00D628FB">
      <w:pPr>
        <w:rPr>
          <w:spacing w:val="100"/>
        </w:rPr>
      </w:pPr>
    </w:p>
    <w:p w:rsidRDefault="00BF4947" w:rsidP="002B6C79" w:rsidR="00C06D26" w:rsidRPr="00BF4947">
      <w:pPr>
        <w:jc w:val="center"/>
        <w:rPr>
          <w:spacing w:val="100"/>
        </w:rPr>
      </w:pPr>
      <w:r w:rsidRPr="00BF4947">
        <w:rPr>
          <w:spacing w:val="100"/>
        </w:rPr>
        <w:t xml:space="preserve">REPUBLIKA HRVATSKA </w:t>
      </w:r>
    </w:p>
    <w:p w:rsidRDefault="00C06D26" w:rsidP="002B6C79" w:rsidR="00C06D26">
      <w:pPr>
        <w:jc w:val="center"/>
        <w:rPr>
          <w:spacing w:val="100"/>
        </w:rPr>
      </w:pPr>
    </w:p>
    <w:p w:rsidRDefault="006D7F75" w:rsidP="002B6C79" w:rsidR="00D47766">
      <w:pPr>
        <w:jc w:val="center"/>
        <w:rPr>
          <w:spacing w:val="100"/>
        </w:rPr>
      </w:pPr>
      <w:r w:rsidRPr="00B43099">
        <w:rPr>
          <w:spacing w:val="100"/>
        </w:rPr>
        <w:t xml:space="preserve">RJEŠENJE </w:t>
      </w:r>
    </w:p>
    <w:p w:rsidRDefault="002B6C79" w:rsidP="002B6C79" w:rsidR="002B6C79" w:rsidRPr="002B6C79">
      <w:pPr>
        <w:jc w:val="center"/>
        <w:rPr>
          <w:spacing w:val="100"/>
        </w:rPr>
      </w:pPr>
    </w:p>
    <w:p w:rsidRDefault="00A345B0" w:rsidP="00A345B0" w:rsidR="002B6C79">
      <w:pPr>
        <w:ind w:firstLine="708"/>
        <w:jc w:val="both"/>
      </w:pPr>
      <w:r>
        <w:t xml:space="preserve">Trgovački sud u Splitu, po sucu Katarini Mikulić, povodom prijedloga za otvaranje stečajnog postupka nad dužnikom </w:t>
      </w:r>
      <w:r w:rsidR="00A32C9A">
        <w:rPr>
          <w:color w:themeColor="text1" w:val="000000"/>
        </w:rPr>
        <w:t>GRAMET, d.o.o. Zagvozd, Zagvozd bb, OIB: 28504702482</w:t>
      </w:r>
      <w:r>
        <w:t xml:space="preserve">, </w:t>
      </w:r>
      <w:r w:rsidR="00A32C9A">
        <w:t>5. travnja</w:t>
      </w:r>
      <w:r>
        <w:t xml:space="preserve"> 2018.</w:t>
      </w:r>
    </w:p>
    <w:p w:rsidRDefault="00495C72" w:rsidP="002B6C79" w:rsidR="00495C72">
      <w:pPr>
        <w:jc w:val="center"/>
      </w:pPr>
    </w:p>
    <w:p w:rsidRDefault="000F60FD" w:rsidP="00D628FB" w:rsidR="002B6C79">
      <w:pPr>
        <w:jc w:val="center"/>
      </w:pPr>
      <w:r w:rsidRPr="00696A23">
        <w:t>r i j e š i o  j e</w:t>
      </w:r>
    </w:p>
    <w:p w:rsidRDefault="00D628FB" w:rsidP="002B6C79" w:rsidR="00D628FB" w:rsidRPr="002B6C79">
      <w:pPr>
        <w:jc w:val="center"/>
      </w:pPr>
    </w:p>
    <w:p w:rsidRDefault="006D7F75" w:rsidP="00D363EF" w:rsidR="000F60FD">
      <w:pPr>
        <w:pStyle w:val="Odlomakpopisa"/>
        <w:numPr>
          <w:ilvl w:val="0"/>
          <w:numId w:val="5"/>
        </w:numPr>
        <w:ind w:hanging="851" w:left="851"/>
        <w:jc w:val="both"/>
        <w:rPr>
          <w:b/>
        </w:rPr>
      </w:pPr>
      <w:r w:rsidRPr="006D7F75">
        <w:t>Otvara se</w:t>
      </w:r>
      <w:r>
        <w:rPr>
          <w:b/>
        </w:rPr>
        <w:t xml:space="preserve"> </w:t>
      </w:r>
      <w:r w:rsidR="000F60FD" w:rsidRPr="007E0FEA">
        <w:t>stečajni postupak nad dužnikom</w:t>
      </w:r>
      <w:r w:rsidR="00C569BB" w:rsidRPr="006D7F75">
        <w:rPr>
          <w:b/>
        </w:rPr>
        <w:t xml:space="preserve"> </w:t>
      </w:r>
      <w:r w:rsidR="00A32C9A">
        <w:rPr>
          <w:color w:themeColor="text1" w:val="000000"/>
        </w:rPr>
        <w:t>GRAMET, d.o.o. Zagvozd, Zagvozd bb, OIB: 28504702482</w:t>
      </w:r>
      <w:r w:rsidR="00D130E7" w:rsidRPr="00BC28B6">
        <w:t>.</w:t>
      </w:r>
      <w:r w:rsidR="002577D3" w:rsidRPr="006D7F75">
        <w:rPr>
          <w:b/>
        </w:rPr>
        <w:t xml:space="preserve"> </w:t>
      </w:r>
    </w:p>
    <w:p w:rsidRDefault="00C05DFE" w:rsidP="009E0E4E" w:rsidR="00051E08" w:rsidRPr="009E0E4E">
      <w:pPr>
        <w:pStyle w:val="Odlomakpopisa"/>
        <w:numPr>
          <w:ilvl w:val="0"/>
          <w:numId w:val="5"/>
        </w:numPr>
        <w:ind w:hanging="851" w:left="851"/>
        <w:jc w:val="both"/>
        <w:rPr>
          <w:b/>
        </w:rPr>
      </w:pPr>
      <w:r w:rsidRPr="006F1899">
        <w:t>S</w:t>
      </w:r>
      <w:r w:rsidR="000F60FD" w:rsidRPr="006F1899">
        <w:t>tečajn</w:t>
      </w:r>
      <w:r w:rsidR="00BC28B6" w:rsidRPr="006F1899">
        <w:t>im</w:t>
      </w:r>
      <w:r w:rsidR="000F60FD" w:rsidRPr="006F1899">
        <w:t xml:space="preserve"> upravitelj</w:t>
      </w:r>
      <w:r w:rsidR="00BC28B6" w:rsidRPr="006F1899">
        <w:t>em</w:t>
      </w:r>
      <w:r w:rsidR="000F60FD" w:rsidRPr="006F1899">
        <w:t xml:space="preserve"> imenuje</w:t>
      </w:r>
      <w:r w:rsidR="00BC28B6" w:rsidRPr="006F1899">
        <w:t xml:space="preserve"> se</w:t>
      </w:r>
      <w:r w:rsidR="00C7534E" w:rsidRPr="009E0E4E">
        <w:rPr>
          <w:rFonts w:cs="Arial" w:hAnsi="Arial" w:ascii="Arial"/>
        </w:rPr>
        <w:t xml:space="preserve"> </w:t>
      </w:r>
      <w:r w:rsidR="000764BD">
        <w:t>Zdenka Marušić, Miošići 15A, Brist, OIB: 96351529646.</w:t>
      </w:r>
    </w:p>
    <w:p w:rsidRDefault="00600F72" w:rsidP="00D363EF" w:rsidR="00600F72" w:rsidRPr="00051E08">
      <w:pPr>
        <w:pStyle w:val="Odlomakpopisa"/>
        <w:numPr>
          <w:ilvl w:val="0"/>
          <w:numId w:val="5"/>
        </w:numPr>
        <w:ind w:hanging="851" w:left="851"/>
        <w:jc w:val="both"/>
        <w:rPr>
          <w:b/>
        </w:rPr>
      </w:pPr>
      <w:r>
        <w:t xml:space="preserve">Stečajni postupak nad stečajnim dužnikom </w:t>
      </w:r>
      <w:r w:rsidR="00A32C9A">
        <w:rPr>
          <w:color w:themeColor="text1" w:val="000000"/>
        </w:rPr>
        <w:t>GRAMET, d.o.o. Zagvozd, Zagvozd bb, OIB: 28504702482</w:t>
      </w:r>
      <w:r w:rsidR="00FB2747">
        <w:t xml:space="preserve"> </w:t>
      </w:r>
      <w:r>
        <w:t xml:space="preserve">otvara se </w:t>
      </w:r>
      <w:r w:rsidR="00A32C9A">
        <w:t>5. travnja</w:t>
      </w:r>
      <w:r w:rsidR="00A345B0">
        <w:t xml:space="preserve"> 2018.</w:t>
      </w:r>
      <w:r w:rsidR="00051E08">
        <w:t xml:space="preserve"> </w:t>
      </w:r>
      <w:r>
        <w:t xml:space="preserve">u </w:t>
      </w:r>
      <w:r w:rsidR="00A32C9A">
        <w:t>13</w:t>
      </w:r>
      <w:r w:rsidR="00EE3E62">
        <w:t>:00</w:t>
      </w:r>
      <w:r>
        <w:t xml:space="preserve"> sati i istog trenutka rješenje o otvaranju stečajnog postupka objavit će se na </w:t>
      </w:r>
      <w:r w:rsidRPr="00600F72">
        <w:t>e-</w:t>
      </w:r>
      <w:r>
        <w:t xml:space="preserve">oglasnoj ploči suda. </w:t>
      </w:r>
    </w:p>
    <w:p w:rsidRDefault="000F60FD" w:rsidP="00D363EF" w:rsidR="00051E08" w:rsidRPr="00051E08">
      <w:pPr>
        <w:pStyle w:val="Odlomakpopisa"/>
        <w:numPr>
          <w:ilvl w:val="0"/>
          <w:numId w:val="5"/>
        </w:numPr>
        <w:ind w:hanging="851" w:left="851"/>
        <w:jc w:val="both"/>
        <w:rPr>
          <w:b/>
        </w:rPr>
      </w:pPr>
      <w:r w:rsidRPr="007E0FEA">
        <w:t>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w:t>
      </w:r>
      <w:r w:rsidR="00A32C9A">
        <w:t xml:space="preserve"> ("Narodne novine" broj 71/15 i 104/17, dalje SZ)</w:t>
      </w:r>
      <w:r w:rsidR="00A2158D">
        <w:t xml:space="preserve"> prijav</w:t>
      </w:r>
      <w:r w:rsidR="00600F72">
        <w:t>e</w:t>
      </w:r>
      <w:r w:rsidR="00A2158D">
        <w:t xml:space="preserve"> svoje </w:t>
      </w:r>
      <w:r w:rsidR="009764AF">
        <w:t xml:space="preserve">tražbine stečajnom upravitelju. </w:t>
      </w:r>
      <w:r w:rsidRPr="009764AF">
        <w:t>Prijavi je potrebno priložiti i potvrdu o uplaćenoj pristojbi koja iznos</w:t>
      </w:r>
      <w:r w:rsidR="009764AF" w:rsidRPr="009764AF">
        <w:t>i 2% od vrijednosti tražbine</w:t>
      </w:r>
      <w:r w:rsidRPr="009764AF">
        <w:t xml:space="preserve">, ali ne više od 500,00 </w:t>
      </w:r>
      <w:r w:rsidR="002E3F4E" w:rsidRPr="009764AF">
        <w:t>k</w:t>
      </w:r>
      <w:r w:rsidRPr="009764AF">
        <w:t>n, a uplaćuje se na žiro-račun državnog proračuna</w:t>
      </w:r>
      <w:r w:rsidR="001D70CF" w:rsidRPr="009764AF">
        <w:t xml:space="preserve"> </w:t>
      </w:r>
      <w:r w:rsidR="00051E08" w:rsidRPr="00050E21">
        <w:t>HR1210010051863000160</w:t>
      </w:r>
      <w:r w:rsidRPr="009764AF">
        <w:t xml:space="preserve">, </w:t>
      </w:r>
      <w:r w:rsidR="00051E08" w:rsidRPr="00050E21">
        <w:t>model: 64, poziv na broj 5045-3566-</w:t>
      </w:r>
      <w:r w:rsidR="00A32C9A">
        <w:t>1720</w:t>
      </w:r>
      <w:r w:rsidR="00051E08" w:rsidRPr="00050E21">
        <w:t>-</w:t>
      </w:r>
      <w:r w:rsidR="00822417">
        <w:t>16</w:t>
      </w:r>
      <w:r w:rsidR="00051E08">
        <w:t>, opis plaćanja 4.</w:t>
      </w:r>
      <w:r w:rsidR="00051E08" w:rsidRPr="00050E21">
        <w:t>St-</w:t>
      </w:r>
      <w:r w:rsidR="00A32C9A">
        <w:t>1720</w:t>
      </w:r>
      <w:r w:rsidR="00822417">
        <w:t>/2016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D363EF" w:rsidR="00051E08" w:rsidRPr="00051E08">
      <w:pPr>
        <w:pStyle w:val="Odlomakpopisa"/>
        <w:numPr>
          <w:ilvl w:val="0"/>
          <w:numId w:val="5"/>
        </w:numPr>
        <w:ind w:hanging="851" w:left="851"/>
        <w:jc w:val="both"/>
        <w:rPr>
          <w:b/>
        </w:rPr>
      </w:pPr>
      <w:r w:rsidRPr="007E0FEA">
        <w:t xml:space="preserve">Pozivaju se razlučni </w:t>
      </w:r>
      <w:r w:rsidR="00A2158D">
        <w:t xml:space="preserve">i izlučni </w:t>
      </w:r>
      <w:r w:rsidRPr="007E0FEA">
        <w:t xml:space="preserve">vjerovnici da u roku od </w:t>
      </w:r>
      <w:r w:rsidR="00600F72">
        <w:t>60</w:t>
      </w:r>
      <w:r w:rsidRPr="007E0FEA">
        <w:t xml:space="preserve"> dana nakon objave</w:t>
      </w:r>
      <w:r w:rsidR="00600F72">
        <w:t xml:space="preserve"> ovog rješenja podneskom</w:t>
      </w:r>
      <w:r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Pr="009764AF">
        <w:t xml:space="preserve">Prijavi je potrebno priložiti i potvrdu o uplaćenoj pristojbi koja iznosi 2% od vrijednosti potraživanja, ali ne više od 500,00 </w:t>
      </w:r>
      <w:r w:rsidR="002864B0">
        <w:t>k</w:t>
      </w:r>
      <w:r w:rsidRPr="009764AF">
        <w:t>n, a uplaćuje se na žiro-račun državnog proračuna</w:t>
      </w:r>
      <w:r w:rsidR="008C41CD" w:rsidRPr="009764AF">
        <w:t xml:space="preserve"> </w:t>
      </w:r>
      <w:r w:rsidR="00051E08" w:rsidRPr="00050E21">
        <w:t>HR1210010051863000160</w:t>
      </w:r>
      <w:r w:rsidR="00051E08" w:rsidRPr="009764AF">
        <w:t xml:space="preserve">, </w:t>
      </w:r>
      <w:r w:rsidR="00051E08" w:rsidRPr="00050E21">
        <w:t>model: 64, poziv na broj 5045-3566-</w:t>
      </w:r>
      <w:r w:rsidR="00A32C9A">
        <w:t>1720</w:t>
      </w:r>
      <w:r w:rsidR="00051E08" w:rsidRPr="00050E21">
        <w:t>-</w:t>
      </w:r>
      <w:r w:rsidR="00822417">
        <w:t>16</w:t>
      </w:r>
      <w:r w:rsidR="00051E08">
        <w:t>, opis plaćanja 4.</w:t>
      </w:r>
      <w:r w:rsidR="00051E08" w:rsidRPr="00050E21">
        <w:t>St-</w:t>
      </w:r>
      <w:r w:rsidR="00A32C9A">
        <w:t>1720</w:t>
      </w:r>
      <w:r w:rsidR="00822417">
        <w:t>/2016</w:t>
      </w:r>
      <w:r w:rsidR="00051E08" w:rsidRPr="00050E21">
        <w:t>.</w:t>
      </w:r>
      <w:r w:rsidR="00051E08" w:rsidRPr="00051E08">
        <w:rPr>
          <w:b/>
        </w:rPr>
        <w:t xml:space="preserve"> </w:t>
      </w:r>
      <w:r w:rsidR="00051E08">
        <w:t xml:space="preserve"> U prijavi je potrebno navesti osnovu i visinu tražbine u kunama, te broj računa vjerovnika.</w:t>
      </w:r>
    </w:p>
    <w:p w:rsidRDefault="000F60FD" w:rsidP="00D363EF" w:rsidR="000F60FD">
      <w:pPr>
        <w:pStyle w:val="Odlomakpopisa"/>
        <w:numPr>
          <w:ilvl w:val="0"/>
          <w:numId w:val="5"/>
        </w:numPr>
        <w:tabs>
          <w:tab w:pos="7350" w:val="left"/>
        </w:tabs>
        <w:ind w:hanging="851" w:left="851"/>
        <w:jc w:val="both"/>
      </w:pPr>
      <w:r w:rsidRPr="007E0FEA">
        <w:t xml:space="preserve">Pozivaju se dužnici </w:t>
      </w:r>
      <w:r w:rsidR="00A2158D">
        <w:t xml:space="preserve">stečajnog dužnika </w:t>
      </w:r>
      <w:r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F75C44" w:rsidP="00D363EF" w:rsidR="000F60FD" w:rsidRPr="00051E08">
      <w:pPr>
        <w:pStyle w:val="Odlomakpopisa"/>
        <w:numPr>
          <w:ilvl w:val="0"/>
          <w:numId w:val="5"/>
        </w:numPr>
        <w:tabs>
          <w:tab w:pos="7350" w:val="left"/>
        </w:tabs>
        <w:ind w:hanging="851" w:left="851"/>
        <w:jc w:val="both"/>
        <w:rPr>
          <w:b/>
        </w:rPr>
      </w:pPr>
      <w:r>
        <w:t>Pozivaju se</w:t>
      </w:r>
      <w:r w:rsidR="00051E08">
        <w:t xml:space="preserve"> vjerovnici stečajnog dužnika na </w:t>
      </w:r>
      <w:r>
        <w:t>r</w:t>
      </w:r>
      <w:r w:rsidR="000F60FD" w:rsidRPr="007E0FEA">
        <w:t>očište</w:t>
      </w:r>
      <w:r w:rsidR="00A2158D">
        <w:t xml:space="preserve"> za ispitivanje prijavljenih </w:t>
      </w:r>
      <w:r>
        <w:t>tražbina</w:t>
      </w:r>
      <w:r w:rsidR="00A2158D">
        <w:t xml:space="preserve"> vjerovnika </w:t>
      </w:r>
      <w:r>
        <w:t xml:space="preserve">koje se </w:t>
      </w:r>
      <w:r w:rsidR="00FC7FDD">
        <w:t>zakazuje za dan</w:t>
      </w:r>
      <w:r w:rsidR="00D06AE7" w:rsidRPr="00051E08">
        <w:rPr>
          <w:b/>
        </w:rPr>
        <w:t xml:space="preserve"> </w:t>
      </w:r>
      <w:r w:rsidR="000764BD">
        <w:rPr>
          <w:b/>
        </w:rPr>
        <w:t>3. srpnja</w:t>
      </w:r>
      <w:r w:rsidR="00A345B0">
        <w:rPr>
          <w:b/>
        </w:rPr>
        <w:t xml:space="preserve"> 2018.</w:t>
      </w:r>
      <w:r w:rsidR="00051E08" w:rsidRPr="00051E08">
        <w:rPr>
          <w:b/>
        </w:rPr>
        <w:t xml:space="preserve"> </w:t>
      </w:r>
      <w:r w:rsidR="00FA65B9" w:rsidRPr="00051E08">
        <w:rPr>
          <w:b/>
        </w:rPr>
        <w:t xml:space="preserve">u </w:t>
      </w:r>
      <w:r w:rsidR="000764BD">
        <w:rPr>
          <w:b/>
        </w:rPr>
        <w:t>09:00</w:t>
      </w:r>
      <w:r w:rsidR="00BE06E7" w:rsidRPr="00051E08">
        <w:rPr>
          <w:b/>
        </w:rPr>
        <w:t xml:space="preserve"> </w:t>
      </w:r>
      <w:r w:rsidR="00D06AE7" w:rsidRPr="00051E08">
        <w:rPr>
          <w:b/>
        </w:rPr>
        <w:t xml:space="preserve">sati </w:t>
      </w:r>
      <w:r w:rsidR="000F60FD" w:rsidRPr="00051E08">
        <w:t xml:space="preserve">kod </w:t>
      </w:r>
      <w:r w:rsidR="008142A2" w:rsidRPr="00051E08">
        <w:t xml:space="preserve">Trgovačkog suda u </w:t>
      </w:r>
      <w:r w:rsidR="00051E08" w:rsidRPr="00051E08">
        <w:t>Splitu, Sukoišanska 6</w:t>
      </w:r>
      <w:r w:rsidR="00254F15" w:rsidRPr="00051E08">
        <w:t xml:space="preserve">, </w:t>
      </w:r>
      <w:r w:rsidR="00A345B0">
        <w:t>kabinet</w:t>
      </w:r>
      <w:r w:rsidR="00051E08" w:rsidRPr="00051E08">
        <w:t xml:space="preserve"> br. </w:t>
      </w:r>
      <w:r w:rsidR="00A345B0">
        <w:t>116/</w:t>
      </w:r>
      <w:r w:rsidR="00051E08" w:rsidRPr="00051E08">
        <w:t>I,</w:t>
      </w:r>
      <w:r w:rsidR="00051E08">
        <w:rPr>
          <w:b/>
        </w:rPr>
        <w:t xml:space="preserve"> </w:t>
      </w:r>
      <w:r w:rsidR="00051E08" w:rsidRPr="00051E08">
        <w:t>te na izvještajno</w:t>
      </w:r>
      <w:r w:rsidR="00051E08">
        <w:rPr>
          <w:b/>
        </w:rPr>
        <w:t xml:space="preserve"> </w:t>
      </w:r>
      <w:r w:rsidR="007F66C6">
        <w:t>ročište</w:t>
      </w:r>
      <w:r>
        <w:t xml:space="preserve"> koje se zakazuje za dan</w:t>
      </w:r>
      <w:r w:rsidRPr="007E0FEA">
        <w:t xml:space="preserve"> </w:t>
      </w:r>
      <w:r w:rsidR="000764BD">
        <w:rPr>
          <w:b/>
        </w:rPr>
        <w:t>3. srpnja</w:t>
      </w:r>
      <w:r w:rsidR="00A345B0">
        <w:rPr>
          <w:b/>
        </w:rPr>
        <w:t xml:space="preserve"> 2018.</w:t>
      </w:r>
      <w:r w:rsidR="00051E08">
        <w:rPr>
          <w:b/>
        </w:rPr>
        <w:t xml:space="preserve"> </w:t>
      </w:r>
      <w:r w:rsidRPr="00051E08">
        <w:rPr>
          <w:b/>
        </w:rPr>
        <w:t xml:space="preserve">u </w:t>
      </w:r>
      <w:r w:rsidR="000764BD">
        <w:rPr>
          <w:b/>
        </w:rPr>
        <w:t>09:15</w:t>
      </w:r>
      <w:r w:rsidR="00FA65B9" w:rsidRPr="00051E08">
        <w:rPr>
          <w:b/>
        </w:rPr>
        <w:t xml:space="preserve"> </w:t>
      </w:r>
      <w:r w:rsidRPr="00051E08">
        <w:t xml:space="preserve">sati </w:t>
      </w:r>
      <w:r w:rsidR="008142A2" w:rsidRPr="00051E08">
        <w:t xml:space="preserve">kod </w:t>
      </w:r>
      <w:r w:rsidR="00051E08" w:rsidRPr="00051E08">
        <w:t xml:space="preserve">Trgovačkog suda u Splitu, Sukoišanska 6, </w:t>
      </w:r>
      <w:r w:rsidR="00A345B0">
        <w:t>kabinet</w:t>
      </w:r>
      <w:r w:rsidR="00051E08" w:rsidRPr="00051E08">
        <w:t xml:space="preserve"> br. </w:t>
      </w:r>
      <w:r w:rsidR="00A345B0">
        <w:t>116/</w:t>
      </w:r>
      <w:r w:rsidR="00051E08" w:rsidRPr="00051E08">
        <w:t>I</w:t>
      </w:r>
      <w:r w:rsidR="00A2158D" w:rsidRPr="00051E08">
        <w:t>.</w:t>
      </w:r>
    </w:p>
    <w:p w:rsidRDefault="0039699B" w:rsidP="00D363EF" w:rsidR="00A27796" w:rsidRPr="00051E08">
      <w:pPr>
        <w:pStyle w:val="Odlomakpopisa"/>
        <w:numPr>
          <w:ilvl w:val="0"/>
          <w:numId w:val="5"/>
        </w:numPr>
        <w:tabs>
          <w:tab w:pos="7350" w:val="left"/>
        </w:tabs>
        <w:ind w:hanging="851" w:left="851"/>
        <w:jc w:val="both"/>
        <w:rPr>
          <w:b/>
        </w:rPr>
      </w:pPr>
      <w:r>
        <w:t xml:space="preserve">Određuje se upis zabilježbe otvaranja stečajnog postupka u </w:t>
      </w:r>
      <w:r w:rsidR="000F60FD" w:rsidRPr="007E0FEA">
        <w:t>registar</w:t>
      </w:r>
      <w:r w:rsidR="00FA65B9">
        <w:t xml:space="preserve"> Trgovačkog suda u </w:t>
      </w:r>
      <w:r w:rsidR="00051E08">
        <w:t>Splitu</w:t>
      </w:r>
      <w:r w:rsidRPr="007E0FEA">
        <w:t>.</w:t>
      </w:r>
    </w:p>
    <w:p w:rsidRDefault="00BE06E7" w:rsidP="0086403F" w:rsidR="00D61D29" w:rsidRPr="000764BD">
      <w:pPr>
        <w:pStyle w:val="Odlomakpopisa"/>
        <w:numPr>
          <w:ilvl w:val="0"/>
          <w:numId w:val="5"/>
        </w:numPr>
        <w:tabs>
          <w:tab w:pos="7350" w:val="left"/>
        </w:tabs>
        <w:ind w:hanging="851" w:left="851"/>
        <w:jc w:val="both"/>
      </w:pPr>
      <w:r w:rsidRPr="000764BD">
        <w:lastRenderedPageBreak/>
        <w:t>Određuje se upis zabilježbe otvaranja stečajnog postupka</w:t>
      </w:r>
      <w:r w:rsidR="00A345B0" w:rsidRPr="000764BD">
        <w:t xml:space="preserve"> </w:t>
      </w:r>
      <w:r w:rsidRPr="000764BD">
        <w:t xml:space="preserve">u zemljišnoj knjizi Općinskog suda u </w:t>
      </w:r>
      <w:r w:rsidR="000764BD" w:rsidRPr="000764BD">
        <w:t>Splitu, Stalna služba u Imotskom</w:t>
      </w:r>
      <w:r w:rsidRPr="000764BD">
        <w:t>,</w:t>
      </w:r>
      <w:r w:rsidR="00FA65B9" w:rsidRPr="000764BD">
        <w:t xml:space="preserve"> zemljišnoknjižni odjel</w:t>
      </w:r>
      <w:r w:rsidR="000764BD" w:rsidRPr="000764BD">
        <w:t>.</w:t>
      </w:r>
    </w:p>
    <w:p w:rsidRDefault="00D628FB" w:rsidP="00D628FB" w:rsidR="00D628FB"/>
    <w:p w:rsidRDefault="000F60FD" w:rsidP="002B6C79" w:rsidR="007E4ECD">
      <w:pPr>
        <w:jc w:val="center"/>
      </w:pPr>
      <w:r w:rsidRPr="007E0FEA">
        <w:t>Obrazloženje</w:t>
      </w:r>
    </w:p>
    <w:p w:rsidRDefault="00495C72" w:rsidP="0086403F" w:rsidR="00495C72" w:rsidRPr="007E0FEA"/>
    <w:p w:rsidRDefault="00A32C9A" w:rsidP="00A32C9A" w:rsidR="00A32C9A">
      <w:pPr>
        <w:ind w:firstLine="708"/>
        <w:jc w:val="both"/>
      </w:pPr>
      <w:r>
        <w:t xml:space="preserve">Predlagatelj Financijska agencija, Regionalni centar Split, Podružnica Split je zahtjevom zaprimljenim na Trgovačkom sudu u Splitu, dana 30. listopada 2015. predložio provedbu skraćenog stečajnog postupka nad dužnikom </w:t>
      </w:r>
      <w:r>
        <w:rPr>
          <w:color w:themeColor="text1" w:val="000000"/>
        </w:rPr>
        <w:t>GRAMET, d.o.o. Zagvozd, Zagvozd bb, OIB: 28504702482</w:t>
      </w:r>
      <w:r>
        <w:t>.</w:t>
      </w:r>
    </w:p>
    <w:p w:rsidRDefault="00A32C9A" w:rsidP="00A32C9A" w:rsidR="00A32C9A">
      <w:pPr>
        <w:ind w:left="708"/>
        <w:jc w:val="both"/>
      </w:pPr>
    </w:p>
    <w:p w:rsidRDefault="00A32C9A" w:rsidP="00A32C9A" w:rsidR="00A32C9A">
      <w:pPr>
        <w:ind w:firstLine="708"/>
        <w:jc w:val="both"/>
      </w:pPr>
      <w:r>
        <w:t xml:space="preserve">U prijedlogu se u bitnome navodi da dužnik na dan 1. rujna 2015. u Očevidniku redoslijeda osnova za plaćanje ima evidentirane neizvršene osnove za plaćanje u neprekinutom razdoblju od 1878 dana, u ukupnom iznosu od 1.324.809,23 kuna, te da prema podacima HZMO nema zaposlenih, kao i da predlagatelj ne raspolaže drugim podacima o imovini dužnika. </w:t>
      </w:r>
    </w:p>
    <w:p w:rsidRDefault="00A32C9A" w:rsidP="00A32C9A" w:rsidR="00A32C9A"/>
    <w:p w:rsidRDefault="00A32C9A" w:rsidP="00A32C9A" w:rsidR="00A32C9A">
      <w:pPr>
        <w:ind w:firstLine="708"/>
        <w:jc w:val="both"/>
      </w:pPr>
      <w:r>
        <w:t>Nakon što je utvrdio da su ispunjene pretpostavke za provedbu skraćenog stečajnog postupka u smislu odredbe čl. 428. SZ, ovaj sud je temeljem odredbe čl. 430. SZ na mrežnoj stranici e-Oglasna ploča sudova 20. travnja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A32C9A" w:rsidP="00A32C9A" w:rsidR="00A32C9A">
      <w:pPr>
        <w:jc w:val="both"/>
        <w:rPr>
          <w:rFonts w:hAnsi="Arial Narrow" w:ascii="Arial Narrow"/>
        </w:rPr>
      </w:pPr>
    </w:p>
    <w:p w:rsidRDefault="00A32C9A" w:rsidP="00A32C9A" w:rsidR="00A32C9A">
      <w:pPr>
        <w:ind w:firstLine="720"/>
        <w:jc w:val="both"/>
      </w:pPr>
      <w:r>
        <w:t>Dana 27. travnja 2016. kod ovoga suda zaprimljen je prijedlog predlagatelja Republike Hrvatske, Ministarstva financija za otvaranje stečajnog postupka nad dužnikom u kojem u bitnom navodi da Republika Hrvatska ima dospjelih, a nenamirenih tražbina prema dužniku u ukupnom iznosu od 334.741,04 kn.</w:t>
      </w:r>
    </w:p>
    <w:p w:rsidRDefault="00A32C9A" w:rsidP="00A32C9A" w:rsidR="00A32C9A">
      <w:pPr>
        <w:jc w:val="both"/>
      </w:pPr>
    </w:p>
    <w:p w:rsidRDefault="00A32C9A" w:rsidP="00A32C9A" w:rsidR="008E3963">
      <w:pPr>
        <w:jc w:val="both"/>
      </w:pPr>
      <w:r>
        <w:tab/>
        <w:t>U privitku prijedloga predlagatelj dostavlja prijedlog za otvaranje stečajnog postupka na propisanom obrascu (list 11-12 spisa), stanje računa poreznog obveznika na dan 20. travnja 2016. (list 14 spisa) i godišnji financijski izvještaj za 2013. (list 15-16 spisa) te predlaže obustavu skraćenog stečajnog postupka i donošenje rješenja o pokretanju prethodnog postupka, odnosno donošenje rješenja o otvaranju stečajnog postupka.</w:t>
      </w:r>
    </w:p>
    <w:p w:rsidRDefault="00A345B0" w:rsidP="00A345B0" w:rsidR="00A345B0">
      <w:pPr>
        <w:ind w:firstLine="720"/>
        <w:jc w:val="both"/>
      </w:pPr>
    </w:p>
    <w:p w:rsidRDefault="00A345B0" w:rsidP="00A32C9A" w:rsidR="0052153B">
      <w:pPr>
        <w:ind w:firstLine="708"/>
        <w:jc w:val="both"/>
      </w:pPr>
      <w:r>
        <w:t>Kako u konkretnom slučaju nisu ispunjene pretpostavke za provedbu skraćenog stečajnog postupka budući je vjerovnik Republika Hrvatska  predložila otvaranje stečajnog postupka (a temel</w:t>
      </w:r>
      <w:r w:rsidR="00A32C9A">
        <w:t>jem odredbe čl. 114. st. 3. SZ</w:t>
      </w:r>
      <w:r>
        <w:t xml:space="preserve"> oslobođena je plaćanja predujma za namirenje troškova stečajnog postupka), to je temeljem odr</w:t>
      </w:r>
      <w:r w:rsidR="00A32C9A">
        <w:t>edbe čl. 433. i 435. st. 2. SZ</w:t>
      </w:r>
      <w:r>
        <w:t xml:space="preserve"> rješenjem od </w:t>
      </w:r>
      <w:r w:rsidR="00A32C9A">
        <w:t>21</w:t>
      </w:r>
      <w:r>
        <w:t xml:space="preserve">. </w:t>
      </w:r>
      <w:r w:rsidR="00A32C9A">
        <w:t>srpnja</w:t>
      </w:r>
      <w:r>
        <w:t xml:space="preserve"> 2016. obustavljen je skraćeni stečajni postupak nad dužnikom </w:t>
      </w:r>
      <w:r w:rsidR="00A32C9A">
        <w:rPr>
          <w:color w:themeColor="text1" w:val="000000"/>
        </w:rPr>
        <w:t>GRAMET, d.o.o. Zagvozd, Zagvozd bb, OIB: 28504702482</w:t>
      </w:r>
      <w:r>
        <w:t>.</w:t>
      </w:r>
    </w:p>
    <w:p w:rsidRDefault="0052153B" w:rsidP="0052153B" w:rsidR="0052153B">
      <w:pPr>
        <w:jc w:val="both"/>
      </w:pPr>
    </w:p>
    <w:p w:rsidRDefault="0052153B" w:rsidP="0052153B" w:rsidR="0052153B">
      <w:pPr>
        <w:ind w:firstLine="708"/>
        <w:jc w:val="both"/>
      </w:pPr>
      <w:r>
        <w:t>Rješenjem ovog suda posl. br. 4.St-</w:t>
      </w:r>
      <w:r w:rsidR="00A32C9A">
        <w:t>1720</w:t>
      </w:r>
      <w:r w:rsidR="008E3963">
        <w:t xml:space="preserve">/2016 od </w:t>
      </w:r>
      <w:r>
        <w:t>5. siječnja 2017. pokrenut je postupak radi utvrđivanja uvjeta za otvaranje stečajnog postupka (pr</w:t>
      </w:r>
      <w:r w:rsidR="008E3963">
        <w:t xml:space="preserve">ethodni postupak) nad dužnikom te je određeno ročište za dan 16. veljače 2017. Kako na navedeno ročište nije pristupio zastupnik po zakonu dužnika sud je odgodio navedeno ročište te je zaključkom od </w:t>
      </w:r>
      <w:r w:rsidR="00A32C9A">
        <w:t>2. ožujka</w:t>
      </w:r>
      <w:r w:rsidR="008E3963">
        <w:t xml:space="preserve"> 2018. odredio novo ročište radi očitovanja o prijedlogu za otvaranje stečajnog postupka. Na navedeno ročište </w:t>
      </w:r>
      <w:r w:rsidR="00D51A77">
        <w:t xml:space="preserve">pristupila je punomoćnica dužnika koja je zatražila odgodu </w:t>
      </w:r>
      <w:r w:rsidR="00D51A77">
        <w:lastRenderedPageBreak/>
        <w:t>navedenog ročišta dok će punomoćnik</w:t>
      </w:r>
      <w:r w:rsidR="008E3963">
        <w:t xml:space="preserve"> predlagatelja RH, Ministarstva financija </w:t>
      </w:r>
      <w:r w:rsidR="00D51A77">
        <w:t>ustrajao</w:t>
      </w:r>
      <w:r w:rsidR="008E3963">
        <w:t xml:space="preserve"> u prijedlogu za otvaranje stečajnog postupka nad dužnikom. </w:t>
      </w:r>
    </w:p>
    <w:p w:rsidRDefault="0052153B" w:rsidP="00061B52" w:rsidR="0052153B">
      <w:pPr>
        <w:ind w:firstLine="708"/>
        <w:jc w:val="both"/>
      </w:pPr>
    </w:p>
    <w:p w:rsidRDefault="0052153B" w:rsidP="00743428" w:rsidR="00743428">
      <w:pPr>
        <w:ind w:firstLine="708"/>
        <w:jc w:val="both"/>
      </w:pPr>
      <w:r>
        <w:t>FINA je</w:t>
      </w:r>
      <w:r w:rsidRPr="00271D1E">
        <w:t xml:space="preserve"> dana </w:t>
      </w:r>
      <w:r w:rsidR="00D51A77">
        <w:t>4. travnja</w:t>
      </w:r>
      <w:r w:rsidRPr="00271D1E">
        <w:t xml:space="preserve"> </w:t>
      </w:r>
      <w:r w:rsidR="008E3963">
        <w:t>2018</w:t>
      </w:r>
      <w:r w:rsidRPr="00271D1E">
        <w:t xml:space="preserve">. putem </w:t>
      </w:r>
      <w:r>
        <w:t>maila</w:t>
      </w:r>
      <w:r w:rsidRPr="00271D1E">
        <w:t xml:space="preserve"> </w:t>
      </w:r>
      <w:r>
        <w:t>dostavi</w:t>
      </w:r>
      <w:r w:rsidR="00A21A84">
        <w:t>la</w:t>
      </w:r>
      <w:r w:rsidRPr="00271D1E">
        <w:t xml:space="preserve"> podnesak kojim se očituje na dosadašnji tijek postupka, razloge podnošenja p</w:t>
      </w:r>
      <w:r>
        <w:t>rijedloga za otvaranje st</w:t>
      </w:r>
      <w:r w:rsidR="008E3963">
        <w:t>ečaja</w:t>
      </w:r>
      <w:r>
        <w:t xml:space="preserve">, te je dostavila </w:t>
      </w:r>
      <w:r w:rsidRPr="00271D1E">
        <w:t>potvrdu o blokadi računa i novčanih sredstava dužnika. Iz ist</w:t>
      </w:r>
      <w:r>
        <w:t>e</w:t>
      </w:r>
      <w:r w:rsidRPr="00271D1E">
        <w:t xml:space="preserve"> je vidljivo da je kod dužnika </w:t>
      </w:r>
      <w:r>
        <w:t xml:space="preserve">na dan </w:t>
      </w:r>
      <w:r w:rsidR="00D51A77">
        <w:t>4. travnja</w:t>
      </w:r>
      <w:r>
        <w:t xml:space="preserve"> </w:t>
      </w:r>
      <w:r w:rsidR="008E3963">
        <w:t>2018</w:t>
      </w:r>
      <w:r>
        <w:t xml:space="preserve">. </w:t>
      </w:r>
      <w:r w:rsidRPr="00271D1E">
        <w:t xml:space="preserve">evidentirano </w:t>
      </w:r>
      <w:r w:rsidR="00D51A77">
        <w:t>2823</w:t>
      </w:r>
      <w:r w:rsidRPr="00271D1E">
        <w:t xml:space="preserve"> dan</w:t>
      </w:r>
      <w:r>
        <w:t>a</w:t>
      </w:r>
      <w:r w:rsidRPr="00271D1E">
        <w:t xml:space="preserve"> neprekidne blokade</w:t>
      </w:r>
      <w:r w:rsidR="008E3963">
        <w:t xml:space="preserve">, a nepodmirene obveze na </w:t>
      </w:r>
      <w:r w:rsidR="00D51A77">
        <w:t>po evidentiranim, a neizvršenim osnovama za plaćanje</w:t>
      </w:r>
      <w:r w:rsidR="008E3963">
        <w:t xml:space="preserve"> iznose </w:t>
      </w:r>
      <w:r w:rsidR="00D51A77">
        <w:t>1.029.628,27</w:t>
      </w:r>
      <w:r w:rsidR="008E3963">
        <w:t xml:space="preserve"> kuna. </w:t>
      </w:r>
    </w:p>
    <w:p w:rsidRDefault="00743428" w:rsidP="00743428" w:rsidR="00743428" w:rsidRPr="00762D83">
      <w:pPr>
        <w:spacing w:before="200"/>
        <w:ind w:firstLine="708"/>
        <w:jc w:val="both"/>
      </w:pPr>
      <w:r w:rsidRPr="00762D83">
        <w:t xml:space="preserve">Odredbom čl. 5. st. 1. i 2. </w:t>
      </w:r>
      <w:r>
        <w:t>SZ</w:t>
      </w:r>
      <w:r w:rsidRPr="00762D83">
        <w:t xml:space="preserve"> propisano je da se stečajni postupak može otvoriti ako sud utvrdi postojanje stečajnog razloga</w:t>
      </w:r>
      <w:r>
        <w:t xml:space="preserve"> (</w:t>
      </w:r>
      <w:r w:rsidRPr="00762D83">
        <w:t>nesposobnost</w:t>
      </w:r>
      <w:r>
        <w:t>i</w:t>
      </w:r>
      <w:r w:rsidRPr="00762D83">
        <w:t xml:space="preserve"> za plaćanje i</w:t>
      </w:r>
      <w:r>
        <w:t>/ili</w:t>
      </w:r>
      <w:r w:rsidRPr="00762D83">
        <w:t xml:space="preserve"> prezaduženost</w:t>
      </w:r>
      <w:r>
        <w:t>i)</w:t>
      </w:r>
      <w:r w:rsidRPr="00762D83">
        <w:t xml:space="preserve">. </w:t>
      </w:r>
    </w:p>
    <w:p w:rsidRDefault="00743428" w:rsidP="00743428" w:rsidR="00743428" w:rsidRPr="00762D83">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Prema odredbi čl. 6. st. 2. SZ</w:t>
      </w:r>
      <w:r w:rsidRPr="00762D83">
        <w:rPr>
          <w:rFonts w:cs="Times New Roman" w:hAnsi="Times New Roman" w:ascii="Times New Roman"/>
          <w:sz w:val="24"/>
          <w:szCs w:val="24"/>
        </w:rPr>
        <w:t xml:space="preserve">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w:t>
      </w:r>
      <w:r>
        <w:rPr>
          <w:rFonts w:cs="Times New Roman" w:hAnsi="Times New Roman" w:ascii="Times New Roman"/>
          <w:sz w:val="24"/>
          <w:szCs w:val="24"/>
        </w:rPr>
        <w:t>una. Sukladno čl. 6. st. 4. SZ</w:t>
      </w:r>
      <w:r w:rsidRPr="00762D83">
        <w:rPr>
          <w:rFonts w:cs="Times New Roman" w:hAnsi="Times New Roman" w:ascii="Times New Roman"/>
          <w:sz w:val="24"/>
          <w:szCs w:val="24"/>
        </w:rPr>
        <w:t>, postojanje te okolnosti dokazuje se potvrdom Financijske agencije.</w:t>
      </w:r>
    </w:p>
    <w:p w:rsidRDefault="00743428" w:rsidP="00743428" w:rsidR="00743428">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Nakon provedenog prethodnog postupka, sud</w:t>
      </w:r>
      <w:r w:rsidRPr="003600DA">
        <w:rPr>
          <w:rFonts w:cs="Times New Roman" w:hAnsi="Times New Roman" w:ascii="Times New Roman"/>
          <w:sz w:val="24"/>
          <w:szCs w:val="24"/>
        </w:rPr>
        <w:t xml:space="preserve"> je utvrdio da kod dužnika postoji stečajni razlog </w:t>
      </w:r>
      <w:r w:rsidRPr="00DF1715">
        <w:rPr>
          <w:rFonts w:cs="Times New Roman" w:hAnsi="Times New Roman" w:ascii="Times New Roman"/>
          <w:sz w:val="24"/>
          <w:szCs w:val="24"/>
        </w:rPr>
        <w:t>nesposobnosti za plaćanje, a budući iz potvrd</w:t>
      </w:r>
      <w:r>
        <w:rPr>
          <w:rFonts w:cs="Times New Roman" w:hAnsi="Times New Roman" w:ascii="Times New Roman"/>
          <w:sz w:val="24"/>
          <w:szCs w:val="24"/>
        </w:rPr>
        <w:t>e</w:t>
      </w:r>
      <w:r w:rsidRPr="00DF1715">
        <w:rPr>
          <w:rFonts w:cs="Times New Roman" w:hAnsi="Times New Roman" w:ascii="Times New Roman"/>
          <w:sz w:val="24"/>
          <w:szCs w:val="24"/>
        </w:rPr>
        <w:t xml:space="preserve"> FINA-e od</w:t>
      </w:r>
      <w:r>
        <w:rPr>
          <w:rFonts w:cs="Times New Roman" w:hAnsi="Times New Roman" w:ascii="Times New Roman"/>
          <w:sz w:val="24"/>
          <w:szCs w:val="24"/>
        </w:rPr>
        <w:t xml:space="preserve"> 4. travnja 2018.</w:t>
      </w:r>
      <w:r w:rsidRPr="00DF1715">
        <w:rPr>
          <w:rFonts w:cs="Times New Roman" w:hAnsi="Times New Roman" w:ascii="Times New Roman"/>
          <w:sz w:val="24"/>
          <w:szCs w:val="24"/>
        </w:rPr>
        <w:t xml:space="preserve"> </w:t>
      </w:r>
      <w:r>
        <w:rPr>
          <w:rFonts w:cs="Times New Roman" w:hAnsi="Times New Roman" w:ascii="Times New Roman"/>
          <w:sz w:val="24"/>
          <w:szCs w:val="24"/>
        </w:rPr>
        <w:t>(list 49</w:t>
      </w:r>
      <w:r w:rsidRPr="00DF1715">
        <w:rPr>
          <w:rFonts w:cs="Times New Roman" w:hAnsi="Times New Roman" w:ascii="Times New Roman"/>
          <w:sz w:val="24"/>
          <w:szCs w:val="24"/>
        </w:rPr>
        <w:t xml:space="preserve"> spisa) proizlazi da dužnik na taj dan ima evidentirane neizvršene osnove za plaćanje u neprekinutom</w:t>
      </w:r>
      <w:r w:rsidRPr="003600DA">
        <w:rPr>
          <w:rFonts w:cs="Times New Roman" w:hAnsi="Times New Roman" w:ascii="Times New Roman"/>
          <w:sz w:val="24"/>
          <w:szCs w:val="24"/>
        </w:rPr>
        <w:t xml:space="preserve"> razdoblju od </w:t>
      </w:r>
      <w:r>
        <w:rPr>
          <w:rFonts w:cs="Times New Roman" w:hAnsi="Times New Roman" w:ascii="Times New Roman"/>
          <w:sz w:val="24"/>
          <w:szCs w:val="24"/>
        </w:rPr>
        <w:t>2823 dana.</w:t>
      </w:r>
    </w:p>
    <w:p w:rsidRDefault="00743428" w:rsidP="00743428" w:rsidR="00743428">
      <w:pPr>
        <w:pStyle w:val="Bezproreda"/>
        <w:spacing w:before="200"/>
        <w:ind w:firstLine="708"/>
        <w:jc w:val="both"/>
        <w:rPr>
          <w:rFonts w:cs="Times New Roman" w:hAnsi="Times New Roman" w:ascii="Times New Roman"/>
          <w:sz w:val="24"/>
          <w:szCs w:val="24"/>
        </w:rPr>
      </w:pPr>
      <w:r w:rsidRPr="00806D49">
        <w:rPr>
          <w:rFonts w:cs="Times New Roman" w:hAnsi="Times New Roman" w:ascii="Times New Roman"/>
          <w:sz w:val="24"/>
          <w:szCs w:val="24"/>
        </w:rPr>
        <w:t>Nadalje, tijekom prethodnog postupka o</w:t>
      </w:r>
      <w:r>
        <w:rPr>
          <w:rFonts w:cs="Times New Roman" w:hAnsi="Times New Roman" w:ascii="Times New Roman"/>
          <w:sz w:val="24"/>
          <w:szCs w:val="24"/>
        </w:rPr>
        <w:t xml:space="preserve">vaj sud je utvrdio da dužnik </w:t>
      </w:r>
      <w:r w:rsidRPr="00743428">
        <w:rPr>
          <w:rFonts w:cs="Times New Roman" w:hAnsi="Times New Roman" w:ascii="Times New Roman"/>
          <w:sz w:val="24"/>
          <w:szCs w:val="24"/>
        </w:rPr>
        <w:t>ima imovinu – novčano potraživanje zbog kojeg stečajni dužnik i vodi parnični postupak pred Općinski sudom u Supetru za cca 400.000,00 kuna, iz kojeg</w:t>
      </w:r>
      <w:r w:rsidR="007A3654">
        <w:rPr>
          <w:rFonts w:cs="Times New Roman" w:hAnsi="Times New Roman" w:ascii="Times New Roman"/>
          <w:sz w:val="24"/>
          <w:szCs w:val="24"/>
        </w:rPr>
        <w:t>, ako uspije u sporu,</w:t>
      </w:r>
      <w:r w:rsidRPr="00743428">
        <w:rPr>
          <w:rFonts w:cs="Times New Roman" w:hAnsi="Times New Roman" w:ascii="Times New Roman"/>
          <w:sz w:val="24"/>
          <w:szCs w:val="24"/>
        </w:rPr>
        <w:t xml:space="preserve"> se mogu pokriti troškovi postupka i dijelom vjerovnici</w:t>
      </w:r>
      <w:r>
        <w:rPr>
          <w:rFonts w:cs="Times New Roman" w:hAnsi="Times New Roman" w:ascii="Times New Roman"/>
          <w:sz w:val="24"/>
          <w:szCs w:val="24"/>
        </w:rPr>
        <w:t>.</w:t>
      </w:r>
    </w:p>
    <w:p w:rsidRDefault="00743428" w:rsidP="00743428" w:rsidR="00743428" w:rsidRPr="00806D49">
      <w:pPr>
        <w:pStyle w:val="Bezproreda"/>
        <w:spacing w:before="200"/>
        <w:ind w:firstLine="708"/>
        <w:jc w:val="both"/>
        <w:rPr>
          <w:rFonts w:cs="Times New Roman" w:hAnsi="Times New Roman" w:ascii="Times New Roman"/>
          <w:sz w:val="24"/>
          <w:szCs w:val="24"/>
        </w:rPr>
      </w:pPr>
      <w:r w:rsidRPr="00806D49">
        <w:rPr>
          <w:rFonts w:cs="Times New Roman" w:hAnsi="Times New Roman" w:ascii="Times New Roman"/>
          <w:sz w:val="24"/>
          <w:szCs w:val="24"/>
        </w:rPr>
        <w:t>Na temelju tako utvrđenog činjeničnog stanja, u konkretnom slučaju valjalo je donijeti rješenje o otvaranju stečajnog postupka.</w:t>
      </w:r>
    </w:p>
    <w:p w:rsidRDefault="00743428" w:rsidP="00743428" w:rsidR="00743428">
      <w:pPr>
        <w:pStyle w:val="Bezproreda"/>
        <w:spacing w:before="240"/>
        <w:ind w:firstLine="709"/>
        <w:jc w:val="both"/>
        <w:rPr>
          <w:rFonts w:cs="Times New Roman" w:hAnsi="Times New Roman" w:ascii="Times New Roman"/>
          <w:sz w:val="24"/>
          <w:szCs w:val="24"/>
        </w:rPr>
      </w:pPr>
      <w:r w:rsidRPr="00E31665">
        <w:rPr>
          <w:rFonts w:cs="Times New Roman" w:hAnsi="Times New Roman" w:ascii="Times New Roman"/>
          <w:sz w:val="24"/>
          <w:szCs w:val="24"/>
        </w:rPr>
        <w:t xml:space="preserve">Izbor </w:t>
      </w:r>
      <w:r>
        <w:rPr>
          <w:rFonts w:cs="Times New Roman" w:hAnsi="Times New Roman" w:ascii="Times New Roman"/>
          <w:sz w:val="24"/>
          <w:szCs w:val="24"/>
        </w:rPr>
        <w:t>stečajnog upravitelja Zdenke Marušić</w:t>
      </w:r>
      <w:r w:rsidRPr="00E31665">
        <w:rPr>
          <w:rFonts w:cs="Times New Roman" w:hAnsi="Times New Roman" w:ascii="Times New Roman"/>
          <w:sz w:val="24"/>
          <w:szCs w:val="24"/>
        </w:rPr>
        <w:t xml:space="preserve"> obavljen je temeljem odredbe čl. 8</w:t>
      </w:r>
      <w:r>
        <w:rPr>
          <w:rFonts w:cs="Times New Roman" w:hAnsi="Times New Roman" w:ascii="Times New Roman"/>
          <w:sz w:val="24"/>
          <w:szCs w:val="24"/>
        </w:rPr>
        <w:t>4</w:t>
      </w:r>
      <w:r w:rsidRPr="00E31665">
        <w:rPr>
          <w:rFonts w:cs="Times New Roman" w:hAnsi="Times New Roman" w:ascii="Times New Roman"/>
          <w:sz w:val="24"/>
          <w:szCs w:val="24"/>
        </w:rPr>
        <w:t xml:space="preserve">. </w:t>
      </w:r>
      <w:r>
        <w:rPr>
          <w:rFonts w:cs="Times New Roman" w:hAnsi="Times New Roman" w:ascii="Times New Roman"/>
          <w:sz w:val="24"/>
          <w:szCs w:val="24"/>
        </w:rPr>
        <w:t>st. 1. SZ-a, metodom slučajnog odabira sa liste A stečajnih upravitelja za područje Trgovačkog suda u Splitu.</w:t>
      </w:r>
    </w:p>
    <w:p w:rsidRDefault="00743428" w:rsidP="00743428" w:rsidR="00743428">
      <w:pPr>
        <w:pStyle w:val="Bezproreda"/>
        <w:spacing w:before="240"/>
        <w:ind w:firstLine="709"/>
        <w:jc w:val="both"/>
        <w:rPr>
          <w:rFonts w:cs="Times New Roman" w:hAnsi="Times New Roman" w:ascii="Times New Roman"/>
          <w:sz w:val="24"/>
          <w:szCs w:val="24"/>
        </w:rPr>
      </w:pPr>
      <w:r w:rsidRPr="0031387C">
        <w:rPr>
          <w:rFonts w:cs="Times New Roman" w:hAnsi="Times New Roman" w:ascii="Times New Roman"/>
          <w:sz w:val="24"/>
          <w:szCs w:val="24"/>
        </w:rPr>
        <w:t xml:space="preserve">Slijedom navedenog, a temeljem odredbi čl. 5., čl. 6. st. 1., 2. i 4., čl. </w:t>
      </w:r>
      <w:r>
        <w:rPr>
          <w:rFonts w:cs="Times New Roman" w:hAnsi="Times New Roman" w:ascii="Times New Roman"/>
          <w:sz w:val="24"/>
          <w:szCs w:val="24"/>
        </w:rPr>
        <w:t>84. st. 1</w:t>
      </w:r>
      <w:r w:rsidRPr="0031387C">
        <w:rPr>
          <w:rFonts w:cs="Times New Roman" w:hAnsi="Times New Roman" w:ascii="Times New Roman"/>
          <w:sz w:val="24"/>
          <w:szCs w:val="24"/>
        </w:rPr>
        <w:t xml:space="preserve">., čl. 128., čl. 129., čl. 130., čl. </w:t>
      </w:r>
      <w:r>
        <w:rPr>
          <w:rFonts w:cs="Times New Roman" w:hAnsi="Times New Roman" w:ascii="Times New Roman"/>
          <w:sz w:val="24"/>
          <w:szCs w:val="24"/>
        </w:rPr>
        <w:t>131. te čl. 257. i čl. 258. SZ</w:t>
      </w:r>
      <w:r w:rsidRPr="0031387C">
        <w:rPr>
          <w:rFonts w:cs="Times New Roman" w:hAnsi="Times New Roman" w:ascii="Times New Roman"/>
          <w:sz w:val="24"/>
          <w:szCs w:val="24"/>
        </w:rPr>
        <w:t xml:space="preserve"> odlučeno je kao u izreci ovog rješenja.</w:t>
      </w:r>
    </w:p>
    <w:p w:rsidRDefault="00743428" w:rsidP="00743428" w:rsidR="00743428"/>
    <w:p w:rsidRDefault="008142A2" w:rsidP="000764BD" w:rsidR="00B13C8D" w:rsidRPr="007E0FEA">
      <w:pPr>
        <w:jc w:val="both"/>
      </w:pPr>
      <w:r w:rsidRPr="007E0FEA">
        <w:t xml:space="preserve">         </w:t>
      </w:r>
      <w:r w:rsidR="00C72706">
        <w:t xml:space="preserve">  </w:t>
      </w:r>
      <w:r w:rsidRPr="007E0FEA">
        <w:t xml:space="preserve"> </w:t>
      </w:r>
      <w:r w:rsidR="00FC5942">
        <w:t>Slijedom navedenog</w:t>
      </w:r>
      <w:r w:rsidRPr="007E0FEA">
        <w:t xml:space="preserve"> odlučeno </w:t>
      </w:r>
      <w:r w:rsidR="00FC5942">
        <w:t xml:space="preserve">je </w:t>
      </w:r>
      <w:r w:rsidRPr="007E0FEA">
        <w:t xml:space="preserve">kao u izreci.  </w:t>
      </w:r>
    </w:p>
    <w:p w:rsidRDefault="00A345B0" w:rsidP="00A345B0" w:rsidR="00A345B0">
      <w:pPr>
        <w:spacing w:before="160"/>
        <w:jc w:val="center"/>
      </w:pPr>
      <w:r>
        <w:t>U Splitu</w:t>
      </w:r>
      <w:r w:rsidR="00D51A77">
        <w:t>,</w:t>
      </w:r>
      <w:r>
        <w:t xml:space="preserve"> </w:t>
      </w:r>
      <w:r w:rsidR="00D51A77">
        <w:t>5. travnja</w:t>
      </w:r>
      <w:r>
        <w:t xml:space="preserve"> 2018.</w:t>
      </w:r>
    </w:p>
    <w:p w:rsidRDefault="00A345B0" w:rsidP="00A345B0" w:rsidR="00A345B0">
      <w:pPr>
        <w:spacing w:before="100"/>
        <w:ind w:left="6373"/>
        <w:jc w:val="center"/>
      </w:pPr>
      <w:r>
        <w:t>Sudac</w:t>
      </w:r>
    </w:p>
    <w:p w:rsidRDefault="000764BD" w:rsidP="000764BD" w:rsidR="000764BD">
      <w:pPr>
        <w:spacing w:before="100"/>
      </w:pPr>
    </w:p>
    <w:p w:rsidRDefault="008A1496" w:rsidP="00A345B0" w:rsidR="00A345B0">
      <w:pPr>
        <w:ind w:left="6372"/>
        <w:jc w:val="center"/>
      </w:pPr>
      <w:r>
        <w:t>Katarina Mikulić,v.r.</w:t>
      </w:r>
    </w:p>
    <w:p w:rsidRDefault="008A1496" w:rsidP="0071700F" w:rsidR="008A1496">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8A1496" w:rsidP="0071700F" w:rsidR="008A1496"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8A1496" w:rsidP="00A345B0" w:rsidR="008A1496">
      <w:pPr>
        <w:ind w:left="6372"/>
        <w:jc w:val="center"/>
      </w:pPr>
    </w:p>
    <w:p w:rsidRDefault="000566B1" w:rsidR="000566B1"/>
    <w:p w:rsidRDefault="008A1496" w:rsidR="008A1496">
      <w:r>
        <w:br w:type="page"/>
      </w:r>
    </w:p>
    <w:p w:rsidRDefault="003B3C0E" w:rsidP="006C2E75" w:rsidR="004807E2" w:rsidRPr="00240F6B">
      <w:pPr>
        <w:jc w:val="both"/>
      </w:pPr>
      <w:r w:rsidRPr="004340F3">
        <w:lastRenderedPageBreak/>
        <w:t>Pouka o pravnom lijeku</w:t>
      </w:r>
      <w:r w:rsidR="000F60FD" w:rsidRPr="004340F3">
        <w:t>:</w:t>
      </w:r>
      <w:r w:rsidR="002B6C79">
        <w:t xml:space="preserve"> </w:t>
      </w:r>
      <w:r w:rsidR="004807E2" w:rsidRPr="002B5AAE">
        <w:t>Protiv ovog rješenja</w:t>
      </w:r>
      <w:r w:rsidR="004807E2">
        <w:t xml:space="preserve"> pravo na žalbu ima</w:t>
      </w:r>
      <w:r w:rsidR="004807E2" w:rsidRPr="002B5AAE">
        <w:t xml:space="preserve"> osoba koja je bila ovlaštena za zastupanje dužnika po zakonu do dana nastupanja pravnih posljedica otvaranja stečajnog postupka (čl. </w:t>
      </w:r>
      <w:r w:rsidR="004807E2">
        <w:t>128</w:t>
      </w:r>
      <w:r w:rsidR="004807E2" w:rsidRPr="002B5AAE">
        <w:t xml:space="preserve">. st. </w:t>
      </w:r>
      <w:r w:rsidR="004807E2">
        <w:t>8.</w:t>
      </w:r>
      <w:r w:rsidR="004807E2" w:rsidRPr="002B5AAE">
        <w:t xml:space="preserve"> SZ-a).</w:t>
      </w:r>
      <w:r w:rsidR="006C2E75">
        <w:t xml:space="preserve"> </w:t>
      </w:r>
      <w:r w:rsidR="004807E2" w:rsidRPr="00240F6B">
        <w:t xml:space="preserve">Žalba se podnosi ovom sudu za Visoki trgovački sud Republike Hrvatske u </w:t>
      </w:r>
      <w:r w:rsidR="004D4E09">
        <w:t>tri</w:t>
      </w:r>
      <w:r w:rsidR="004807E2" w:rsidRPr="00240F6B">
        <w:t xml:space="preserve"> primjerka u rok</w:t>
      </w:r>
      <w:r w:rsidR="004807E2">
        <w:t>u od 8 dana od prijema rješenja, odnosno od isteka osmog dana od dana objave na e-oglasnoj ploči suda.</w:t>
      </w:r>
    </w:p>
    <w:p w:rsidRDefault="00556646" w:rsidP="0098085F" w:rsidR="00556646">
      <w:pPr>
        <w:rPr>
          <w:color w:val="000000"/>
        </w:rPr>
      </w:pPr>
    </w:p>
    <w:p w:rsidRDefault="006C2E75" w:rsidP="008A1496" w:rsidR="003A199E">
      <w:pPr>
        <w:ind w:left="720"/>
        <w:jc w:val="both"/>
      </w:pPr>
      <w:r>
        <w:rPr>
          <w:color w:val="000000"/>
        </w:rPr>
        <w:t xml:space="preserve"> </w:t>
      </w:r>
    </w:p>
    <w:sectPr w:rsidSect="00182066" w:rsidR="003A199E">
      <w:headerReference w:type="even" r:id="rId11"/>
      <w:headerReference w:type="default" r:id="rId12"/>
      <w:footerReference w:type="even" r:id="rId13"/>
      <w:footerReference w:type="default" r:id="rId14"/>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1899" w:rsidR="006F1899">
      <w:r>
        <w:separator/>
      </w:r>
    </w:p>
  </w:endnote>
  <w:endnote w:id="0" w:type="continuationSeparator">
    <w:p w:rsidRDefault="006F1899" w:rsidR="006F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Narrow">
    <w:panose1 w:val="020B0606020202030204"/>
    <w:charset w:val="EE"/>
    <w:family w:val="swiss"/>
    <w:pitch w:val="variable"/>
    <w:sig w:csb1="00000000" w:csb0="0000009F" w:usb3="00000000" w:usb2="00000000" w:usb1="00000800" w:usb0="00000287"/>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226C22" w:rsidR="006F189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P="00226C22" w:rsidR="006F189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324" w:rsidR="001F2324">
    <w:pPr>
      <w:pStyle w:val="Podnoje"/>
      <w:jc w:val="center"/>
    </w:pPr>
  </w:p>
  <w:p w:rsidRDefault="006F1899" w:rsidP="00226C22" w:rsidR="006F189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1899" w:rsidR="006F1899">
      <w:r>
        <w:separator/>
      </w:r>
    </w:p>
  </w:footnote>
  <w:footnote w:id="0" w:type="continuationSeparator">
    <w:p w:rsidRDefault="006F1899" w:rsidR="006F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99" w:rsidP="00D83596" w:rsidR="006F18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F1899" w:rsidR="006F18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82128428"/>
      <w:docPartObj>
        <w:docPartGallery w:val="Page Numbers (Top of Page)"/>
        <w:docPartUnique/>
      </w:docPartObj>
    </w:sdtPr>
    <w:sdtEndPr/>
    <w:sdtContent>
      <w:p w:rsidRDefault="00A345B0" w:rsidP="00A345B0" w:rsidR="00A345B0">
        <w:pPr>
          <w:ind w:firstLine="708" w:left="3540"/>
          <w:jc w:val="center"/>
        </w:pPr>
        <w:r>
          <w:fldChar w:fldCharType="begin"/>
        </w:r>
        <w:r>
          <w:instrText>PAGE   \* MERGEFORMAT</w:instrText>
        </w:r>
        <w:r>
          <w:fldChar w:fldCharType="separate"/>
        </w:r>
        <w:r w:rsidR="008A1496">
          <w:rPr>
            <w:noProof/>
          </w:rPr>
          <w:t>4</w:t>
        </w:r>
        <w:r>
          <w:fldChar w:fldCharType="end"/>
        </w:r>
        <w:r>
          <w:t xml:space="preserve"> </w:t>
        </w:r>
        <w:r>
          <w:tab/>
        </w:r>
        <w:r>
          <w:tab/>
          <w:t>Poslovni broj: 4. St-</w:t>
        </w:r>
        <w:r w:rsidR="00A32C9A">
          <w:t>1720</w:t>
        </w:r>
        <w:r>
          <w:t>/2016-</w:t>
        </w:r>
        <w:r w:rsidR="00A32C9A">
          <w:t>19</w:t>
        </w:r>
      </w:p>
      <w:p w:rsidRDefault="008A1496" w:rsidR="00A345B0">
        <w:pPr>
          <w:pStyle w:val="Zaglavlje"/>
          <w:jc w:val="center"/>
        </w:pPr>
      </w:p>
    </w:sdtContent>
  </w:sdt>
  <w:p w:rsidRDefault="006F1899" w:rsidP="006D7F75" w:rsidR="006F189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F3A92"/>
    <w:multiLevelType w:val="hybridMultilevel"/>
    <w:tmpl w:val="6B0C01A2"/>
    <w:lvl w:tplc="FCC80BD6"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3">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C3660F"/>
    <w:multiLevelType w:val="hybridMultilevel"/>
    <w:tmpl w:val="173E1484"/>
    <w:lvl w:tplc="310C0866"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BB141BB"/>
    <w:multiLevelType w:val="hybridMultilevel"/>
    <w:tmpl w:val="7D9EB0CA"/>
    <w:lvl w:tplc="AD5E7A90"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5D1B262D"/>
    <w:multiLevelType w:val="hybridMultilevel"/>
    <w:tmpl w:val="12361208"/>
    <w:lvl w:tplc="73BA36E4" w:ilvl="0">
      <w:start w:val="1"/>
      <w:numFmt w:val="lowerLetter"/>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4"/>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1E08"/>
    <w:rsid w:val="00054B01"/>
    <w:rsid w:val="000566B1"/>
    <w:rsid w:val="00061B52"/>
    <w:rsid w:val="000656C7"/>
    <w:rsid w:val="00074068"/>
    <w:rsid w:val="000741C2"/>
    <w:rsid w:val="000761E0"/>
    <w:rsid w:val="000764BD"/>
    <w:rsid w:val="00082AF5"/>
    <w:rsid w:val="00091540"/>
    <w:rsid w:val="000B40A8"/>
    <w:rsid w:val="000E53B8"/>
    <w:rsid w:val="000F3E90"/>
    <w:rsid w:val="000F60FD"/>
    <w:rsid w:val="00110648"/>
    <w:rsid w:val="00110BF6"/>
    <w:rsid w:val="00110E63"/>
    <w:rsid w:val="00114342"/>
    <w:rsid w:val="00137109"/>
    <w:rsid w:val="00142C08"/>
    <w:rsid w:val="00152811"/>
    <w:rsid w:val="0015752D"/>
    <w:rsid w:val="00164F09"/>
    <w:rsid w:val="00182066"/>
    <w:rsid w:val="00183F84"/>
    <w:rsid w:val="001863E2"/>
    <w:rsid w:val="001A2212"/>
    <w:rsid w:val="001B3070"/>
    <w:rsid w:val="001D63A9"/>
    <w:rsid w:val="001D6F9E"/>
    <w:rsid w:val="001D70CF"/>
    <w:rsid w:val="001E0333"/>
    <w:rsid w:val="001E5700"/>
    <w:rsid w:val="001F2324"/>
    <w:rsid w:val="001F3EEE"/>
    <w:rsid w:val="001F4E25"/>
    <w:rsid w:val="001F7DC0"/>
    <w:rsid w:val="00212B45"/>
    <w:rsid w:val="00214F27"/>
    <w:rsid w:val="00216A4F"/>
    <w:rsid w:val="00223098"/>
    <w:rsid w:val="0022322C"/>
    <w:rsid w:val="00226C22"/>
    <w:rsid w:val="00240A10"/>
    <w:rsid w:val="00243A47"/>
    <w:rsid w:val="002467CC"/>
    <w:rsid w:val="00253C09"/>
    <w:rsid w:val="00254F15"/>
    <w:rsid w:val="002577D3"/>
    <w:rsid w:val="002749FF"/>
    <w:rsid w:val="00276096"/>
    <w:rsid w:val="00283377"/>
    <w:rsid w:val="002864B0"/>
    <w:rsid w:val="002879A3"/>
    <w:rsid w:val="00292A99"/>
    <w:rsid w:val="002936E9"/>
    <w:rsid w:val="002A7FF0"/>
    <w:rsid w:val="002B1202"/>
    <w:rsid w:val="002B20CB"/>
    <w:rsid w:val="002B6C79"/>
    <w:rsid w:val="002C0442"/>
    <w:rsid w:val="002C4C60"/>
    <w:rsid w:val="002D7B44"/>
    <w:rsid w:val="002E3F4E"/>
    <w:rsid w:val="002E44F8"/>
    <w:rsid w:val="002E5B6A"/>
    <w:rsid w:val="002E5F07"/>
    <w:rsid w:val="002E600D"/>
    <w:rsid w:val="002F28D5"/>
    <w:rsid w:val="002F6FA2"/>
    <w:rsid w:val="003020E6"/>
    <w:rsid w:val="0030348E"/>
    <w:rsid w:val="00303C9F"/>
    <w:rsid w:val="00306523"/>
    <w:rsid w:val="003066F8"/>
    <w:rsid w:val="00307DF0"/>
    <w:rsid w:val="00312078"/>
    <w:rsid w:val="00344ECC"/>
    <w:rsid w:val="00367CD6"/>
    <w:rsid w:val="00373239"/>
    <w:rsid w:val="00382406"/>
    <w:rsid w:val="0039699B"/>
    <w:rsid w:val="0039713D"/>
    <w:rsid w:val="003A12A4"/>
    <w:rsid w:val="003A199E"/>
    <w:rsid w:val="003A26DA"/>
    <w:rsid w:val="003A7029"/>
    <w:rsid w:val="003A7920"/>
    <w:rsid w:val="003B0260"/>
    <w:rsid w:val="003B3C0E"/>
    <w:rsid w:val="003B3F79"/>
    <w:rsid w:val="003B4F77"/>
    <w:rsid w:val="003B6321"/>
    <w:rsid w:val="003C0A2E"/>
    <w:rsid w:val="003C4043"/>
    <w:rsid w:val="003C40D7"/>
    <w:rsid w:val="003D4BF0"/>
    <w:rsid w:val="003D7036"/>
    <w:rsid w:val="003D72BA"/>
    <w:rsid w:val="003E38DD"/>
    <w:rsid w:val="003F2796"/>
    <w:rsid w:val="004020FD"/>
    <w:rsid w:val="00402A3C"/>
    <w:rsid w:val="00403E91"/>
    <w:rsid w:val="0041576D"/>
    <w:rsid w:val="00423D0F"/>
    <w:rsid w:val="004340F3"/>
    <w:rsid w:val="00434341"/>
    <w:rsid w:val="00450E02"/>
    <w:rsid w:val="004563A1"/>
    <w:rsid w:val="004734B9"/>
    <w:rsid w:val="004807E2"/>
    <w:rsid w:val="00491920"/>
    <w:rsid w:val="004923EA"/>
    <w:rsid w:val="00495C72"/>
    <w:rsid w:val="004A2F29"/>
    <w:rsid w:val="004A53BF"/>
    <w:rsid w:val="004B5BE6"/>
    <w:rsid w:val="004B5FDA"/>
    <w:rsid w:val="004B629B"/>
    <w:rsid w:val="004C5754"/>
    <w:rsid w:val="004D1602"/>
    <w:rsid w:val="004D48E7"/>
    <w:rsid w:val="004D4E09"/>
    <w:rsid w:val="004D702C"/>
    <w:rsid w:val="004E28B8"/>
    <w:rsid w:val="004F64A7"/>
    <w:rsid w:val="005015A4"/>
    <w:rsid w:val="0050433F"/>
    <w:rsid w:val="0051681D"/>
    <w:rsid w:val="00520CA4"/>
    <w:rsid w:val="0052153B"/>
    <w:rsid w:val="00524283"/>
    <w:rsid w:val="00532154"/>
    <w:rsid w:val="005333A7"/>
    <w:rsid w:val="005343C1"/>
    <w:rsid w:val="0053558F"/>
    <w:rsid w:val="00541A32"/>
    <w:rsid w:val="005425E1"/>
    <w:rsid w:val="00552BC2"/>
    <w:rsid w:val="00556646"/>
    <w:rsid w:val="0058144A"/>
    <w:rsid w:val="0058440C"/>
    <w:rsid w:val="00586BE6"/>
    <w:rsid w:val="005A6A45"/>
    <w:rsid w:val="005B34CA"/>
    <w:rsid w:val="005B49F8"/>
    <w:rsid w:val="005C1AA1"/>
    <w:rsid w:val="005C22F6"/>
    <w:rsid w:val="005D493C"/>
    <w:rsid w:val="005D7B8D"/>
    <w:rsid w:val="005E0826"/>
    <w:rsid w:val="005F165B"/>
    <w:rsid w:val="00600F72"/>
    <w:rsid w:val="006217CF"/>
    <w:rsid w:val="006238B0"/>
    <w:rsid w:val="0063122E"/>
    <w:rsid w:val="006321BA"/>
    <w:rsid w:val="00640599"/>
    <w:rsid w:val="0064498A"/>
    <w:rsid w:val="00644DB2"/>
    <w:rsid w:val="0065152C"/>
    <w:rsid w:val="00655BCE"/>
    <w:rsid w:val="0066158C"/>
    <w:rsid w:val="0066391B"/>
    <w:rsid w:val="00682B10"/>
    <w:rsid w:val="00683BAA"/>
    <w:rsid w:val="0068406C"/>
    <w:rsid w:val="00692906"/>
    <w:rsid w:val="006937F0"/>
    <w:rsid w:val="00695236"/>
    <w:rsid w:val="00696A23"/>
    <w:rsid w:val="006A2255"/>
    <w:rsid w:val="006A3A8C"/>
    <w:rsid w:val="006A48D9"/>
    <w:rsid w:val="006B1C61"/>
    <w:rsid w:val="006B2D33"/>
    <w:rsid w:val="006B693D"/>
    <w:rsid w:val="006B7864"/>
    <w:rsid w:val="006C2E75"/>
    <w:rsid w:val="006C4421"/>
    <w:rsid w:val="006C6491"/>
    <w:rsid w:val="006C66B1"/>
    <w:rsid w:val="006D1696"/>
    <w:rsid w:val="006D5DF5"/>
    <w:rsid w:val="006D749E"/>
    <w:rsid w:val="006D7F75"/>
    <w:rsid w:val="006F1899"/>
    <w:rsid w:val="006F7EF6"/>
    <w:rsid w:val="00702B13"/>
    <w:rsid w:val="00702C1A"/>
    <w:rsid w:val="00713AB6"/>
    <w:rsid w:val="007221AC"/>
    <w:rsid w:val="007228EC"/>
    <w:rsid w:val="00723C99"/>
    <w:rsid w:val="00743428"/>
    <w:rsid w:val="007528BB"/>
    <w:rsid w:val="00754859"/>
    <w:rsid w:val="0075729A"/>
    <w:rsid w:val="00760B53"/>
    <w:rsid w:val="007611C9"/>
    <w:rsid w:val="00783D0D"/>
    <w:rsid w:val="007906B0"/>
    <w:rsid w:val="00794073"/>
    <w:rsid w:val="007A3654"/>
    <w:rsid w:val="007B07F2"/>
    <w:rsid w:val="007B5A31"/>
    <w:rsid w:val="007C32D8"/>
    <w:rsid w:val="007D5CC9"/>
    <w:rsid w:val="007E0EB5"/>
    <w:rsid w:val="007E0FEA"/>
    <w:rsid w:val="007E1212"/>
    <w:rsid w:val="007E4ECD"/>
    <w:rsid w:val="007E67D0"/>
    <w:rsid w:val="007F138F"/>
    <w:rsid w:val="007F2E32"/>
    <w:rsid w:val="007F4866"/>
    <w:rsid w:val="007F66C6"/>
    <w:rsid w:val="007F6C4D"/>
    <w:rsid w:val="0080794B"/>
    <w:rsid w:val="008142A2"/>
    <w:rsid w:val="008160B5"/>
    <w:rsid w:val="008164A6"/>
    <w:rsid w:val="008176A0"/>
    <w:rsid w:val="00817F65"/>
    <w:rsid w:val="00822362"/>
    <w:rsid w:val="00822417"/>
    <w:rsid w:val="00823E51"/>
    <w:rsid w:val="00825ED6"/>
    <w:rsid w:val="0084650A"/>
    <w:rsid w:val="00851E4D"/>
    <w:rsid w:val="008545E4"/>
    <w:rsid w:val="00862179"/>
    <w:rsid w:val="0086403F"/>
    <w:rsid w:val="0086696E"/>
    <w:rsid w:val="00873E4C"/>
    <w:rsid w:val="0087462B"/>
    <w:rsid w:val="00880872"/>
    <w:rsid w:val="00880D5F"/>
    <w:rsid w:val="00882DE2"/>
    <w:rsid w:val="00883D83"/>
    <w:rsid w:val="008848A2"/>
    <w:rsid w:val="008911AF"/>
    <w:rsid w:val="00893D37"/>
    <w:rsid w:val="00895004"/>
    <w:rsid w:val="008A1496"/>
    <w:rsid w:val="008B0F52"/>
    <w:rsid w:val="008B1E91"/>
    <w:rsid w:val="008C3403"/>
    <w:rsid w:val="008C41CD"/>
    <w:rsid w:val="008D5B83"/>
    <w:rsid w:val="008E1010"/>
    <w:rsid w:val="008E3963"/>
    <w:rsid w:val="008E4877"/>
    <w:rsid w:val="008E65F2"/>
    <w:rsid w:val="008F4480"/>
    <w:rsid w:val="008F61C9"/>
    <w:rsid w:val="00902205"/>
    <w:rsid w:val="009026F9"/>
    <w:rsid w:val="00907BE4"/>
    <w:rsid w:val="00927D3A"/>
    <w:rsid w:val="009315C4"/>
    <w:rsid w:val="00936B5F"/>
    <w:rsid w:val="00940F79"/>
    <w:rsid w:val="00947308"/>
    <w:rsid w:val="00955F60"/>
    <w:rsid w:val="00964D17"/>
    <w:rsid w:val="009700C3"/>
    <w:rsid w:val="00972129"/>
    <w:rsid w:val="009764AF"/>
    <w:rsid w:val="0098085F"/>
    <w:rsid w:val="009844CD"/>
    <w:rsid w:val="00984DF4"/>
    <w:rsid w:val="0099607C"/>
    <w:rsid w:val="009A0F36"/>
    <w:rsid w:val="009A1D4A"/>
    <w:rsid w:val="009C1AE5"/>
    <w:rsid w:val="009C39FC"/>
    <w:rsid w:val="009E0E4E"/>
    <w:rsid w:val="009E4B6B"/>
    <w:rsid w:val="009F6DC2"/>
    <w:rsid w:val="00A010AB"/>
    <w:rsid w:val="00A14490"/>
    <w:rsid w:val="00A16D8F"/>
    <w:rsid w:val="00A2158D"/>
    <w:rsid w:val="00A21A84"/>
    <w:rsid w:val="00A27796"/>
    <w:rsid w:val="00A329ED"/>
    <w:rsid w:val="00A32C9A"/>
    <w:rsid w:val="00A333CE"/>
    <w:rsid w:val="00A345B0"/>
    <w:rsid w:val="00A3742D"/>
    <w:rsid w:val="00A41303"/>
    <w:rsid w:val="00A56017"/>
    <w:rsid w:val="00A565C3"/>
    <w:rsid w:val="00A64A13"/>
    <w:rsid w:val="00A72854"/>
    <w:rsid w:val="00A7416F"/>
    <w:rsid w:val="00A7442C"/>
    <w:rsid w:val="00A74885"/>
    <w:rsid w:val="00A7702A"/>
    <w:rsid w:val="00AA5176"/>
    <w:rsid w:val="00AA5800"/>
    <w:rsid w:val="00AB29B4"/>
    <w:rsid w:val="00AB7AB2"/>
    <w:rsid w:val="00AC1647"/>
    <w:rsid w:val="00AD227D"/>
    <w:rsid w:val="00AE052F"/>
    <w:rsid w:val="00AE7F32"/>
    <w:rsid w:val="00AF3A36"/>
    <w:rsid w:val="00AF3FC0"/>
    <w:rsid w:val="00AF4405"/>
    <w:rsid w:val="00AF5DB5"/>
    <w:rsid w:val="00B00E1B"/>
    <w:rsid w:val="00B01820"/>
    <w:rsid w:val="00B03858"/>
    <w:rsid w:val="00B0695E"/>
    <w:rsid w:val="00B138E8"/>
    <w:rsid w:val="00B13C8D"/>
    <w:rsid w:val="00B14FC1"/>
    <w:rsid w:val="00B34DF7"/>
    <w:rsid w:val="00B86255"/>
    <w:rsid w:val="00BA0C0C"/>
    <w:rsid w:val="00BA167A"/>
    <w:rsid w:val="00BA45E4"/>
    <w:rsid w:val="00BB48AF"/>
    <w:rsid w:val="00BC1EE1"/>
    <w:rsid w:val="00BC28B6"/>
    <w:rsid w:val="00BC470F"/>
    <w:rsid w:val="00BC5757"/>
    <w:rsid w:val="00BC591E"/>
    <w:rsid w:val="00BD70E4"/>
    <w:rsid w:val="00BE06E7"/>
    <w:rsid w:val="00BE0D79"/>
    <w:rsid w:val="00BE1CE5"/>
    <w:rsid w:val="00BF4947"/>
    <w:rsid w:val="00BF4EC9"/>
    <w:rsid w:val="00C025FC"/>
    <w:rsid w:val="00C04054"/>
    <w:rsid w:val="00C05DFE"/>
    <w:rsid w:val="00C06D26"/>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363EF"/>
    <w:rsid w:val="00D47766"/>
    <w:rsid w:val="00D51A77"/>
    <w:rsid w:val="00D5496D"/>
    <w:rsid w:val="00D55147"/>
    <w:rsid w:val="00D61D29"/>
    <w:rsid w:val="00D628FB"/>
    <w:rsid w:val="00D83596"/>
    <w:rsid w:val="00D857B3"/>
    <w:rsid w:val="00D86EAE"/>
    <w:rsid w:val="00D90CCD"/>
    <w:rsid w:val="00D9470B"/>
    <w:rsid w:val="00D96A84"/>
    <w:rsid w:val="00D97BE1"/>
    <w:rsid w:val="00DA1193"/>
    <w:rsid w:val="00DD7659"/>
    <w:rsid w:val="00DE1053"/>
    <w:rsid w:val="00DF7750"/>
    <w:rsid w:val="00E0041C"/>
    <w:rsid w:val="00E02FEE"/>
    <w:rsid w:val="00E05463"/>
    <w:rsid w:val="00E07BF5"/>
    <w:rsid w:val="00E10836"/>
    <w:rsid w:val="00E1796F"/>
    <w:rsid w:val="00E22B52"/>
    <w:rsid w:val="00E22D84"/>
    <w:rsid w:val="00E319FF"/>
    <w:rsid w:val="00E3445F"/>
    <w:rsid w:val="00E373EA"/>
    <w:rsid w:val="00E4118B"/>
    <w:rsid w:val="00E4312B"/>
    <w:rsid w:val="00E54B78"/>
    <w:rsid w:val="00E723C8"/>
    <w:rsid w:val="00E74CC5"/>
    <w:rsid w:val="00E75CAF"/>
    <w:rsid w:val="00E76E73"/>
    <w:rsid w:val="00E83655"/>
    <w:rsid w:val="00E92021"/>
    <w:rsid w:val="00E9628C"/>
    <w:rsid w:val="00EA00A7"/>
    <w:rsid w:val="00EA2C34"/>
    <w:rsid w:val="00EB1224"/>
    <w:rsid w:val="00EC26D5"/>
    <w:rsid w:val="00ED1F7A"/>
    <w:rsid w:val="00ED33D0"/>
    <w:rsid w:val="00EE22EF"/>
    <w:rsid w:val="00EE3E62"/>
    <w:rsid w:val="00EF15F7"/>
    <w:rsid w:val="00EF248B"/>
    <w:rsid w:val="00EF2784"/>
    <w:rsid w:val="00F07D00"/>
    <w:rsid w:val="00F15EBA"/>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A65B9"/>
    <w:rsid w:val="00FB17E2"/>
    <w:rsid w:val="00FB2747"/>
    <w:rsid w:val="00FB44C5"/>
    <w:rsid w:val="00FC29EF"/>
    <w:rsid w:val="00FC3B10"/>
    <w:rsid w:val="00FC5942"/>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space="0" w:sz="0" w:color="auto" w:val="none"/>
      <w:shd w:fill="auto" w:color="auto" w:val="clear"/>
    </w:rPr>
  </w:style>
  <w:style w:customStyle="true" w:styleId="eSPISCCParagraphDefaultFont" w:type="character">
    <w:name w:val="eSPIS_CC_Paragraph Default Font"/>
    <w:basedOn w:val="Zadanifontodlomka"/>
    <w:rsid w:val="00DE10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1053"/>
    <w:rPr>
      <w:b/>
      <w:bdr w:space="0" w:sz="0" w:color="auto" w:val="none"/>
      <w:shd w:fill="FFFFCC" w:color="auto" w:val="clear"/>
      <w:lang w:val="hr-HR"/>
    </w:rPr>
  </w:style>
  <w:style w:customStyle="true" w:styleId="PozadinaSvijetloCrvena" w:type="character">
    <w:name w:val="Pozadina_SvijetloCrvena"/>
    <w:basedOn w:val="eSPISCCParagraphDefaultFont"/>
    <w:rsid w:val="00DE10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1053"/>
    <w:rPr>
      <w:rFonts w:cs="Times New Roman" w:hAnsi="Times New Roman" w:ascii="Times New Roman"/>
      <w:b w:val="false"/>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6D7F75"/>
    <w:rPr>
      <w:sz w:val="24"/>
      <w:szCs w:val="24"/>
    </w:rPr>
  </w:style>
  <w:style w:customStyle="true"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cstheme="minorBidi" w:eastAsiaTheme="minorHAnsi" w:hAnsiTheme="minorHAnsi" w:asciiTheme="minorHAnsi"/>
      <w:sz w:val="22"/>
      <w:szCs w:val="22"/>
      <w:lang w:eastAsia="en-US"/>
    </w:rPr>
  </w:style>
  <w:style w:styleId="Reetkatablice" w:type="table">
    <w:name w:val="Table Grid"/>
    <w:basedOn w:val="Obinatablica"/>
    <w:uiPriority w:val="59"/>
    <w:rsid w:val="00C06D2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link w:val="ZaglavljeChar"/>
    <w:uiPriority w:val="99"/>
    <w:rsid w:val="00C61A2E"/>
    <w:pPr>
      <w:tabs>
        <w:tab w:pos="4536" w:val="center"/>
        <w:tab w:pos="9072" w:val="right"/>
      </w:tabs>
    </w:pPr>
  </w:style>
  <w:style w:styleId="Odlomakpopisa" w:type="paragraph">
    <w:name w:val="List Paragraph"/>
    <w:basedOn w:val="Normal"/>
    <w:uiPriority w:val="34"/>
    <w:qFormat/>
    <w:rsid w:val="006F1899"/>
    <w:pPr>
      <w:ind w:left="720"/>
      <w:contextualSpacing/>
    </w:pPr>
  </w:style>
  <w:style w:styleId="Tekstrezerviranogmjesta" w:type="character">
    <w:name w:val="Placeholder Text"/>
    <w:basedOn w:val="Zadanifontodlomka"/>
    <w:uiPriority w:val="99"/>
    <w:semiHidden/>
    <w:rsid w:val="00DE1053"/>
    <w:rPr>
      <w:color w:val="808080"/>
      <w:bdr w:color="auto" w:space="0" w:sz="0" w:val="none"/>
      <w:shd w:color="auto" w:fill="auto" w:val="clear"/>
    </w:rPr>
  </w:style>
  <w:style w:customStyle="1" w:styleId="eSPISCCParagraphDefaultFont" w:type="character">
    <w:name w:val="eSPIS_CC_Paragraph Default Font"/>
    <w:basedOn w:val="Zadanifontodlomka"/>
    <w:rsid w:val="00DE10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1053"/>
    <w:rPr>
      <w:b/>
      <w:bdr w:color="auto" w:space="0" w:sz="0" w:val="none"/>
      <w:shd w:color="auto" w:fill="FFFFCC" w:val="clear"/>
      <w:lang w:val="hr-HR"/>
    </w:rPr>
  </w:style>
  <w:style w:customStyle="1" w:styleId="PozadinaSvijetloCrvena" w:type="character">
    <w:name w:val="Pozadina_SvijetloCrvena"/>
    <w:basedOn w:val="eSPISCCParagraphDefaultFont"/>
    <w:rsid w:val="00DE10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1053"/>
    <w:rPr>
      <w:rFonts w:ascii="Times New Roman" w:cs="Times New Roman" w:hAnsi="Times New Roman"/>
      <w:b w:val="0"/>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6D7F75"/>
    <w:rPr>
      <w:sz w:val="24"/>
      <w:szCs w:val="24"/>
    </w:rPr>
  </w:style>
  <w:style w:customStyle="1" w:styleId="PodnojeChar" w:type="character">
    <w:name w:val="Podnožje Char"/>
    <w:basedOn w:val="Zadanifontodlomka"/>
    <w:link w:val="Podnoje"/>
    <w:uiPriority w:val="99"/>
    <w:rsid w:val="001F2324"/>
    <w:rPr>
      <w:sz w:val="24"/>
      <w:szCs w:val="24"/>
    </w:rPr>
  </w:style>
  <w:style w:styleId="Bezproreda" w:type="paragraph">
    <w:name w:val="No Spacing"/>
    <w:uiPriority w:val="1"/>
    <w:qFormat/>
    <w:rsid w:val="007221AC"/>
    <w:rPr>
      <w:rFonts w:asciiTheme="minorHAnsi" w:cstheme="minorBidi" w:eastAsiaTheme="minorHAnsi" w:hAnsiTheme="minorHAnsi"/>
      <w:sz w:val="22"/>
      <w:szCs w:val="22"/>
      <w:lang w:eastAsia="en-US"/>
    </w:rPr>
  </w:style>
  <w:style w:styleId="Reetkatablice" w:type="table">
    <w:name w:val="Table Grid"/>
    <w:basedOn w:val="Obinatablica"/>
    <w:uiPriority w:val="59"/>
    <w:rsid w:val="00C06D2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79611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1720</izvorni_sadrzaj>
    <derivirana_varijabla naziv="DomainObject.Predmet.Broj_1">1720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St-1720/2016</izvorni_sadrzaj>
    <derivirana_varijabla naziv="DomainObject.Predmet.OznakaBroj_1">St-1720/2016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GRAMET, d.o.o.</izvorni_sadrzaj>
    <derivirana_varijabla naziv="DomainObject.Predmet.ProtustrankaFormated_1">  GRAMET, d.o.o.</derivirana_varijabla>
  </DomainObject.Predmet.ProtustrankaFormated>
  <DomainObject.Predmet.ProtustrankaFormatedOIB>
    <izvorni_sadrzaj>  GRAMET, d.o.o., OIB 28504702482</izvorni_sadrzaj>
    <derivirana_varijabla naziv="DomainObject.Predmet.ProtustrankaFormatedOIB_1">  GRAMET, d.o.o., OIB 28504702482</derivirana_varijabla>
  </DomainObject.Predmet.ProtustrankaFormatedOIB>
  <DomainObject.Predmet.ProtustrankaFormatedWithAdress>
    <izvorni_sadrzaj> GRAMET, d.o.o., Zagvozd/bb, 21270 Zagvozd</izvorni_sadrzaj>
    <derivirana_varijabla naziv="DomainObject.Predmet.ProtustrankaFormatedWithAdress_1"> GRAMET, d.o.o., Zagvozd/bb, 21270 Zagvozd</derivirana_varijabla>
  </DomainObject.Predmet.ProtustrankaFormatedWithAdress>
  <DomainObject.Predmet.ProtustrankaFormatedWithAdressOIB>
    <izvorni_sadrzaj> GRAMET, d.o.o., OIB 28504702482, Zagvozd/bb, 21270 Zagvozd</izvorni_sadrzaj>
    <derivirana_varijabla naziv="DomainObject.Predmet.ProtustrankaFormatedWithAdressOIB_1"> GRAMET, d.o.o., OIB 28504702482, Zagvozd/bb, 21270 Zagvozd</derivirana_varijabla>
  </DomainObject.Predmet.ProtustrankaFormatedWithAdressOIB>
  <DomainObject.Predmet.ProtustrankaWithAdress>
    <izvorni_sadrzaj>GRAMET, d.o.o. Zagvozd/bb, 21270 Zagvozd</izvorni_sadrzaj>
    <derivirana_varijabla naziv="DomainObject.Predmet.ProtustrankaWithAdress_1">GRAMET, d.o.o. Zagvozd/bb, 21270 Zagvozd</derivirana_varijabla>
  </DomainObject.Predmet.ProtustrankaWithAdress>
  <DomainObject.Predmet.ProtustrankaWithAdressOIB>
    <izvorni_sadrzaj>GRAMET, d.o.o., OIB 28504702482, Zagvozd/bb, 21270 Zagvozd</izvorni_sadrzaj>
    <derivirana_varijabla naziv="DomainObject.Predmet.ProtustrankaWithAdressOIB_1">GRAMET, d.o.o., OIB 28504702482, Zagvozd/bb, 21270 Zagvozd</derivirana_varijabla>
  </DomainObject.Predmet.ProtustrankaWithAdressOIB>
  <DomainObject.Predmet.ProtustrankaNazivFormated>
    <izvorni_sadrzaj>GRAMET, d.o.o.</izvorni_sadrzaj>
    <derivirana_varijabla naziv="DomainObject.Predmet.ProtustrankaNazivFormated_1">GRAMET, d.o.o.</derivirana_varijabla>
  </DomainObject.Predmet.ProtustrankaNazivFormated>
  <DomainObject.Predmet.ProtustrankaNazivFormatedOIB>
    <izvorni_sadrzaj>GRAMET, d.o.o., OIB 28504702482</izvorni_sadrzaj>
    <derivirana_varijabla naziv="DomainObject.Predmet.ProtustrankaNazivFormatedOIB_1">GRAMET, d.o.o., OIB 28504702482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AGENCIJA,RC SPLIT; Ministarstvo financija RH zastupanog po punomoćniku Županijsko državno odvjetništvo u Splitu</izvorni_sadrzaj>
    <derivirana_varijabla naziv="DomainObject.Predmet.StrankaFormated_1">  FINANCIJSKA AGENCIJA,RC SPLIT; Ministarstvo financija RH zastupanog po punomoćniku Županijsko državno odvjetništvo u Splitu</derivirana_varijabla>
  </DomainObject.Predmet.StrankaFormated>
  <DomainObject.Predmet.StrankaFormatedOIB>
    <izvorni_sadrzaj>  FINANCIJSKA AGENCIJA,RC SPLIT, OIB 85821130368; Ministarstvo financija RH, OIB 18683136487 zastupanog po punomoćniku Županijsko državno odvjetništvo u Splitu</izvorni_sadrzaj>
    <derivirana_varijabla naziv="DomainObject.Predmet.StrankaFormatedOIB_1">  FINANCIJSKA AGENCIJA,RC SPLIT, OIB 85821130368; Ministarstvo financija RH, OIB 18683136487 zastupanog po punomoćniku Županijsko državno odvjetništvo u Splitu</derivirana_varijabla>
  </DomainObject.Predmet.StrankaFormatedOIB>
  <DomainObject.Predmet.StrankaFormatedWithAdress>
    <izvorni_sadrzaj> FINANCIJSKA AGENCIJA,RC SPLIT, Mažuranićevo šetalište 24b, 21000 Split; Ministarstvo financija RH, Katančićeva 5, 10000 Zagreb zastupanog po punomoćniku Županijsko državno odvjetništvo u Splitu</izvorni_sadrzaj>
    <derivirana_varijabla naziv="DomainObject.Predmet.StrankaFormatedWithAdress_1"> FINANCIJSKA AGENCIJA,RC SPLIT, Mažuranićevo šetalište 24b,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AGENCIJA,RC SPLIT, OIB 85821130368, Mažuranićevo šetalište 24b, 21000 Split; Ministarstvo financija RH, OIB 18683136487, Katančićeva 5, 10000 Zagreb zastupanog po punomoćniku Županijsko državno odvjetništvo u Splitu</izvorni_sadrzaj>
    <derivirana_varijabla naziv="DomainObject.Predmet.StrankaFormatedWithAdressOIB_1"> FINANCIJSKA AGENCIJA,RC SPLIT, OIB 85821130368, Mažuranićevo šetalište 24b,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AGENCIJA,RC SPLIT Mažuranićevo šetalište 24b,21000 Split,Ministarstvo financija RH Katančićeva 5,10000 Zagreb</izvorni_sadrzaj>
    <derivirana_varijabla naziv="DomainObject.Predmet.StrankaWithAdress_1">FINANCIJSKA AGENCIJA,RC SPLIT Mažuranićevo šetalište 24b,21000 Split,Ministarstvo financija RH Katančićeva 5,10000 Zagreb</derivirana_varijabla>
  </DomainObject.Predmet.StrankaWithAdress>
  <DomainObject.Predmet.StrankaWithAdressOIB>
    <izvorni_sadrzaj>FINANCIJSKA AGENCIJA,RC SPLIT, OIB 85821130368, Mažuranićevo šetalište 24b,21000 Split,Ministarstvo financija RH, OIB 18683136487, Katančićeva 5,10000 Zagreb</izvorni_sadrzaj>
    <derivirana_varijabla naziv="DomainObject.Predmet.StrankaWithAdressOIB_1">FINANCIJSKA AGENCIJA,RC SPLIT, OIB 85821130368, Mažuranićevo šetalište 24b,21000 Split,Ministarstvo financija RH, OIB 18683136487, Katančićeva 5,10000 Zagreb</derivirana_varijabla>
  </DomainObject.Predmet.StrankaWithAdressOIB>
  <DomainObject.Predmet.StrankaNazivFormated>
    <izvorni_sadrzaj>FINANCIJSKA AGENCIJA,RC SPLIT,Ministarstvo financija RH</izvorni_sadrzaj>
    <derivirana_varijabla naziv="DomainObject.Predmet.StrankaNazivFormated_1">FINANCIJSKA AGENCIJA,RC SPLIT,Ministarstvo financija RH</derivirana_varijabla>
  </DomainObject.Predmet.StrankaNazivFormated>
  <DomainObject.Predmet.StrankaNazivFormatedOIB>
    <izvorni_sadrzaj>FINANCIJSKA AGENCIJA,RC SPLIT, OIB 85821130368,Ministarstvo financija RH, OIB 18683136487</izvorni_sadrzaj>
    <derivirana_varijabla naziv="DomainObject.Predmet.StrankaNazivFormatedOIB_1">FINANCIJSKA AGENCIJA,RC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1324809.23</izvorni_sadrzaj>
    <derivirana_varijabla naziv="DomainObject.Predmet.TrenutnaVrijednost_1">1324809.23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AGENCIJA,RC SPLIT</item>
      <item>Ministarstvo financija RH zastupanog po punomoćniku Županijsko državno odvjetništvo u Splitu</item>
    </izvorni_sadrzaj>
    <derivirana_varijabla naziv="DomainObject.Predmet.StrankaListFormated_1">
      <item>FINANCIJSKA AGENCIJA,RC SPLIT</item>
      <item>Ministarstvo financija RH zastupanog po punomoćniku Županijsko državno odvjetništvo u Splitu</item>
    </derivirana_varijabla>
  </DomainObject.Predmet.StrankaListFormated>
  <DomainObject.Predmet.StrankaListFormatedOIB>
    <izvorni_sadrzaj>
      <item>FINANCIJSKA AGENCIJA,RC SPLIT, OIB 85821130368</item>
      <item>Ministarstvo financija RH, OIB 18683136487 zastupanog po punomoćniku Županijsko državno odvjetništvo u Splitu</item>
    </izvorni_sadrzaj>
    <derivirana_varijabla naziv="DomainObject.Predmet.StrankaListFormatedOIB_1">
      <item>FINANCIJSKA AGENCIJA,RC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AGENCIJA,RC SPLIT, Mažuranićevo šetalište 24b, 21000 Split</item>
      <item>Ministarstvo financija RH, Katančićeva 5, 10000 Zagreb zastupanog po punomoćniku Županijsko državno odvjetništvo u Splitu</item>
    </izvorni_sadrzaj>
    <derivirana_varijabla naziv="DomainObject.Predmet.StrankaListFormatedWithAdress_1">
      <item>FINANCIJSKA AGENCIJA,RC SPLIT, Mažuranićevo šetalište 24b,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AGENCIJA,RC SPLIT, OIB 85821130368, Mažuranićevo šetalište 24b,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AGENCIJA,RC SPLIT, OIB 85821130368, Mažuranićevo šetalište 24b,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AGENCIJA,RC SPLIT</item>
      <item>Ministarstvo financija RH</item>
    </izvorni_sadrzaj>
    <derivirana_varijabla naziv="DomainObject.Predmet.StrankaListNazivFormated_1">
      <item>FINANCIJSKA AGENCIJA,RC SPLIT</item>
      <item>Ministarstvo financija RH</item>
    </derivirana_varijabla>
  </DomainObject.Predmet.StrankaListNazivFormated>
  <DomainObject.Predmet.StrankaListNazivFormatedOIB>
    <izvorni_sadrzaj>
      <item>FINANCIJSKA AGENCIJA,RC SPLIT, OIB 85821130368</item>
      <item>Ministarstvo financija RH, OIB 18683136487</item>
    </izvorni_sadrzaj>
    <derivirana_varijabla naziv="DomainObject.Predmet.StrankaListNazivFormatedOIB_1">
      <item>FINANCIJSKA AGENCIJA,RC SPLIT, OIB 85821130368</item>
      <item>Ministarstvo financija RH, OIB 18683136487</item>
    </derivirana_varijabla>
  </DomainObject.Predmet.StrankaListNazivFormatedOIB>
  <DomainObject.Predmet.ProtuStrankaListFormated>
    <izvorni_sadrzaj>
      <item>GRAMET, d.o.o.</item>
    </izvorni_sadrzaj>
    <derivirana_varijabla naziv="DomainObject.Predmet.ProtuStrankaListFormated_1">
      <item>GRAMET, d.o.o.</item>
    </derivirana_varijabla>
  </DomainObject.Predmet.ProtuStrankaListFormated>
  <DomainObject.Predmet.ProtuStrankaListFormatedOIB>
    <izvorni_sadrzaj>
      <item>GRAMET, d.o.o., OIB 28504702482</item>
    </izvorni_sadrzaj>
    <derivirana_varijabla naziv="DomainObject.Predmet.ProtuStrankaListFormatedOIB_1">
      <item>GRAMET, d.o.o., OIB 28504702482</item>
    </derivirana_varijabla>
  </DomainObject.Predmet.ProtuStrankaListFormatedOIB>
  <DomainObject.Predmet.ProtuStrankaListFormatedWithAdress>
    <izvorni_sadrzaj>
      <item>GRAMET, d.o.o., Zagvozd/bb, 21270 Zagvozd</item>
    </izvorni_sadrzaj>
    <derivirana_varijabla naziv="DomainObject.Predmet.ProtuStrankaListFormatedWithAdress_1">
      <item>GRAMET, d.o.o., Zagvozd/bb, 21270 Zagvozd</item>
    </derivirana_varijabla>
  </DomainObject.Predmet.ProtuStrankaListFormatedWithAdress>
  <DomainObject.Predmet.ProtuStrankaListFormatedWithAdressOIB>
    <izvorni_sadrzaj>
      <item>GRAMET, d.o.o., OIB 28504702482, Zagvozd/bb, 21270 Zagvozd</item>
    </izvorni_sadrzaj>
    <derivirana_varijabla naziv="DomainObject.Predmet.ProtuStrankaListFormatedWithAdressOIB_1">
      <item>GRAMET, d.o.o., OIB 28504702482, Zagvozd/bb, 21270 Zagvozd</item>
    </derivirana_varijabla>
  </DomainObject.Predmet.ProtuStrankaListFormatedWithAdressOIB>
  <DomainObject.Predmet.ProtuStrankaListNazivFormated>
    <izvorni_sadrzaj>
      <item>GRAMET, d.o.o.</item>
    </izvorni_sadrzaj>
    <derivirana_varijabla naziv="DomainObject.Predmet.ProtuStrankaListNazivFormated_1">
      <item>GRAMET, d.o.o.</item>
    </derivirana_varijabla>
  </DomainObject.Predmet.ProtuStrankaListNazivFormated>
  <DomainObject.Predmet.ProtuStrankaListNazivFormatedOIB>
    <izvorni_sadrzaj>
      <item>GRAMET, d.o.o., OIB 28504702482</item>
    </izvorni_sadrzaj>
    <derivirana_varijabla naziv="DomainObject.Predmet.ProtuStrankaListNazivFormatedOIB_1">
      <item>GRAMET, d.o.o., OIB 28504702482</item>
    </derivirana_varijabla>
  </DomainObject.Predmet.ProtuStrankaListNazivFormatedOIB>
  <DomainObject.Predmet.OstaliListFormated>
    <izvorni_sadrzaj>
      <item>Županijsko državno odvjetništvo u Splitu punomoćnik sudionika u postupku Ministarstvo financija RH</item>
      <item>Ivo Buljubašić</item>
    </izvorni_sadrzaj>
    <derivirana_varijabla naziv="DomainObject.Predmet.OstaliListFormated_1">
      <item>Županijsko državno odvjetništvo u Splitu punomoćnik sudionika u postupku Ministarstvo financija RH</item>
      <item>Ivo Buljubašić</item>
    </derivirana_varijabla>
  </DomainObject.Predmet.OstaliListFormated>
  <DomainObject.Predmet.OstaliListFormatedOIB>
    <izvorni_sadrzaj>
      <item>Županijsko državno odvjetništvo u Splitu punomoćnik sudionika u postupku Ministarstvo financija RH</item>
      <item>Ivo Buljubašić, OIB 38946779185</item>
    </izvorni_sadrzaj>
    <derivirana_varijabla naziv="DomainObject.Predmet.OstaliListFormatedOIB_1">
      <item>Županijsko državno odvjetništvo u Splitu punomoćnik sudionika u postupku Ministarstvo financija RH</item>
      <item>Ivo Buljubašić, OIB 38946779185</item>
    </derivirana_varijabla>
  </DomainObject.Predmet.OstaliListFormatedOIB>
  <DomainObject.Predmet.OstaliListFormatedWithAdress>
    <izvorni_sadrzaj>
      <item>Županijsko državno odvjetništvo u Splitu, Gundulićeva 29a, 21000 Split punomoćnik sudionika u postupku Ministarstvo financija RH</item>
      <item>Ivo Buljubašić, ULICA BULJUBAŠIĆI-PIPLICE 32, 21270 Zagvozd</item>
    </izvorni_sadrzaj>
    <derivirana_varijabla naziv="DomainObject.Predmet.OstaliListFormatedWithAdress_1">
      <item>Županijsko državno odvjetništvo u Splitu, Gundulićeva 29a, 21000 Split punomoćnik sudionika u postupku Ministarstvo financija RH</item>
      <item>Ivo Buljubašić, ULICA BULJUBAŠIĆI-PIPLICE 32, 21270 Zagvozd</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Ivo Buljubašić, OIB 38946779185, ULICA BULJUBAŠIĆI-PIPLICE 32, 21270 Zagvozd</item>
    </izvorni_sadrzaj>
    <derivirana_varijabla naziv="DomainObject.Predmet.OstaliListFormatedWithAdressOIB_1">
      <item>Županijsko državno odvjetništvo u Splitu, Gundulićeva 29a, 21000 Split punomoćnik sudionika u postupku Ministarstvo financija RH</item>
      <item>Ivo Buljubašić, OIB 38946779185, ULICA BULJUBAŠIĆI-PIPLICE 32, 21270 Zagvozd</item>
    </derivirana_varijabla>
  </DomainObject.Predmet.OstaliListFormatedWithAdressOIB>
  <DomainObject.Predmet.OstaliListNazivFormated>
    <izvorni_sadrzaj>
      <item>Županijsko državno odvjetništvo u Splitu</item>
      <item>Ivo Buljubašić</item>
    </izvorni_sadrzaj>
    <derivirana_varijabla naziv="DomainObject.Predmet.OstaliListNazivFormated_1">
      <item>Županijsko državno odvjetništvo u Splitu</item>
      <item>Ivo Buljubašić</item>
    </derivirana_varijabla>
  </DomainObject.Predmet.OstaliListNazivFormated>
  <DomainObject.Predmet.OstaliListNazivFormatedOIB>
    <izvorni_sadrzaj>
      <item>Županijsko državno odvjetništvo u Splitu</item>
      <item>Ivo Buljubašić, OIB 38946779185</item>
    </izvorni_sadrzaj>
    <derivirana_varijabla naziv="DomainObject.Predmet.OstaliListNazivFormatedOIB_1">
      <item>Županijsko državno odvjetništvo u Splitu</item>
      <item>Ivo Buljubašić, OIB 38946779185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FINANCIJSKA AGENCIJA,RC SPLIT i dr.</izvorni_sadrzaj>
    <derivirana_varijabla naziv="DomainObject.Predmet.StrankaIDrugi_1">FINANCIJSKA AGENCIJA,RC SPLIT i dr.</derivirana_varijabla>
  </DomainObject.Predmet.StrankaIDrugi>
  <DomainObject.Predmet.ProtustrankaIDrugi>
    <izvorni_sadrzaj>GRAMET, d.o.o.</izvorni_sadrzaj>
    <derivirana_varijabla naziv="DomainObject.Predmet.ProtustrankaIDrugi_1">GRAMET, d.o.o.</derivirana_varijabla>
  </DomainObject.Predmet.ProtustrankaIDrugi>
  <DomainObject.Predmet.StrankaIDrugiAdressOIB>
    <izvorni_sadrzaj>FINANCIJSKA AGENCIJA,RC SPLIT, OIB 85821130368, Mažuranićevo šetalište 24b, 21000 Split i dr.</izvorni_sadrzaj>
    <derivirana_varijabla naziv="DomainObject.Predmet.StrankaIDrugiAdressOIB_1">FINANCIJSKA AGENCIJA,RC SPLIT, OIB 85821130368, Mažuranićevo šetalište 24b, 21000 Split i dr.</derivirana_varijabla>
  </DomainObject.Predmet.StrankaIDrugiAdressOIB>
  <DomainObject.Predmet.ProtustrankaIDrugiAdressOIB>
    <izvorni_sadrzaj>GRAMET, d.o.o., OIB 28504702482, Zagvozd/bb, 21270 Zagvozd</izvorni_sadrzaj>
    <derivirana_varijabla naziv="DomainObject.Predmet.ProtustrankaIDrugiAdressOIB_1">GRAMET, d.o.o., OIB 28504702482, Zagvozd/bb, 21270 Zagvozd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GRAMET, d.o.o.</item>
      <item>FINANCIJSKA AGENCIJA,RC SPLIT</item>
      <item>Ministarstvo financija RH</item>
      <item>Županijsko državno odvjetništvo u Splitu</item>
      <item>Ivo Buljubašić</item>
    </izvorni_sadrzaj>
    <derivirana_varijabla naziv="DomainObject.Predmet.SudioniciListNaziv_1">
      <item>GRAMET, d.o.o.</item>
      <item>FINANCIJSKA AGENCIJA,RC SPLIT</item>
      <item>Ministarstvo financija RH</item>
      <item>Županijsko državno odvjetništvo u Splitu</item>
      <item>Ivo Buljubašić</item>
    </derivirana_varijabla>
  </DomainObject.Predmet.SudioniciListNaziv>
  <DomainObject.Predmet.SudioniciListAdressOIB>
    <izvorni_sadrzaj>
      <item>GRAMET, d.o.o., OIB 28504702482, Zagvozd/bb,21270 Zagvozd</item>
      <item>FINANCIJSKA AGENCIJA,RC SPLIT, OIB 85821130368, Mažuranićevo šetalište 24b,21000 Split</item>
      <item>Ministarstvo financija RH, OIB 18683136487, Katančićeva 5,10000 Zagreb</item>
      <item>Županijsko državno odvjetništvo u Splitu, Gundulićeva 29a,21000 Split</item>
      <item>Ivo Buljubašić, OIB 38946779185, ULICA BULJUBAŠIĆI-PIPLICE 32,21270 Zagvozd</item>
    </izvorni_sadrzaj>
    <derivirana_varijabla naziv="DomainObject.Predmet.SudioniciListAdressOIB_1">
      <item>GRAMET, d.o.o., OIB 28504702482, Zagvozd/bb,21270 Zagvozd</item>
      <item>FINANCIJSKA AGENCIJA,RC SPLIT, OIB 85821130368, Mažuranićevo šetalište 24b,21000 Split</item>
      <item>Ministarstvo financija RH, OIB 18683136487, Katančićeva 5,10000 Zagreb</item>
      <item>Županijsko državno odvjetništvo u Splitu, Gundulićeva 29a,21000 Split</item>
      <item>Ivo Buljubašić, OIB 38946779185, ULICA BULJUBAŠIĆI-PIPLICE 32,21270 Zagvozd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28504702482</item>
      <item>, OIB 18683136487</item>
      <item>, OIB null</item>
      <item>, OIB 38946779185</item>
    </izvorni_sadrzaj>
    <derivirana_varijabla naziv="DomainObject.Predmet.SudioniciListNazivOIB_1">
      <item>, OIB 85821130368</item>
      <item>, OIB 28504702482</item>
      <item>, OIB 18683136487</item>
      <item>, OIB null</item>
      <item>, OIB 38946779185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Zdenka Marušić, OIB 96351529646, Miošići 15A, 21335 Brist</item>
    </izvorni_sadrzaj>
    <derivirana_varijabla naziv="DomainObject.Predmet.StecajniUpraviteljiListAddressOIB_1">
      <item>Zdenka Marušić, OIB 96351529646, Miošići 15A, 21335 Brist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63DFBC-6C3B-4F5D-8951-4ED39AEC50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1293</properties:Words>
  <properties:Characters>7329</properties:Characters>
  <properties:Lines>145</properties:Lines>
  <properties:Paragraphs>40</properties:Paragraphs>
  <properties:TotalTime>215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2016-06-10T07:21:00Z</dcterms:created>
  <dc:creator>Ardena Bajlo</dc:creator>
  <cp:lastModifiedBy>Katarina Mikulić</cp:lastModifiedBy>
  <cp:lastPrinted>2018-04-05T10:45:00Z</cp:lastPrinted>
  <dcterms:modified xmlns:xsi="http://www.w3.org/2001/XMLSchema-instance" xsi:type="dcterms:W3CDTF">2018-04-05T10:45:00Z</dcterms:modified>
  <cp:revision>47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STEČAJA.docx)</vt:lpwstr>
  </prop:property>
  <prop:property name="CC_coloring" pid="4" fmtid="{D5CDD505-2E9C-101B-9397-08002B2CF9AE}">
    <vt:bool>false</vt:bool>
  </prop:property>
  <prop:property name="BrojStranica" pid="5" fmtid="{D5CDD505-2E9C-101B-9397-08002B2CF9AE}">
    <vt:i4>4</vt:i4>
  </prop:property>
</prop:Properties>
</file>