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6e65" w14:paraId="ec16e65" w:rsidRDefault="00F97B2F" w:rsidP="005D7BF8" w:rsidR="00F97B2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B2F" w:rsidP="005D7BF8" w:rsidR="00F97B2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97B2F" w:rsidP="005D7BF8" w:rsidR="00F97B2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97B2F" w:rsidP="005D7BF8" w:rsidR="00F97B2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/>
    <w:p w:rsidRDefault="009366B8" w:rsidP="002C208D" w:rsidR="009366B8" w:rsidRPr="001911E8">
      <w:pPr>
        <w:ind w:firstLine="708"/>
        <w:jc w:val="both"/>
      </w:pPr>
      <w:r w:rsidRPr="001911E8">
        <w:t>Trgovački sud u Rijeci,</w:t>
      </w:r>
      <w:r w:rsidR="005C0141">
        <w:t xml:space="preserve"> OIB 88785964957,</w:t>
      </w:r>
      <w:r w:rsidRPr="001911E8">
        <w:t xml:space="preserve">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</w:t>
      </w:r>
      <w:r w:rsidR="005C0141">
        <w:t>Narodne novine br.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5C0141">
        <w:t>Narodne novine br.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334879">
        <w:t>14. veljače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334879" w:rsidP="00626A3D" w:rsidR="00626A3D" w:rsidRPr="00626A3D">
      <w:pPr>
        <w:jc w:val="center"/>
        <w:rPr>
          <w:b/>
        </w:rPr>
      </w:pPr>
      <w:r>
        <w:rPr>
          <w:b/>
        </w:rPr>
        <w:t>04. svibnja</w:t>
      </w:r>
      <w:r w:rsidR="00237491">
        <w:rPr>
          <w:b/>
        </w:rPr>
        <w:t xml:space="preserve"> 2017</w:t>
      </w:r>
      <w:r w:rsidR="00626A3D" w:rsidRPr="00626A3D">
        <w:rPr>
          <w:b/>
        </w:rPr>
        <w:t>.</w:t>
      </w:r>
      <w:r w:rsidR="00CA7505">
        <w:rPr>
          <w:b/>
        </w:rPr>
        <w:t xml:space="preserve"> </w:t>
      </w:r>
      <w:r w:rsidR="00626A3D" w:rsidRPr="00626A3D">
        <w:rPr>
          <w:b/>
        </w:rPr>
        <w:t>g</w:t>
      </w:r>
      <w:r w:rsidR="00CA7505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10</w:t>
      </w:r>
      <w:r w:rsidR="00626A3D" w:rsidRPr="00626A3D">
        <w:rPr>
          <w:b/>
        </w:rPr>
        <w:t>:</w:t>
      </w:r>
      <w:r>
        <w:rPr>
          <w:b/>
        </w:rPr>
        <w:t>00</w:t>
      </w:r>
      <w:r w:rsidR="00626A3D" w:rsidRPr="00626A3D">
        <w:rPr>
          <w:b/>
        </w:rPr>
        <w:t xml:space="preserve">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5C0141">
        <w:t>a</w:t>
      </w:r>
      <w:r w:rsidR="006371D6" w:rsidRPr="001911E8">
        <w:t xml:space="preserve"> ploč</w:t>
      </w:r>
      <w:r w:rsidR="005C0141">
        <w:t>a</w:t>
      </w:r>
      <w:r w:rsidR="006371D6" w:rsidRPr="001911E8">
        <w:t xml:space="preserve"> s</w:t>
      </w:r>
      <w:r w:rsidR="007F088F" w:rsidRPr="001911E8">
        <w:t>ud</w:t>
      </w:r>
      <w:r w:rsidR="005C0141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EF3310">
        <w:rPr>
          <w:b/>
        </w:rPr>
        <w:t>28</w:t>
      </w:r>
      <w:r w:rsidR="000D6EBC">
        <w:rPr>
          <w:b/>
        </w:rPr>
        <w:t>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EF3310">
        <w:t>02. svibnja</w:t>
      </w:r>
      <w:r w:rsidR="0010640C">
        <w:t xml:space="preserve"> </w:t>
      </w:r>
      <w:r w:rsidR="00237491">
        <w:t>2017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</w:t>
      </w:r>
      <w:r w:rsidR="000D6EBC">
        <w:rPr>
          <w:b/>
        </w:rPr>
        <w:t>3</w:t>
      </w:r>
      <w:r w:rsidRPr="005C0141">
        <w:rPr>
          <w:b/>
        </w:rPr>
        <w:t>% od utvrđene vrijednosti</w:t>
      </w:r>
      <w:r w:rsidRPr="001911E8">
        <w:t xml:space="preserve">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334879">
        <w:t>14. veljače 2017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1911E8" w:rsidP="00263C2D" w:rsidR="00263C2D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237491">
        <w:t xml:space="preserve"> </w:t>
      </w:r>
      <w:r w:rsidR="00F97B2F">
        <w:t xml:space="preserve"> </w:t>
      </w:r>
      <w:r w:rsidR="00263C2D">
        <w:t xml:space="preserve"> </w:t>
      </w:r>
    </w:p>
    <w:p w:rsidRDefault="00263C2D" w:rsidP="00263C2D" w:rsidR="00263C2D">
      <w:pPr>
        <w:ind w:firstLine="708" w:left="1416"/>
        <w:jc w:val="right"/>
      </w:pPr>
    </w:p>
    <w:p w:rsidRDefault="003E0DD6" w:rsidP="00263C2D" w:rsidR="009366B8" w:rsidRPr="001911E8">
      <w:r>
        <w:t xml:space="preserve"> </w:t>
      </w:r>
      <w:r w:rsidR="009366B8" w:rsidRPr="001911E8">
        <w:rPr>
          <w:b/>
        </w:rPr>
        <w:t>UPUTA O PRAVNOM LIJEKU:</w:t>
      </w:r>
    </w:p>
    <w:p w:rsidRDefault="009366B8" w:rsidR="00237491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  <w:r w:rsidR="00237491">
        <w:br w:type="page"/>
      </w:r>
    </w:p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334879">
        <w:rPr>
          <w:sz w:val="20"/>
          <w:szCs w:val="20"/>
        </w:rPr>
        <w:t>14.01.2017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334879">
      <w:rPr>
        <w:b/>
      </w:rPr>
      <w:t>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40652"/>
    <w:rsid w:val="000828C0"/>
    <w:rsid w:val="000D6EBC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37491"/>
    <w:rsid w:val="00242926"/>
    <w:rsid w:val="00263C2D"/>
    <w:rsid w:val="002A7231"/>
    <w:rsid w:val="002C208D"/>
    <w:rsid w:val="002D30E6"/>
    <w:rsid w:val="002F4968"/>
    <w:rsid w:val="003111A5"/>
    <w:rsid w:val="00334879"/>
    <w:rsid w:val="00372264"/>
    <w:rsid w:val="003A71C3"/>
    <w:rsid w:val="003C0A4D"/>
    <w:rsid w:val="003E012C"/>
    <w:rsid w:val="003E0DD6"/>
    <w:rsid w:val="00410F84"/>
    <w:rsid w:val="004122D5"/>
    <w:rsid w:val="00434210"/>
    <w:rsid w:val="00437BD6"/>
    <w:rsid w:val="00454C89"/>
    <w:rsid w:val="00455B36"/>
    <w:rsid w:val="00485FA8"/>
    <w:rsid w:val="004A591C"/>
    <w:rsid w:val="004B3755"/>
    <w:rsid w:val="004E20FD"/>
    <w:rsid w:val="0050198C"/>
    <w:rsid w:val="00511AE2"/>
    <w:rsid w:val="00574B23"/>
    <w:rsid w:val="005C0141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C2962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EF3310"/>
    <w:rsid w:val="00F00ABA"/>
    <w:rsid w:val="00F120B4"/>
    <w:rsid w:val="00F33489"/>
    <w:rsid w:val="00F50048"/>
    <w:rsid w:val="00F85EF2"/>
    <w:rsid w:val="00F97B2F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97B2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97B2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4114</properties:Characters>
  <properties:Lines>105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2017-02-14T08:52:00Z</dcterms:created>
  <dc:creator>ksarlija</dc:creator>
  <cp:lastModifiedBy>Jasna Radulović</cp:lastModifiedBy>
  <cp:lastPrinted>2017-02-14T08:55:00Z</cp:lastPrinted>
  <dcterms:modified xmlns:xsi="http://www.w3.org/2001/XMLSchema-instance" xsi:type="dcterms:W3CDTF">2017-02-14T08:57:00Z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