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e680" w14:paraId="c66e680" w:rsidRDefault="00CA3A4B" w:rsidP="001940FB" w:rsidR="00CA3A4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B63BF7" w:rsidP="00B63BF7" w:rsidR="00B63BF7">
      <w:pPr>
        <w:tabs>
          <w:tab w:pos="6379" w:val="left"/>
        </w:tabs>
        <w:spacing w:lineRule="auto" w:line="276"/>
        <w:rPr>
          <w:rFonts w:cs="Calibri" w:eastAsia="Calibri" w:hAnsi="Calibri" w:ascii="Calibri"/>
          <w:b/>
          <w:lang w:val="hr-HR"/>
        </w:rPr>
      </w:pPr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9C602D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9C602D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A3A4B" w:rsidP="00AA6BCF" w:rsidR="00CA3A4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CA3A4B" w:rsidR="00CA3A4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CA3A4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A3A4B" w:rsidP="00CA3A4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A3A4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A3A4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CA3A4B" w:rsidR="00AA6BCF" w:rsidRPr="00CA3A4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A3B53" w:rsidRPr="00CA3B53">
        <w:rPr>
          <w:rFonts w:cs="Calibri" w:hAnsi="Calibri" w:ascii="Calibri"/>
        </w:rPr>
        <w:t>ENGELBREHT MAJA</w:t>
      </w:r>
      <w:r w:rsidR="00CA3B5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CA3A4B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CA3B53" w:rsidRPr="00CA3B53">
        <w:rPr>
          <w:rFonts w:cs="Calibri" w:hAnsi="Calibri" w:ascii="Calibri"/>
        </w:rPr>
        <w:t>746.673,69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A3B53" w:rsidRPr="00CA3B53">
        <w:rPr>
          <w:rFonts w:cs="Calibri" w:hAnsi="Calibri" w:ascii="Calibri"/>
        </w:rPr>
        <w:t>677.173,69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A3B53" w:rsidRPr="00CA3B53">
        <w:rPr>
          <w:rFonts w:cs="Calibri" w:hAnsi="Calibri" w:ascii="Calibri"/>
        </w:rPr>
        <w:t>69.500,00 kn</w:t>
      </w:r>
      <w:r w:rsidR="00CA3B53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CA3A4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A3A4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A3A4B" w:rsidRPr="00CA3A4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CA3A4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A3B5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A3B53">
              <w:rPr>
                <w:rFonts w:cs="Calibri" w:hAnsi="Calibri" w:ascii="Calibri"/>
              </w:rPr>
              <w:t>ENGELBREHT MAJA</w:t>
            </w:r>
            <w:r w:rsidR="0018540D">
              <w:rPr>
                <w:rFonts w:cs="Calibri"/>
              </w:rPr>
              <w:t xml:space="preserve">, </w:t>
            </w:r>
            <w:r w:rsidR="0018540D" w:rsidRPr="0018540D">
              <w:rPr>
                <w:rFonts w:cs="Calibri"/>
              </w:rPr>
              <w:t xml:space="preserve"> </w:t>
            </w:r>
            <w:r w:rsidRPr="00CA3B53">
              <w:rPr>
                <w:rFonts w:cs="Calibri" w:hAnsi="Calibri" w:ascii="Calibri"/>
              </w:rPr>
              <w:t>Viška 24,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CA3B53">
              <w:rPr>
                <w:rFonts w:cs="Calibri" w:hAnsi="Calibri" w:ascii="Calibri"/>
              </w:rPr>
              <w:t>92937687639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8540D" w:rsidP="0018540D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8540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A3B5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A3B53">
              <w:rPr>
                <w:rFonts w:cs="Calibri" w:hAnsi="Calibri" w:ascii="Calibri"/>
              </w:rPr>
              <w:t>746.673,69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CA3B5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A3B53">
              <w:rPr>
                <w:rFonts w:cs="Calibri" w:hAnsi="Calibri" w:ascii="Calibri"/>
              </w:rPr>
              <w:t>677.173,69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A3B53" w:rsidP="00AA6BCF" w:rsidR="00CA3B53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A3B5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A3B53">
              <w:rPr>
                <w:rFonts w:cs="Calibri" w:hAnsi="Calibri" w:ascii="Calibri"/>
              </w:rPr>
              <w:t>69.500,00 kn</w:t>
            </w:r>
          </w:p>
        </w:tc>
      </w:tr>
    </w:tbl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910183" w:rsidP="00910183" w:rsidR="00910183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63BF7" w:rsidP="00910183" w:rsidR="0091018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183" w:rsidP="00910183" w:rsidR="0091018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10183" w:rsidP="00910183" w:rsidR="0091018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10183" w:rsidP="00910183" w:rsidR="0091018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910183" w:rsidP="00910183" w:rsidR="00910183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910183" w:rsidP="00910183" w:rsidR="00910183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A9E" w:rsidR="00A25A9E">
      <w:pPr>
        <w:spacing w:after="0"/>
      </w:pPr>
      <w:r>
        <w:separator/>
      </w:r>
    </w:p>
  </w:endnote>
  <w:endnote w:id="0" w:type="continuationSeparator">
    <w:p w:rsidRDefault="00A25A9E" w:rsidR="00A25A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6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A9E" w:rsidR="00A25A9E">
      <w:pPr>
        <w:spacing w:after="0"/>
      </w:pPr>
      <w:r>
        <w:separator/>
      </w:r>
    </w:p>
  </w:footnote>
  <w:footnote w:id="0" w:type="continuationSeparator">
    <w:p w:rsidRDefault="00A25A9E" w:rsidR="00A25A9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9B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5CF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5C73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540D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2F60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1830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1951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9E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83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602D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25A9E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469BC"/>
    <w:rsid w:val="00B52212"/>
    <w:rsid w:val="00B5238A"/>
    <w:rsid w:val="00B5267C"/>
    <w:rsid w:val="00B55BCB"/>
    <w:rsid w:val="00B56B28"/>
    <w:rsid w:val="00B63BF7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844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A4B"/>
    <w:rsid w:val="00CA3B53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7CDD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6E86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5C10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46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9B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9B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9B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9B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46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9B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9B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9B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9B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1443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2018-08-23T10:36:00Z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St-651/2017-139 / Podnesak - Podnesak (-139.docx)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