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b028" w14:paraId="3e9b028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2C46C0">
        <w:rPr>
          <w:lang w:val="hr-HR"/>
        </w:rPr>
        <w:t>St-213/15-4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2C46C0">
        <w:t>TEPIH-SAN d.o.o., OIB: 13085874240, sa sjedištem u Ulica Miroslava Krleže 5, 42223 Varaždinske Toplice</w:t>
      </w:r>
      <w:r w:rsidR="00F25737">
        <w:t>, dana 23</w:t>
      </w:r>
      <w:r w:rsidR="00920620">
        <w:t>. listopada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2C46C0">
        <w:t>TEPIH-SAN d.o.o., OIB: 13085874240, sa sjedištem u Ulica Miroslava Krleže 5, 42223 Varaždinske Toplice</w:t>
      </w:r>
      <w:r w:rsidR="00830E49">
        <w:t xml:space="preserve">, iznosi </w:t>
      </w:r>
      <w:r w:rsidR="002C46C0">
        <w:t>28.235,96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2C46C0">
        <w:t>direktor</w:t>
      </w:r>
      <w:r w:rsidR="002E00D7">
        <w:t xml:space="preserve"> dužnika </w:t>
      </w:r>
      <w:r w:rsidR="002C46C0">
        <w:t>Jasminka Sakač, OIB: 82250278713, Varaždinske Toplice, Miroslava Krleže 5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2C46C0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stečajnog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2C46C0" w:rsidR="00B41B30" w:rsidRPr="002C46C0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2C46C0">
        <w:rPr>
          <w:lang w:val="hr-HR"/>
        </w:rPr>
        <w:t>21. rujna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2C46C0">
        <w:t>TEPIH-SAN d.o.o., OIB: 13085874240, sa sjedištem u Ulica Miroslava Krleže 5, 42223 Varaždinske Toplice</w:t>
      </w:r>
      <w:r>
        <w:t>, navodeći da du</w:t>
      </w:r>
      <w:r w:rsidR="00715C85">
        <w:t xml:space="preserve">žnik na dan </w:t>
      </w:r>
      <w:r w:rsidR="002C46C0">
        <w:t>17.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2C46C0">
        <w:t>28.235,96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15C85">
        <w:rPr>
          <w:lang w:val="hr-HR"/>
        </w:rPr>
        <w:t>2</w:t>
      </w:r>
      <w:r w:rsidR="00F25737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D97739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456906">
      <w:pPr>
        <w:outlineLvl w:val="0"/>
      </w:pPr>
      <w:r>
        <w:rPr>
          <w:lang w:val="hr-HR"/>
        </w:rPr>
        <w:t>-</w:t>
      </w:r>
      <w:r w:rsidR="00456906" w:rsidRPr="00456906">
        <w:t xml:space="preserve"> </w:t>
      </w:r>
      <w:r w:rsidR="002C46C0">
        <w:t>direktor dužnika Jasminka Sakač, Varaždinske Toplice, Miroslava Krleže 5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A67" w:rsidP="007F64E0" w:rsidR="00505A67">
      <w:r>
        <w:separator/>
      </w:r>
    </w:p>
  </w:endnote>
  <w:endnote w:id="0" w:type="continuationSeparator">
    <w:p w:rsidRDefault="00505A67" w:rsidP="007F64E0" w:rsidR="00505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A67" w:rsidP="007F64E0" w:rsidR="00505A67">
      <w:r>
        <w:separator/>
      </w:r>
    </w:p>
  </w:footnote>
  <w:footnote w:id="0" w:type="continuationSeparator">
    <w:p w:rsidRDefault="00505A67" w:rsidP="007F64E0" w:rsidR="00505A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97739" w:rsidRPr="00D97739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2C46C0">
      <w:rPr>
        <w:lang w:val="hr-HR"/>
      </w:rPr>
      <w:t>St-213/15-4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46C0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A67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97739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St-213/2015</izvorni_sadrzaj>
    <derivirana_varijabla naziv="DomainObject.Predmet.OznakaBroj_1">St-213/2015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TEPIH-SAN društvo s ograničenom odgovornošću za trgovinu</izvorni_sadrzaj>
    <derivirana_varijabla naziv="DomainObject.Predmet.ProtustrankaFormated_1">  TEPIH-SAN društvo s ograničenom odgovornošću za trgovinu</derivirana_varijabla>
  </DomainObject.Predmet.ProtustrankaFormated>
  <DomainObject.Predmet.ProtustrankaFormatedOIB>
    <izvorni_sadrzaj>  TEPIH-SAN društvo s ograničenom odgovornošću za trgovinu, OIB 13085874240</izvorni_sadrzaj>
    <derivirana_varijabla naziv="DomainObject.Predmet.ProtustrankaFormatedOIB_1">  TEPIH-SAN društvo s ograničenom odgovornošću za trgovinu, OIB 13085874240</derivirana_varijabla>
  </DomainObject.Predmet.ProtustrankaFormatedOIB>
  <DomainObject.Predmet.ProtustrankaFormatedWithAdress>
    <izvorni_sadrzaj> TEPIH-SAN društvo s ograničenom odgovornošću za trgovinu, Ulica Miroslava Krleže 5, 42223 Varaždinske Toplice</izvorni_sadrzaj>
    <derivirana_varijabla naziv="DomainObject.Predmet.ProtustrankaFormatedWithAdress_1"> TEPIH-SAN društvo s ograničenom odgovornošću za trgovinu, Ulica Miroslava Krleže 5, 42223 Varaždinske Toplice</derivirana_varijabla>
  </DomainObject.Predmet.ProtustrankaFormatedWithAdress>
  <DomainObject.Predmet.ProtustrankaFormatedWithAdressOIB>
    <izvorni_sadrzaj> TEPIH-SAN društvo s ograničenom odgovornošću za trgovinu, OIB 13085874240, Ulica Miroslava Krleže 5, 42223 Varaždinske Toplice</izvorni_sadrzaj>
    <derivirana_varijabla naziv="DomainObject.Predmet.ProtustrankaFormatedWithAdressOIB_1"> TEPIH-SAN društvo s ograničenom odgovornošću za trgovinu, OIB 13085874240, Ulica Miroslava Krleže 5, 42223 Varaždinske Toplice</derivirana_varijabla>
  </DomainObject.Predmet.ProtustrankaFormatedWithAdressOIB>
  <DomainObject.Predmet.ProtustrankaWithAdress>
    <izvorni_sadrzaj>TEPIH-SAN društvo s ograničenom odgovornošću za trgovinu Ulica Miroslava Krleže 5, 42223 Varaždinske Toplice</izvorni_sadrzaj>
    <derivirana_varijabla naziv="DomainObject.Predmet.ProtustrankaWithAdress_1">TEPIH-SAN društvo s ograničenom odgovornošću za trgovinu Ulica Miroslava Krleže 5, 42223 Varaždinske Toplice</derivirana_varijabla>
  </DomainObject.Predmet.ProtustrankaWithAdress>
  <DomainObject.Predmet.ProtustrankaWithAdressOIB>
    <izvorni_sadrzaj>TEPIH-SAN društvo s ograničenom odgovornošću za trgovinu, OIB 13085874240, Ulica Miroslava Krleže 5, 42223 Varaždinske Toplice</izvorni_sadrzaj>
    <derivirana_varijabla naziv="DomainObject.Predmet.ProtustrankaWithAdressOIB_1">TEPIH-SAN društvo s ograničenom odgovornošću za trgovinu, OIB 13085874240, Ulica Miroslava Krleže 5, 42223 Varaždinske Toplice</derivirana_varijabla>
  </DomainObject.Predmet.ProtustrankaWithAdressOIB>
  <DomainObject.Predmet.ProtustrankaNazivFormated>
    <izvorni_sadrzaj>TEPIH-SAN društvo s ograničenom odgovornošću za trgovinu</izvorni_sadrzaj>
    <derivirana_varijabla naziv="DomainObject.Predmet.ProtustrankaNazivFormated_1">TEPIH-SAN društvo s ograničenom odgovornošću za trgovinu</derivirana_varijabla>
  </DomainObject.Predmet.ProtustrankaNazivFormated>
  <DomainObject.Predmet.ProtustrankaNazivFormatedOIB>
    <izvorni_sadrzaj>TEPIH-SAN društvo s ograničenom odgovornošću za trgovinu, OIB 13085874240</izvorni_sadrzaj>
    <derivirana_varijabla naziv="DomainObject.Predmet.ProtustrankaNazivFormatedOIB_1">TEPIH-SAN društvo s ograničenom odgovornošću za trgovinu, OIB 13085874240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28235.96</izvorni_sadrzaj>
    <derivirana_varijabla naziv="DomainObject.Predmet.TrenutnaVrijednost_1">28235.96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TEPIH-SAN društvo s ograničenom odgovornošću za trgovinu</item>
    </izvorni_sadrzaj>
    <derivirana_varijabla naziv="DomainObject.Predmet.ProtuStrankaListFormated_1">
      <item>TEPIH-SAN društvo s ograničenom odgovornošću za trgovinu</item>
    </derivirana_varijabla>
  </DomainObject.Predmet.ProtuStrankaListFormated>
  <DomainObject.Predmet.ProtuStrankaListFormatedOIB>
    <izvorni_sadrzaj>
      <item>TEPIH-SAN društvo s ograničenom odgovornošću za trgovinu, OIB 13085874240</item>
    </izvorni_sadrzaj>
    <derivirana_varijabla naziv="DomainObject.Predmet.ProtuStrankaListFormatedOIB_1">
      <item>TEPIH-SAN društvo s ograničenom odgovornošću za trgovinu, OIB 13085874240</item>
    </derivirana_varijabla>
  </DomainObject.Predmet.ProtuStrankaListFormatedOIB>
  <DomainObject.Predmet.ProtuStrankaListFormatedWithAdress>
    <izvorni_sadrzaj>
      <item>TEPIH-SAN društvo s ograničenom odgovornošću za trgovinu, Ulica Miroslava Krleže 5, 42223 Varaždinske Toplice</item>
    </izvorni_sadrzaj>
    <derivirana_varijabla naziv="DomainObject.Predmet.ProtuStrankaListFormatedWithAdress_1">
      <item>TEPIH-SAN društvo s ograničenom odgovornošću za trgovinu, Ulica Miroslava Krleže 5, 42223 Varaždinske Toplice</item>
    </derivirana_varijabla>
  </DomainObject.Predmet.ProtuStrankaListFormatedWithAdress>
  <DomainObject.Predmet.ProtuStrankaListFormatedWithAdressOIB>
    <izvorni_sadrzaj>
      <item>TEPIH-SAN društvo s ograničenom odgovornošću za trgovinu, OIB 13085874240, Ulica Miroslava Krleže 5, 42223 Varaždinske Toplice</item>
    </izvorni_sadrzaj>
    <derivirana_varijabla naziv="DomainObject.Predmet.ProtuStrankaListFormatedWithAdressOIB_1">
      <item>TEPIH-SAN društvo s ograničenom odgovornošću za trgovinu, OIB 13085874240, Ulica Miroslava Krleže 5, 42223 Varaždinske Toplice</item>
    </derivirana_varijabla>
  </DomainObject.Predmet.ProtuStrankaListFormatedWithAdressOIB>
  <DomainObject.Predmet.ProtuStrankaListNazivFormated>
    <izvorni_sadrzaj>
      <item>TEPIH-SAN društvo s ograničenom odgovornošću za trgovinu</item>
    </izvorni_sadrzaj>
    <derivirana_varijabla naziv="DomainObject.Predmet.ProtuStrankaListNazivFormated_1">
      <item>TEPIH-SAN društvo s ograničenom odgovornošću za trgovinu</item>
    </derivirana_varijabla>
  </DomainObject.Predmet.ProtuStrankaListNazivFormated>
  <DomainObject.Predmet.ProtuStrankaListNazivFormatedOIB>
    <izvorni_sadrzaj>
      <item>TEPIH-SAN društvo s ograničenom odgovornošću za trgovinu, OIB 13085874240</item>
    </izvorni_sadrzaj>
    <derivirana_varijabla naziv="DomainObject.Predmet.ProtuStrankaListNazivFormatedOIB_1">
      <item>TEPIH-SAN društvo s ograničenom odgovornošću za trgovinu, OIB 13085874240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TEPIH-SAN društvo s ograničenom odgovornošću za trgovinu</izvorni_sadrzaj>
    <derivirana_varijabla naziv="DomainObject.Predmet.ProtustrankaIDrugi_1">TEPIH-SAN društvo s ograničenom odgovornošću za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TEPIH-SAN društvo s ograničenom odgovornošću za trgovinu, OIB 13085874240, Ulica Miroslava Krleže 5, 42223 Varaždinske Toplice</izvorni_sadrzaj>
    <derivirana_varijabla naziv="DomainObject.Predmet.ProtustrankaIDrugiAdressOIB_1">TEPIH-SAN društvo s ograničenom odgovornošću za trgovinu, OIB 13085874240, Ulica Miroslava Krleže 5,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TEPIH-SAN društvo s ograničenom odgovornošću za trgovinu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TEPIH-SAN društvo s ograničenom odgovornošću za trgovinu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TEPIH-SAN društvo s ograničenom odgovornošću za trgovinu, OIB 13085874240, Ulica Miroslava Krleže 5,42223 Varaždinske Toplice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TEPIH-SAN društvo s ograničenom odgovornošću za trgovinu, OIB 13085874240, Ulica Miroslava Krleže 5,42223 Varaždinske Toplice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13085874240</item>
      <item>, OIB null</item>
      <item>, OIB null</item>
    </izvorni_sadrzaj>
    <derivirana_varijabla naziv="DomainObject.Predmet.SudioniciListNazivOIB_1">
      <item>, OIB null</item>
      <item>, OIB 13085874240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484</properties:Words>
  <properties:Characters>2656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2015-10-23T11:41:00Z</dcterms:created>
  <dc:creator>user</dc:creator>
  <cp:lastModifiedBy>Marko Makaj</cp:lastModifiedBy>
  <cp:lastPrinted>2015-10-23T11:41:00Z</cp:lastPrinted>
  <dcterms:modified xmlns:xsi="http://www.w3.org/2001/XMLSchema-instance" xsi:type="dcterms:W3CDTF">2015-10-23T11:43:00Z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