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d38c" w14:paraId="344d38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17212">
        <w:t>1029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17212">
        <w:t>ZADAR OPREMA, d.o.o., Zadar, Put Murata 22 A, OIB: 92734467027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17212">
        <w:t>ZADAR OPREMA,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5575C">
        <w:t>10.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B5575C" w:rsidP="00B5575C" w:rsidR="00B5575C"/>
    <w:p w:rsidRDefault="00B5575C" w:rsidP="00B5575C" w:rsidR="00B5575C"/>
    <w:p w:rsidRDefault="00B5575C" w:rsidP="00B5575C" w:rsidR="00B5575C"/>
    <w:p w:rsidRDefault="00B5575C" w:rsidP="00B5575C" w:rsidR="00B5575C">
      <w:r>
        <w:t>DNA:</w:t>
      </w:r>
    </w:p>
    <w:p w:rsidRDefault="00B5575C" w:rsidP="00B5575C" w:rsidR="00B5575C">
      <w:pPr>
        <w:pStyle w:val="Odlomakpopisa"/>
        <w:numPr>
          <w:ilvl w:val="0"/>
          <w:numId w:val="1"/>
        </w:numPr>
      </w:pPr>
      <w:r>
        <w:t xml:space="preserve">FINA – putem e-oglasne ploče suda        </w:t>
      </w:r>
    </w:p>
    <w:p w:rsidRDefault="00AB7880" w:rsidP="00B5575C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5F162C"/>
    <w:multiLevelType w:val="hybridMultilevel"/>
    <w:tmpl w:val="6BB0B664"/>
    <w:lvl w:tplc="126279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378D6"/>
    <w:rsid w:val="00745B5C"/>
    <w:rsid w:val="007505B7"/>
    <w:rsid w:val="00756F19"/>
    <w:rsid w:val="00777A71"/>
    <w:rsid w:val="007C25B7"/>
    <w:rsid w:val="007C7DCF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B7880"/>
    <w:rsid w:val="00AC26FF"/>
    <w:rsid w:val="00AF1854"/>
    <w:rsid w:val="00B21176"/>
    <w:rsid w:val="00B4528C"/>
    <w:rsid w:val="00B5575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21415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57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4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41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41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41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57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4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41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41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41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44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OPREMA, društvo s ograničenom odgovornošću za proizvodnju finalnih proizvoda od drveta, uređivanje interijera, trgovi</izvorni_sadrzaj>
    <derivirana_varijabla naziv="DomainObject.Predmet.ProtustrankaFormated_1">  ZADAR OPREMA, društvo s ograničenom odgovornošću za proizvodnju finalnih proizvoda od drveta, uređivanje interijera, trgovi</derivirana_varijabla>
  </DomainObject.Predmet.ProtustrankaFormated>
  <DomainObject.Predmet.ProtustrankaFormatedOIB>
    <izvorni_sadrzaj>  ZADAR OPREMA, društvo s ograničenom odgovornošću za proizvodnju finalnih proizvoda od drveta, uređivanje interijera, trgovi, OIB 92734467027</izvorni_sadrzaj>
    <derivirana_varijabla naziv="DomainObject.Predmet.ProtustrankaFormatedOIB_1">  ZADAR OPREMA, društvo s ograničenom odgovornošću za proizvodnju finalnih proizvoda od drveta, uređivanje interijera, trgovi, OIB 92734467027</derivirana_varijabla>
  </DomainObject.Predmet.ProtustrankaFormatedOIB>
  <DomainObject.Predmet.ProtustrankaFormatedWithAdress>
    <izvorni_sadrzaj> ZADAR OPREMA, društvo s ograničenom odgovornošću za proizvodnju finalnih proizvoda od drveta, uređivanje interijera, trgovi, Put Murata 22/A, 23000 Zadar</izvorni_sadrzaj>
    <derivirana_varijabla naziv="DomainObject.Predmet.ProtustrankaFormatedWithAdress_1"> ZADAR OPREMA, društvo s ograničenom odgovornošću za proizvodnju finalnih proizvoda od drveta, uređivanje interijera, trgovi, Put Murata 22/A, 23000 Zadar</derivirana_varijabla>
  </DomainObject.Predmet.ProtustrankaFormatedWithAdress>
  <DomainObject.Predmet.ProtustrankaFormatedWithAdressOIB>
    <izvorni_sadrzaj> ZADAR OPREMA, društvo s ograničenom odgovornošću za proizvodnju finalnih proizvoda od drveta, uređivanje interijera, trgovi, OIB 92734467027, Put Murata 22/A, 23000 Zadar</izvorni_sadrzaj>
    <derivirana_varijabla naziv="DomainObject.Predmet.ProtustrankaFormatedWithAdressOIB_1"> ZADAR OPREMA, društvo s ograničenom odgovornošću za proizvodnju finalnih proizvoda od drveta, uređivanje interijera, trgovi, OIB 92734467027, Put Murata 22/A, 23000 Zadar</derivirana_varijabla>
  </DomainObject.Predmet.ProtustrankaFormatedWithAdressOIB>
  <DomainObject.Predmet.ProtustrankaWithAdress>
    <izvorni_sadrzaj>ZADAR OPREMA, društvo s ograničenom odgovornošću za proizvodnju finalnih proizvoda od drveta, uređivanje interijera, trgovi Put Murata 22/A, 23000 Zadar</izvorni_sadrzaj>
    <derivirana_varijabla naziv="DomainObject.Predmet.ProtustrankaWithAdress_1">ZADAR OPREMA, društvo s ograničenom odgovornošću za proizvodnju finalnih proizvoda od drveta, uređivanje interijera, trgovi Put Murata 22/A, 23000 Zadar</derivirana_varijabla>
  </DomainObject.Predmet.ProtustrankaWithAdress>
  <DomainObject.Predmet.ProtustrankaWithAdressOIB>
    <izvorni_sadrzaj>ZADAR OPREMA, društvo s ograničenom odgovornošću za proizvodnju finalnih proizvoda od drveta, uređivanje interijera, trgovi, OIB 92734467027, Put Murata 22/A, 23000 Zadar</izvorni_sadrzaj>
    <derivirana_varijabla naziv="DomainObject.Predmet.ProtustrankaWithAdressOIB_1">ZADAR OPREMA, društvo s ograničenom odgovornošću za proizvodnju finalnih proizvoda od drveta, uređivanje interijera, trgovi, OIB 92734467027, Put Murata 22/A, 23000 Zadar</derivirana_varijabla>
  </DomainObject.Predmet.ProtustrankaWithAdressOIB>
  <DomainObject.Predmet.ProtustrankaNazivFormated>
    <izvorni_sadrzaj>ZADAR OPREMA, društvo s ograničenom odgovornošću za proizvodnju finalnih proizvoda od drveta, uređivanje interijera, trgovi</izvorni_sadrzaj>
    <derivirana_varijabla naziv="DomainObject.Predmet.ProtustrankaNazivFormated_1">ZADAR OPREMA, društvo s ograničenom odgovornošću za proizvodnju finalnih proizvoda od drveta, uređivanje interijera, trgovi</derivirana_varijabla>
  </DomainObject.Predmet.ProtustrankaNazivFormated>
  <DomainObject.Predmet.ProtustrankaNazivFormatedOIB>
    <izvorni_sadrzaj>ZADAR OPREMA, društvo s ograničenom odgovornošću za proizvodnju finalnih proizvoda od drveta, uređivanje interijera, trgovi, OIB 92734467027</izvorni_sadrzaj>
    <derivirana_varijabla naziv="DomainObject.Predmet.ProtustrankaNazivFormatedOIB_1">ZADAR OPREMA, društvo s ograničenom odgovornošću za proizvodnju finalnih proizvoda od drveta, uređivanje interijera, trgovi, OIB 92734467027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94.98</izvorni_sadrzaj>
    <derivirana_varijabla naziv="DomainObject.Predmet.TrenutnaVrijednost_1">94.98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OPREMA, društvo s ograničenom odgovornošću za proizvodnju finalnih proizvoda od drveta, uređivanje interijera, trgovi</item>
    </izvorni_sadrzaj>
    <derivirana_varijabla naziv="DomainObject.Predmet.ProtuStrankaListFormated_1">
      <item>ZADAR OPREMA, društvo s ograničenom odgovornošću za proizvodnju finalnih proizvoda od drveta, uređivanje interijera, trgovi</item>
    </derivirana_varijabla>
  </DomainObject.Predmet.ProtuStrankaListFormated>
  <DomainObject.Predmet.ProtuStrankaListFormatedOIB>
    <izvorni_sadrzaj>
      <item>ZADAR OPREMA, društvo s ograničenom odgovornošću za proizvodnju finalnih proizvoda od drveta, uređivanje interijera, trgovi, OIB 92734467027</item>
    </izvorni_sadrzaj>
    <derivirana_varijabla naziv="DomainObject.Predmet.ProtuStrankaListFormatedOIB_1">
      <item>ZADAR OPREMA, društvo s ograničenom odgovornošću za proizvodnju finalnih proizvoda od drveta, uređivanje interijera, trgovi, OIB 92734467027</item>
    </derivirana_varijabla>
  </DomainObject.Predmet.ProtuStrankaListFormatedOIB>
  <DomainObject.Predmet.ProtuStrankaListFormatedWithAdress>
    <izvorni_sadrzaj>
      <item>ZADAR OPREMA, društvo s ograničenom odgovornošću za proizvodnju finalnih proizvoda od drveta, uređivanje interijera, trgovi, Put Murata 22/A, 23000 Zadar</item>
    </izvorni_sadrzaj>
    <derivirana_varijabla naziv="DomainObject.Predmet.ProtuStrankaListFormatedWithAdress_1">
      <item>ZADAR OPREMA, društvo s ograničenom odgovornošću za proizvodnju finalnih proizvoda od drveta, uređivanje interijera, trgovi, Put Murata 22/A, 23000 Zadar</item>
    </derivirana_varijabla>
  </DomainObject.Predmet.ProtuStrankaListFormatedWithAdress>
  <DomainObject.Predmet.ProtuStrankaListFormatedWithAdressOIB>
    <izvorni_sadrzaj>
      <item>ZADAR OPREMA, društvo s ograničenom odgovornošću za proizvodnju finalnih proizvoda od drveta, uređivanje interijera, trgovi, OIB 92734467027, Put Murata 22/A, 23000 Zadar</item>
    </izvorni_sadrzaj>
    <derivirana_varijabla naziv="DomainObject.Predmet.ProtuStrankaListFormatedWithAdressOIB_1">
      <item>ZADAR OPREMA, društvo s ograničenom odgovornošću za proizvodnju finalnih proizvoda od drveta, uređivanje interijera, trgovi, OIB 92734467027, Put Murata 22/A, 23000 Zadar</item>
    </derivirana_varijabla>
  </DomainObject.Predmet.ProtuStrankaListFormatedWithAdressOIB>
  <DomainObject.Predmet.ProtuStrankaListNazivFormated>
    <izvorni_sadrzaj>
      <item>ZADAR OPREMA, društvo s ograničenom odgovornošću za proizvodnju finalnih proizvoda od drveta, uređivanje interijera, trgovi</item>
    </izvorni_sadrzaj>
    <derivirana_varijabla naziv="DomainObject.Predmet.ProtuStrankaListNazivFormated_1">
      <item>ZADAR OPREMA, društvo s ograničenom odgovornošću za proizvodnju finalnih proizvoda od drveta, uređivanje interijera, trgovi</item>
    </derivirana_varijabla>
  </DomainObject.Predmet.ProtuStrankaListNazivFormated>
  <DomainObject.Predmet.ProtuStrankaListNazivFormatedOIB>
    <izvorni_sadrzaj>
      <item>ZADAR OPREMA, društvo s ograničenom odgovornošću za proizvodnju finalnih proizvoda od drveta, uređivanje interijera, trgovi, OIB 92734467027</item>
    </izvorni_sadrzaj>
    <derivirana_varijabla naziv="DomainObject.Predmet.ProtuStrankaListNazivFormatedOIB_1">
      <item>ZADAR OPREMA, društvo s ograničenom odgovornošću za proizvodnju finalnih proizvoda od drveta, uređivanje interijera, trgovi, OIB 92734467027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OPREMA, društvo s ograničenom odgovornošću za proizvodnju finalnih proizvoda od drveta, uređivanje interijera, trgovi</izvorni_sadrzaj>
    <derivirana_varijabla naziv="DomainObject.Predmet.ProtustrankaIDrugi_1">ZADAR OPREMA, društvo s ograničenom odgovornošću za proizvodnju finalnih proizvoda od drveta, uređivanje interijera, trgovi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OPREMA, društvo s ograničenom odgovornošću za proizvodnju finalnih proizvoda od drveta, uređivanje interijera, trgovi, OIB 92734467027, Put Murata 22/A, 23000 Zadar</izvorni_sadrzaj>
    <derivirana_varijabla naziv="DomainObject.Predmet.ProtustrankaIDrugiAdressOIB_1">ZADAR OPREMA, društvo s ograničenom odgovornošću za proizvodnju finalnih proizvoda od drveta, uređivanje interijera, trgovi, OIB 92734467027, Put Murata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OPREMA, društvo s ograničenom odgovornošću za proizvodnju finalnih proizvoda od drveta, uređivanje interijera, trgovi</item>
    </izvorni_sadrzaj>
    <derivirana_varijabla naziv="DomainObject.Predmet.SudioniciListNaziv_1">
      <item>FINA</item>
      <item>ZADAR OPREMA, društvo s ograničenom odgovornošću za proizvodnju finalnih proizvoda od drveta, uređivanje interijera, trgovi</item>
    </derivirana_varijabla>
  </DomainObject.Predmet.SudioniciListNaziv>
  <DomainObject.Predmet.SudioniciListAdressOIB>
    <izvorni_sadrzaj>
      <item>FINA, OIB 85821130368</item>
      <item>ZADAR OPREMA, društvo s ograničenom odgovornošću za proizvodnju finalnih proizvoda od drveta, uređivanje interijera, trgovi, OIB 92734467027, Put Murata 22/A,23000 Zadar</item>
    </izvorni_sadrzaj>
    <derivirana_varijabla naziv="DomainObject.Predmet.SudioniciListAdressOIB_1">
      <item>FINA, OIB 85821130368</item>
      <item>ZADAR OPREMA, društvo s ograničenom odgovornošću za proizvodnju finalnih proizvoda od drveta, uređivanje interijera, trgovi, OIB 92734467027, Put Murata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92734467027</item>
    </izvorni_sadrzaj>
    <derivirana_varijabla naziv="DomainObject.Predmet.SudioniciListNazivOIB_1">
      <item>, OIB 85821130368</item>
      <item>, OIB 92734467027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79</properties:Words>
  <properties:Characters>428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2016-10-24T08:00:00Z</dcterms:created>
  <dc:creator>Administrator</dc:creator>
  <cp:lastModifiedBy>Nena Mužanović</cp:lastModifiedBy>
  <cp:lastPrinted>2016-09-27T09:50:00Z</cp:lastPrinted>
  <dcterms:modified xmlns:xsi="http://www.w3.org/2001/XMLSchema-instance" xsi:type="dcterms:W3CDTF">2017-02-10T09:50:00Z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