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c2b8f" w14:paraId="b7c2b8f" w:rsidRDefault="003040CD" w:rsidP="00A258FF" w:rsidR="003040CD" w:rsidRPr="00F9749E">
      <w:pPr>
        <w15:collapsed w:val="false"/>
      </w:pPr>
      <w:bookmarkStart w:name="_GoBack" w:id="0"/>
      <w:bookmarkEnd w:id="0"/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rPr>
          <w:rFonts w:cs="Tahoma" w:hAnsi="Tahoma" w:ascii="Tahoma"/>
        </w:rPr>
        <w:tab/>
      </w:r>
      <w:r w:rsidRPr="00F9749E">
        <w:tab/>
      </w:r>
      <w:r w:rsidRPr="00F9749E">
        <w:tab/>
      </w:r>
    </w:p>
    <w:p w:rsidRDefault="003040CD" w:rsidP="003040CD" w:rsidR="003040CD" w:rsidRPr="00F9749E">
      <w:r w:rsidRPr="00F9749E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040CD" w:rsidP="003040CD" w:rsidR="003040CD" w:rsidRPr="00F9749E">
      <w:pPr>
        <w:widowControl w:val="false"/>
        <w:jc w:val="both"/>
        <w:rPr>
          <w:lang w:eastAsia="en-US"/>
        </w:rPr>
      </w:pPr>
      <w:r w:rsidRPr="00F9749E">
        <w:rPr>
          <w:lang w:eastAsia="en-US"/>
        </w:rPr>
        <w:t>REPUBLIKA HRVATSKA</w:t>
      </w:r>
    </w:p>
    <w:p w:rsidRDefault="003040CD" w:rsidP="003040CD" w:rsidR="003040CD" w:rsidRPr="00F9749E">
      <w:pPr>
        <w:widowControl w:val="false"/>
        <w:jc w:val="both"/>
        <w:rPr>
          <w:lang w:eastAsia="en-US"/>
        </w:rPr>
      </w:pPr>
      <w:r w:rsidRPr="00F9749E">
        <w:rPr>
          <w:lang w:eastAsia="en-US"/>
        </w:rPr>
        <w:t>TRGOVAČKI SUD U ZAGREBU</w:t>
      </w:r>
    </w:p>
    <w:p w:rsidRDefault="003040CD" w:rsidP="003040CD" w:rsidR="003040CD">
      <w:pPr>
        <w:widowControl w:val="false"/>
        <w:jc w:val="both"/>
        <w:rPr>
          <w:lang w:eastAsia="en-US"/>
        </w:rPr>
      </w:pPr>
      <w:r w:rsidRPr="00F9749E">
        <w:rPr>
          <w:lang w:eastAsia="en-US"/>
        </w:rPr>
        <w:t xml:space="preserve">Zagreb, </w:t>
      </w:r>
      <w:proofErr w:type="spellStart"/>
      <w:r w:rsidRPr="00F9749E">
        <w:rPr>
          <w:lang w:eastAsia="en-US"/>
        </w:rPr>
        <w:t>Amruševa</w:t>
      </w:r>
      <w:proofErr w:type="spellEnd"/>
      <w:r w:rsidRPr="00F9749E">
        <w:rPr>
          <w:lang w:eastAsia="en-US"/>
        </w:rPr>
        <w:t xml:space="preserve"> 2/II</w:t>
      </w:r>
    </w:p>
    <w:p w:rsidRDefault="00A258FF" w:rsidP="003040CD" w:rsidR="00A258FF">
      <w:pPr>
        <w:widowControl w:val="false"/>
        <w:jc w:val="both"/>
        <w:rPr>
          <w:lang w:eastAsia="en-US"/>
        </w:rPr>
      </w:pPr>
    </w:p>
    <w:p w:rsidRDefault="00A258FF" w:rsidP="003040CD" w:rsidR="00A258FF" w:rsidRPr="00F9749E">
      <w:pPr>
        <w:widowControl w:val="false"/>
        <w:jc w:val="both"/>
        <w:rPr>
          <w:lang w:eastAsia="en-US"/>
        </w:rPr>
      </w:pPr>
    </w:p>
    <w:p w:rsidRDefault="003040CD" w:rsidP="003040CD" w:rsidR="003040CD" w:rsidRPr="00F9749E">
      <w:pPr>
        <w:jc w:val="center"/>
        <w:rPr>
          <w:lang w:eastAsia="en-US"/>
        </w:rPr>
      </w:pPr>
      <w:r w:rsidRPr="00F9749E">
        <w:t>R E P U B L I K A  H R V A T S K A</w:t>
      </w:r>
    </w:p>
    <w:p w:rsidRDefault="003040CD" w:rsidP="003040CD" w:rsidR="003040CD" w:rsidRPr="00F9749E">
      <w:pPr>
        <w:jc w:val="center"/>
      </w:pPr>
      <w:r w:rsidRPr="00F9749E">
        <w:t xml:space="preserve">Z A K L J U Č A K </w:t>
      </w:r>
    </w:p>
    <w:p w:rsidRDefault="003040CD" w:rsidP="003040CD" w:rsidR="003040CD" w:rsidRPr="00F9749E">
      <w:pPr>
        <w:jc w:val="both"/>
      </w:pPr>
    </w:p>
    <w:p w:rsidRDefault="003040CD" w:rsidP="003040CD" w:rsidR="003040CD" w:rsidRPr="00F9749E">
      <w:pPr>
        <w:jc w:val="both"/>
        <w:rPr>
          <w:lang w:val="pt-BR"/>
        </w:rPr>
      </w:pPr>
      <w:r w:rsidRPr="00F9749E">
        <w:rPr>
          <w:lang w:val="pt-BR"/>
        </w:rPr>
        <w:t>Trgovački sud u Zagrebu, po sucu pojedincu Nikoli Ribariću, kao stečajnom sucu, u stečajnom predmetu nad stečajnim dužnikom SPECIMEN d.o.o. u stečaju, Zagreb (Grad Zagreb), Bednjanska 10, OIB: 3772</w:t>
      </w:r>
      <w:r w:rsidR="00FF31EE">
        <w:rPr>
          <w:lang w:val="pt-BR"/>
        </w:rPr>
        <w:t xml:space="preserve">6990723, MBS: 080494423,  dana </w:t>
      </w:r>
      <w:r w:rsidR="00FC0402">
        <w:rPr>
          <w:lang w:val="pt-BR"/>
        </w:rPr>
        <w:t>24</w:t>
      </w:r>
      <w:r w:rsidRPr="00F9749E">
        <w:rPr>
          <w:lang w:val="pt-BR"/>
        </w:rPr>
        <w:t>.</w:t>
      </w:r>
      <w:r w:rsidR="00FC0402">
        <w:rPr>
          <w:lang w:val="pt-BR"/>
        </w:rPr>
        <w:t xml:space="preserve"> travnja</w:t>
      </w:r>
      <w:r w:rsidR="00F9749E">
        <w:rPr>
          <w:lang w:val="pt-BR"/>
        </w:rPr>
        <w:t xml:space="preserve"> </w:t>
      </w:r>
      <w:r w:rsidRPr="00F9749E">
        <w:rPr>
          <w:lang w:val="pt-BR"/>
        </w:rPr>
        <w:t>201</w:t>
      </w:r>
      <w:r w:rsidR="00FC0402">
        <w:rPr>
          <w:lang w:val="pt-BR"/>
        </w:rPr>
        <w:t>9</w:t>
      </w:r>
      <w:r w:rsidRPr="00F9749E">
        <w:rPr>
          <w:lang w:val="pt-BR"/>
        </w:rPr>
        <w:t xml:space="preserve">.,   </w:t>
      </w:r>
    </w:p>
    <w:p w:rsidRDefault="008D0305" w:rsidP="008D0305" w:rsidR="008D0305" w:rsidRPr="00F9749E">
      <w:pPr>
        <w:jc w:val="both"/>
      </w:pPr>
    </w:p>
    <w:p w:rsidRDefault="001C2673" w:rsidP="001C2673" w:rsidR="001C2673" w:rsidRPr="00F9749E">
      <w:pPr>
        <w:jc w:val="both"/>
      </w:pPr>
    </w:p>
    <w:p w:rsidRDefault="001C2673" w:rsidP="001C2673" w:rsidR="001C2673" w:rsidRPr="00F9749E">
      <w:pPr>
        <w:jc w:val="both"/>
        <w:rPr>
          <w:bCs/>
        </w:rPr>
      </w:pPr>
      <w:r w:rsidRPr="00F9749E">
        <w:tab/>
      </w:r>
      <w:r w:rsidRPr="00F9749E">
        <w:tab/>
      </w:r>
      <w:r w:rsidRPr="00F9749E">
        <w:tab/>
      </w:r>
      <w:r w:rsidRPr="00F9749E">
        <w:tab/>
      </w:r>
      <w:r w:rsidRPr="00F9749E">
        <w:tab/>
        <w:t xml:space="preserve">z a k </w:t>
      </w:r>
      <w:proofErr w:type="spellStart"/>
      <w:r w:rsidRPr="00F9749E">
        <w:t>lj</w:t>
      </w:r>
      <w:proofErr w:type="spellEnd"/>
      <w:r w:rsidRPr="00F9749E">
        <w:t xml:space="preserve"> u č i o    j e </w:t>
      </w:r>
    </w:p>
    <w:p w:rsidRDefault="001C2673" w:rsidP="001C2673" w:rsidR="001C2673" w:rsidRPr="00F9749E">
      <w:pPr>
        <w:jc w:val="both"/>
      </w:pPr>
    </w:p>
    <w:p w:rsidRDefault="005078C7" w:rsidP="00A77317" w:rsidR="001C2673" w:rsidRPr="00F9749E">
      <w:pPr>
        <w:jc w:val="both"/>
      </w:pPr>
      <w:r w:rsidRPr="00F9749E">
        <w:t>I</w:t>
      </w:r>
      <w:r w:rsidR="00A77317" w:rsidRPr="00F9749E">
        <w:tab/>
      </w:r>
      <w:r w:rsidRPr="00F9749E">
        <w:t>Određuje</w:t>
      </w:r>
      <w:r w:rsidR="004C61A7" w:rsidRPr="00F9749E">
        <w:t>,</w:t>
      </w:r>
      <w:r w:rsidRPr="00F9749E">
        <w:t xml:space="preserve"> se temeljem čl. </w:t>
      </w:r>
      <w:r w:rsidR="001C2673" w:rsidRPr="00F9749E">
        <w:t>38</w:t>
      </w:r>
      <w:r w:rsidR="0060697D" w:rsidRPr="00F9749E">
        <w:t>.</w:t>
      </w:r>
      <w:r w:rsidR="001C2673" w:rsidRPr="00F9749E">
        <w:t>a</w:t>
      </w:r>
      <w:r w:rsidRPr="00F9749E">
        <w:t xml:space="preserve"> Stečajnog zakona</w:t>
      </w:r>
      <w:r w:rsidR="004C61A7" w:rsidRPr="00F9749E">
        <w:t>,</w:t>
      </w:r>
      <w:r w:rsidRPr="00F9749E">
        <w:t xml:space="preserve"> Skupština vjerovnika radi</w:t>
      </w:r>
      <w:r w:rsidR="00F9749E">
        <w:t>:</w:t>
      </w:r>
    </w:p>
    <w:p w:rsidRDefault="001C2673" w:rsidP="00A77317" w:rsidR="001C2673" w:rsidRPr="00F9749E">
      <w:pPr>
        <w:jc w:val="both"/>
      </w:pPr>
    </w:p>
    <w:p w:rsidRDefault="008436F8" w:rsidP="001C2673" w:rsidR="008436F8" w:rsidRPr="00F9749E">
      <w:pPr>
        <w:numPr>
          <w:ilvl w:val="0"/>
          <w:numId w:val="2"/>
        </w:numPr>
        <w:jc w:val="both"/>
      </w:pPr>
      <w:r w:rsidRPr="00F9749E">
        <w:t>Izvješće stečajnog upravitelja</w:t>
      </w:r>
    </w:p>
    <w:p w:rsidRDefault="008436F8" w:rsidP="00B73E64" w:rsidR="00B73E64" w:rsidRPr="00F9749E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9749E">
        <w:rPr>
          <w:sz w:val="24"/>
          <w:szCs w:val="24"/>
        </w:rPr>
        <w:t>Izvješće o nalazu i mišljenju vještaka financijske struke</w:t>
      </w:r>
      <w:r w:rsidR="00FF31EE">
        <w:rPr>
          <w:sz w:val="24"/>
          <w:szCs w:val="24"/>
        </w:rPr>
        <w:t>, po odluci</w:t>
      </w:r>
      <w:r w:rsidRPr="00F9749E">
        <w:rPr>
          <w:sz w:val="24"/>
          <w:szCs w:val="24"/>
        </w:rPr>
        <w:t xml:space="preserve"> skupštine vjerovnika od </w:t>
      </w:r>
      <w:r w:rsidR="00873B70" w:rsidRPr="00F9749E">
        <w:rPr>
          <w:sz w:val="24"/>
          <w:szCs w:val="24"/>
        </w:rPr>
        <w:t>9.3.2017.</w:t>
      </w:r>
      <w:r w:rsidR="00FF31EE">
        <w:rPr>
          <w:sz w:val="24"/>
          <w:szCs w:val="24"/>
        </w:rPr>
        <w:t>, na okolnost</w:t>
      </w:r>
      <w:r w:rsidR="00B73E64" w:rsidRPr="00F9749E">
        <w:rPr>
          <w:sz w:val="24"/>
          <w:szCs w:val="24"/>
        </w:rPr>
        <w:t xml:space="preserve"> postojanja potraživanja stečajnog dužnika SPECIMEN d.o.o. u stečaju, prema dužniku Jurici Pevecu.</w:t>
      </w:r>
    </w:p>
    <w:p w:rsidRDefault="00B73E64" w:rsidP="00665F0C" w:rsidR="00665F0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F9749E">
        <w:rPr>
          <w:sz w:val="24"/>
          <w:szCs w:val="24"/>
        </w:rPr>
        <w:t xml:space="preserve">Razno </w:t>
      </w:r>
    </w:p>
    <w:p w:rsidRDefault="00665F0C" w:rsidP="00665F0C" w:rsidR="00665F0C" w:rsidRPr="00665F0C">
      <w:pPr>
        <w:pStyle w:val="Odlomakpopisa"/>
        <w:ind w:left="1065"/>
        <w:jc w:val="both"/>
        <w:rPr>
          <w:sz w:val="24"/>
          <w:szCs w:val="24"/>
        </w:rPr>
      </w:pPr>
    </w:p>
    <w:p w:rsidRDefault="001C2673" w:rsidP="00A5777C" w:rsidR="00A77317">
      <w:pPr>
        <w:jc w:val="center"/>
        <w:rPr>
          <w:b/>
        </w:rPr>
      </w:pPr>
      <w:r w:rsidRPr="00F9749E">
        <w:rPr>
          <w:b/>
        </w:rPr>
        <w:t xml:space="preserve">za </w:t>
      </w:r>
      <w:r w:rsidR="00FC0402">
        <w:rPr>
          <w:b/>
        </w:rPr>
        <w:t>14</w:t>
      </w:r>
      <w:r w:rsidR="00A22E70" w:rsidRPr="00F9749E">
        <w:rPr>
          <w:b/>
        </w:rPr>
        <w:t>.</w:t>
      </w:r>
      <w:r w:rsidR="00FC0402">
        <w:rPr>
          <w:b/>
        </w:rPr>
        <w:t xml:space="preserve"> svibnja</w:t>
      </w:r>
      <w:r w:rsidR="00A22E70" w:rsidRPr="00F9749E">
        <w:rPr>
          <w:b/>
        </w:rPr>
        <w:t xml:space="preserve"> 20</w:t>
      </w:r>
      <w:r w:rsidR="008556C1" w:rsidRPr="00F9749E">
        <w:rPr>
          <w:b/>
        </w:rPr>
        <w:t>1</w:t>
      </w:r>
      <w:r w:rsidR="00FC0402">
        <w:rPr>
          <w:b/>
        </w:rPr>
        <w:t>9</w:t>
      </w:r>
      <w:r w:rsidR="005078C7" w:rsidRPr="00F9749E">
        <w:rPr>
          <w:b/>
        </w:rPr>
        <w:t>. godine</w:t>
      </w:r>
      <w:r w:rsidR="00A77317" w:rsidRPr="00F9749E">
        <w:rPr>
          <w:b/>
        </w:rPr>
        <w:t xml:space="preserve"> </w:t>
      </w:r>
      <w:r w:rsidR="005078C7" w:rsidRPr="00F9749E">
        <w:rPr>
          <w:b/>
        </w:rPr>
        <w:t xml:space="preserve">u </w:t>
      </w:r>
      <w:proofErr w:type="spellStart"/>
      <w:r w:rsidR="00AC49E6" w:rsidRPr="00F9749E">
        <w:rPr>
          <w:b/>
        </w:rPr>
        <w:t>1</w:t>
      </w:r>
      <w:r w:rsidR="004134E8" w:rsidRPr="00F9749E">
        <w:rPr>
          <w:b/>
        </w:rPr>
        <w:t>0</w:t>
      </w:r>
      <w:proofErr w:type="spellEnd"/>
      <w:r w:rsidR="004134E8" w:rsidRPr="00F9749E">
        <w:rPr>
          <w:b/>
        </w:rPr>
        <w:t>,</w:t>
      </w:r>
      <w:proofErr w:type="spellStart"/>
      <w:r w:rsidR="004134E8" w:rsidRPr="00F9749E">
        <w:rPr>
          <w:b/>
        </w:rPr>
        <w:t>30</w:t>
      </w:r>
      <w:proofErr w:type="spellEnd"/>
      <w:r w:rsidR="005078C7" w:rsidRPr="00F9749E">
        <w:rPr>
          <w:b/>
        </w:rPr>
        <w:t xml:space="preserve"> sati</w:t>
      </w:r>
    </w:p>
    <w:p w:rsidRDefault="00665F0C" w:rsidP="00A5777C" w:rsidR="00665F0C" w:rsidRPr="00F9749E">
      <w:pPr>
        <w:jc w:val="center"/>
        <w:rPr>
          <w:b/>
        </w:rPr>
      </w:pPr>
    </w:p>
    <w:p w:rsidRDefault="005078C7" w:rsidP="00A77317" w:rsidR="005078C7" w:rsidRPr="00F9749E">
      <w:pPr>
        <w:ind w:firstLine="708" w:left="1416"/>
        <w:jc w:val="both"/>
        <w:rPr>
          <w:b/>
        </w:rPr>
      </w:pPr>
      <w:r w:rsidRPr="00F9749E">
        <w:rPr>
          <w:b/>
        </w:rPr>
        <w:t xml:space="preserve"> </w:t>
      </w:r>
    </w:p>
    <w:p w:rsidRDefault="005078C7" w:rsidP="005078C7" w:rsidR="005078C7" w:rsidRPr="00F9749E">
      <w:r w:rsidRPr="00F9749E">
        <w:t xml:space="preserve">u prostorijama Trgovačkog suda u Zagrebu, Petrinjska 8, </w:t>
      </w:r>
      <w:r w:rsidR="00A714EE">
        <w:t>soba</w:t>
      </w:r>
      <w:r w:rsidR="00FC0402">
        <w:t xml:space="preserve"> 82</w:t>
      </w:r>
      <w:r w:rsidR="00A714EE">
        <w:t xml:space="preserve"> (</w:t>
      </w:r>
      <w:r w:rsidR="00C8356B" w:rsidRPr="00F9749E">
        <w:t>II</w:t>
      </w:r>
      <w:r w:rsidR="001C31BA" w:rsidRPr="00F9749E">
        <w:t xml:space="preserve"> kat</w:t>
      </w:r>
      <w:r w:rsidR="0060697D" w:rsidRPr="00F9749E">
        <w:t xml:space="preserve"> ulične zgrade</w:t>
      </w:r>
      <w:r w:rsidR="001C31BA" w:rsidRPr="00F9749E">
        <w:t>)</w:t>
      </w:r>
      <w:r w:rsidR="00A714EE">
        <w:t>.</w:t>
      </w:r>
    </w:p>
    <w:p w:rsidRDefault="00A77317" w:rsidP="005078C7" w:rsidR="00A77317" w:rsidRPr="00F9749E"/>
    <w:p w:rsidRDefault="005078C7" w:rsidP="00A77317" w:rsidR="005078C7" w:rsidRPr="00F9749E">
      <w:pPr>
        <w:jc w:val="both"/>
      </w:pPr>
      <w:r w:rsidRPr="00F9749E">
        <w:t>II</w:t>
      </w:r>
      <w:r w:rsidR="00A77317" w:rsidRPr="00F9749E">
        <w:tab/>
      </w:r>
      <w:r w:rsidRPr="00F9749E">
        <w:t xml:space="preserve">Na Skupštinu se pozivaju pristupiti vjerovnici stečajne mase, stečajni upravitelj i stečajni vjerovnici. </w:t>
      </w:r>
    </w:p>
    <w:p w:rsidRDefault="00727700" w:rsidP="00727700" w:rsidR="00727700" w:rsidRPr="00F9749E"/>
    <w:p w:rsidRDefault="00A22E70" w:rsidP="00727700" w:rsidR="005078C7" w:rsidRPr="00F9749E">
      <w:pPr>
        <w:jc w:val="center"/>
      </w:pPr>
      <w:r w:rsidRPr="00F9749E">
        <w:t xml:space="preserve">U Zagrebu, </w:t>
      </w:r>
      <w:r w:rsidR="00FC0402">
        <w:t>24</w:t>
      </w:r>
      <w:r w:rsidR="005078C7" w:rsidRPr="00F9749E">
        <w:t>.</w:t>
      </w:r>
      <w:r w:rsidR="00FC0402">
        <w:t xml:space="preserve"> travnja</w:t>
      </w:r>
      <w:r w:rsidR="005078C7" w:rsidRPr="00F9749E">
        <w:t xml:space="preserve"> 201</w:t>
      </w:r>
      <w:r w:rsidR="00FC0402">
        <w:t>9</w:t>
      </w:r>
      <w:r w:rsidR="005078C7" w:rsidRPr="00F9749E">
        <w:t>.</w:t>
      </w:r>
    </w:p>
    <w:p w:rsidRDefault="005078C7" w:rsidP="005078C7" w:rsidR="005078C7" w:rsidRPr="00F9749E"/>
    <w:p w:rsidRDefault="00A714EE" w:rsidP="00A714EE" w:rsidR="00F4363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4363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714EE" w:rsidP="00A714EE" w:rsidR="0074680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F43630">
        <w:rPr>
          <w:rFonts w:hAnsi="Times New Roman" w:ascii="Times New Roman"/>
          <w:b w:val="false"/>
          <w:color w:val="auto"/>
          <w:szCs w:val="24"/>
        </w:rPr>
        <w:t>Nikola Ribarić</w:t>
      </w:r>
      <w:r w:rsidR="0074680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46807" w:rsidP="00A714EE" w:rsidR="00746807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746807" w:rsidP="00746807" w:rsidR="00746807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746807" w:rsidP="00A714EE" w:rsidR="00F4363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Maja Hajtek</w:t>
      </w:r>
      <w:r w:rsidR="00F43630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C0402" w:rsidP="00FC0402" w:rsidR="00FC04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A714EE" w:rsidP="00FC0402" w:rsidR="00A714E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46807" w:rsidP="00FC0402" w:rsidR="0074680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746807" w:rsidP="00FC0402" w:rsidR="0074680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C0402" w:rsidP="00FC0402" w:rsidR="00FC040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FC0402" w:rsidP="00FC0402" w:rsidR="00FC0402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</w:t>
      </w:r>
      <w:proofErr w:type="spellStart"/>
      <w:r>
        <w:t>11</w:t>
      </w:r>
      <w:proofErr w:type="spellEnd"/>
      <w:r>
        <w:t xml:space="preserve"> </w:t>
      </w:r>
      <w:proofErr w:type="spellStart"/>
      <w:r>
        <w:t>toč</w:t>
      </w:r>
      <w:proofErr w:type="spellEnd"/>
      <w:r>
        <w:t>. 9 SZ-a)</w:t>
      </w:r>
    </w:p>
    <w:p w:rsidRDefault="00FC0402" w:rsidP="00FC0402" w:rsidR="00FC0402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FC0402" w:rsidP="00746807" w:rsidR="00FC0402" w:rsidRPr="00F9749E">
      <w:pPr>
        <w:ind w:left="720"/>
      </w:pPr>
    </w:p>
    <w:sectPr w:rsidSect="00A258FF" w:rsidR="00FC0402" w:rsidRPr="00F9749E">
      <w:headerReference w:type="default" r:id="rId10"/>
      <w:pgSz w:h="16838" w:w="11906"/>
      <w:pgMar w:gutter="0" w:footer="708" w:header="708" w:left="1417" w:bottom="1417" w:right="1417" w:top="110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8FF" w:rsidP="00A258FF" w:rsidR="00A258FF">
      <w:r>
        <w:separator/>
      </w:r>
    </w:p>
  </w:endnote>
  <w:endnote w:id="0" w:type="continuationSeparator">
    <w:p w:rsidRDefault="00A258FF" w:rsidP="00A258FF" w:rsidR="00A258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8FF" w:rsidP="00A258FF" w:rsidR="00A258FF">
      <w:r>
        <w:separator/>
      </w:r>
    </w:p>
  </w:footnote>
  <w:footnote w:id="0" w:type="continuationSeparator">
    <w:p w:rsidRDefault="00A258FF" w:rsidP="00A258FF" w:rsidR="00A258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58FF" w:rsidP="00A258FF" w:rsidR="00A258FF">
    <w:pPr>
      <w:pStyle w:val="Zaglavlje"/>
      <w:jc w:val="right"/>
    </w:pPr>
    <w:proofErr w:type="spellStart"/>
    <w:r w:rsidRPr="00F9749E">
      <w:t>72</w:t>
    </w:r>
    <w:proofErr w:type="spellEnd"/>
    <w:r>
      <w:t>.</w:t>
    </w:r>
    <w:r w:rsidRPr="00F9749E">
      <w:t xml:space="preserve"> St-</w:t>
    </w:r>
    <w:proofErr w:type="spellStart"/>
    <w:r w:rsidRPr="00F9749E">
      <w:t>1094</w:t>
    </w:r>
    <w:proofErr w:type="spellEnd"/>
    <w:r w:rsidRPr="00F9749E">
      <w:t>/</w:t>
    </w:r>
    <w:proofErr w:type="spellStart"/>
    <w:r w:rsidRPr="00F9749E">
      <w:t>2013</w:t>
    </w:r>
    <w:proofErr w:type="spellEnd"/>
    <w:r>
      <w:t>-</w:t>
    </w:r>
    <w:proofErr w:type="spellStart"/>
    <w:r>
      <w:t>67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353C91"/>
    <w:multiLevelType w:val="hybridMultilevel"/>
    <w:tmpl w:val="02F6FC10"/>
    <w:lvl w:tplc="000C321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2D45BDB"/>
    <w:multiLevelType w:val="hybridMultilevel"/>
    <w:tmpl w:val="954C2364"/>
    <w:lvl w:tplc="CE3459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132B10"/>
    <w:rsid w:val="001B0526"/>
    <w:rsid w:val="001C2673"/>
    <w:rsid w:val="001C31BA"/>
    <w:rsid w:val="002604E3"/>
    <w:rsid w:val="003040CD"/>
    <w:rsid w:val="004134E8"/>
    <w:rsid w:val="0046020C"/>
    <w:rsid w:val="00483F70"/>
    <w:rsid w:val="004C61A7"/>
    <w:rsid w:val="005078C7"/>
    <w:rsid w:val="0051311D"/>
    <w:rsid w:val="005447B3"/>
    <w:rsid w:val="005630FC"/>
    <w:rsid w:val="005A5A54"/>
    <w:rsid w:val="0060697D"/>
    <w:rsid w:val="00665F0C"/>
    <w:rsid w:val="00727700"/>
    <w:rsid w:val="00746807"/>
    <w:rsid w:val="00784480"/>
    <w:rsid w:val="00810AC1"/>
    <w:rsid w:val="008436F8"/>
    <w:rsid w:val="00843E52"/>
    <w:rsid w:val="008556C1"/>
    <w:rsid w:val="00873B70"/>
    <w:rsid w:val="008D0305"/>
    <w:rsid w:val="009151C4"/>
    <w:rsid w:val="009A7A1A"/>
    <w:rsid w:val="009C0544"/>
    <w:rsid w:val="00A22E70"/>
    <w:rsid w:val="00A258FF"/>
    <w:rsid w:val="00A52FAE"/>
    <w:rsid w:val="00A5777C"/>
    <w:rsid w:val="00A66BD2"/>
    <w:rsid w:val="00A714EE"/>
    <w:rsid w:val="00A77317"/>
    <w:rsid w:val="00A8382A"/>
    <w:rsid w:val="00A91D54"/>
    <w:rsid w:val="00AC49E6"/>
    <w:rsid w:val="00B11912"/>
    <w:rsid w:val="00B322F7"/>
    <w:rsid w:val="00B637F8"/>
    <w:rsid w:val="00B73E64"/>
    <w:rsid w:val="00BB4D3C"/>
    <w:rsid w:val="00C8356B"/>
    <w:rsid w:val="00D344D2"/>
    <w:rsid w:val="00EA10DC"/>
    <w:rsid w:val="00F43630"/>
    <w:rsid w:val="00F43F40"/>
    <w:rsid w:val="00F9749E"/>
    <w:rsid w:val="00FC0402"/>
    <w:rsid w:val="00FF3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344D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D030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3E64"/>
    <w:pPr>
      <w:ind w:left="720"/>
      <w:contextualSpacing/>
    </w:pPr>
    <w:rPr>
      <w:sz w:val="22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A258F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58FF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A258F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25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807"/>
    <w:rPr>
      <w:rFonts w:cs="Tahoma" w:hAnsi="Tahoma" w:ascii="Tahoma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807"/>
    <w:rPr>
      <w:rFonts w:cs="Tahoma" w:hAnsi="Tahoma" w:ascii="Tahoma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807"/>
    <w:rPr>
      <w:rFonts w:cs="Tahoma" w:hAnsi="Tahoma" w:ascii="Tahoma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344D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344D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8D03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D030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73E64"/>
    <w:pPr>
      <w:ind w:left="720"/>
      <w:contextualSpacing/>
    </w:pPr>
    <w:rPr>
      <w:sz w:val="22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A258F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58FF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A258F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258FF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807"/>
    <w:rPr>
      <w:rFonts w:ascii="Tahoma" w:cs="Tahoma" w:hAnsi="Tahoma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807"/>
    <w:rPr>
      <w:rFonts w:ascii="Tahoma" w:cs="Tahoma" w:hAnsi="Tahoma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807"/>
    <w:rPr>
      <w:rFonts w:ascii="Tahoma" w:cs="Tahoma" w:hAnsi="Tahoma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132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71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139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72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St-1094/2013</izvorni_sadrzaj>
    <derivirana_varijabla naziv="DomainObject.Predmet.OznakaBroj_1">St-1094/2013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SPECIMEN d.o.o. za savjetovanje u vezi s poslovanjem i upravljanjem</izvorni_sadrzaj>
    <derivirana_varijabla naziv="DomainObject.Predmet.ProtustrankaFormated_1">  SPECIMEN d.o.o. za savjetovanje u vezi s poslovanjem i upravljanjem</derivirana_varijabla>
  </DomainObject.Predmet.ProtustrankaFormated>
  <DomainObject.Predmet.ProtustrankaFormatedOIB>
    <izvorni_sadrzaj>  SPECIMEN d.o.o. za savjetovanje u vezi s poslovanjem i upravljanjem, OIB 37726990723</izvorni_sadrzaj>
    <derivirana_varijabla naziv="DomainObject.Predmet.ProtustrankaFormatedOIB_1">  SPECIMEN d.o.o. za savjetovanje u vezi s poslovanjem i upravljanjem, OIB 37726990723</derivirana_varijabla>
  </DomainObject.Predmet.ProtustrankaFormatedOIB>
  <DomainObject.Predmet.ProtustrankaFormatedWithAdress>
    <izvorni_sadrzaj> SPECIMEN d.o.o. za savjetovanje u vezi s poslovanjem i upravljanjem, Bednjanska 10, 10000 Zagreb</izvorni_sadrzaj>
    <derivirana_varijabla naziv="DomainObject.Predmet.ProtustrankaFormatedWithAdress_1"> SPECIMEN d.o.o. za savjetovanje u vezi s poslovanjem i upravljanjem, Bednjanska 10, 10000 Zagreb</derivirana_varijabla>
  </DomainObject.Predmet.ProtustrankaFormatedWithAdress>
  <DomainObject.Predmet.ProtustrankaFormatedWithAdressOIB>
    <izvorni_sadrzaj> SPECIMEN d.o.o. za savjetovanje u vezi s poslovanjem i upravljanjem, OIB 37726990723, Bednjanska 10, 10000 Zagreb</izvorni_sadrzaj>
    <derivirana_varijabla naziv="DomainObject.Predmet.ProtustrankaFormatedWithAdressOIB_1"> SPECIMEN d.o.o. za savjetovanje u vezi s poslovanjem i upravljanjem, OIB 37726990723, Bednjanska 10, 10000 Zagreb</derivirana_varijabla>
  </DomainObject.Predmet.ProtustrankaFormatedWithAdressOIB>
  <DomainObject.Predmet.ProtustrankaWithAdress>
    <izvorni_sadrzaj>SPECIMEN d.o.o. za savjetovanje u vezi s poslovanjem i upravljanjem Bednjanska 10, 10000 Zagreb</izvorni_sadrzaj>
    <derivirana_varijabla naziv="DomainObject.Predmet.ProtustrankaWithAdress_1">SPECIMEN d.o.o. za savjetovanje u vezi s poslovanjem i upravljanjem Bednjanska 10, 10000 Zagreb</derivirana_varijabla>
  </DomainObject.Predmet.ProtustrankaWithAdress>
  <DomainObject.Predmet.ProtustrankaWithAdressOIB>
    <izvorni_sadrzaj>SPECIMEN d.o.o. za savjetovanje u vezi s poslovanjem i upravljanjem, OIB 37726990723, Bednjanska 10, 10000 Zagreb</izvorni_sadrzaj>
    <derivirana_varijabla naziv="DomainObject.Predmet.ProtustrankaWithAdressOIB_1">SPECIMEN d.o.o. za savjetovanje u vezi s poslovanjem i upravljanjem, OIB 37726990723, Bednjanska 10, 10000 Zagreb</derivirana_varijabla>
  </DomainObject.Predmet.ProtustrankaWithAdressOIB>
  <DomainObject.Predmet.ProtustrankaNazivFormated>
    <izvorni_sadrzaj>SPECIMEN d.o.o. za savjetovanje u vezi s poslovanjem i upravljanjem</izvorni_sadrzaj>
    <derivirana_varijabla naziv="DomainObject.Predmet.ProtustrankaNazivFormated_1">SPECIMEN d.o.o. za savjetovanje u vezi s poslovanjem i upravljanjem</derivirana_varijabla>
  </DomainObject.Predmet.ProtustrankaNazivFormated>
  <DomainObject.Predmet.ProtustrankaNazivFormatedOIB>
    <izvorni_sadrzaj>SPECIMEN d.o.o. za savjetovanje u vezi s poslovanjem i upravljanjem, OIB 37726990723</izvorni_sadrzaj>
    <derivirana_varijabla naziv="DomainObject.Predmet.ProtustrankaNazivFormatedOIB_1">SPECIMEN d.o.o. za savjetovanje u vezi s poslovanjem i upravljanjem, OIB 37726990723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ILICA 307, 10000 Zagreb</izvorni_sadrzaj>
    <derivirana_varijabla naziv="DomainObject.Predmet.StrankaFormatedWithAdress_1"> FINA, ILICA 307, 10000 Zagreb</derivirana_varijabla>
  </DomainObject.Predmet.StrankaFormatedWithAdress>
  <DomainObject.Predmet.StrankaFormatedWithAdressOIB>
    <izvorni_sadrzaj> FINA, OIB 85821130368, ILICA 307, 10000 Zagreb</izvorni_sadrzaj>
    <derivirana_varijabla naziv="DomainObject.Predmet.StrankaFormatedWithAdressOIB_1"> FINA, OIB 85821130368, ILICA 307, 10000 Zagreb</derivirana_varijabla>
  </DomainObject.Predmet.StrankaFormatedWithAdressOIB>
  <DomainObject.Predmet.StrankaWithAdress>
    <izvorni_sadrzaj>FINA ILICA 307,10000 Zagreb</izvorni_sadrzaj>
    <derivirana_varijabla naziv="DomainObject.Predmet.StrankaWithAdress_1">FINA ILICA 307,10000 Zagreb</derivirana_varijabla>
  </DomainObject.Predmet.StrankaWithAdress>
  <DomainObject.Predmet.StrankaWithAdressOIB>
    <izvorni_sadrzaj>FINA, OIB 85821130368, ILICA 307,10000 Zagreb</izvorni_sadrzaj>
    <derivirana_varijabla naziv="DomainObject.Predmet.StrankaWithAdressOIB_1">FINA, OIB 85821130368, ILICA 307,10000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ILICA 307, 10000 Zagreb</item>
    </izvorni_sadrzaj>
    <derivirana_varijabla naziv="DomainObject.Predmet.StrankaListFormatedWithAdress_1">
      <item>FINA, ILICA 307, 10000 Zagreb</item>
    </derivirana_varijabla>
  </DomainObject.Predmet.StrankaListFormatedWithAdress>
  <DomainObject.Predmet.StrankaListFormatedWithAdressOIB>
    <izvorni_sadrzaj>
      <item>FINA, OIB 85821130368, ILICA 307, 10000 Zagreb</item>
    </izvorni_sadrzaj>
    <derivirana_varijabla naziv="DomainObject.Predmet.StrankaListFormatedWithAdressOIB_1">
      <item>FINA, OIB 85821130368, ILICA 307,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SPECIMEN d.o.o. za savjetovanje u vezi s poslovanjem i upravljanjem</item>
    </izvorni_sadrzaj>
    <derivirana_varijabla naziv="DomainObject.Predmet.ProtuStrankaListFormated_1">
      <item>SPECIMEN d.o.o. za savjetovanje u vezi s poslovanjem i upravljanjem</item>
    </derivirana_varijabla>
  </DomainObject.Predmet.ProtuStrankaListFormated>
  <DomainObject.Predmet.ProtuStrankaListFormatedOIB>
    <izvorni_sadrzaj>
      <item>SPECIMEN d.o.o. za savjetovanje u vezi s poslovanjem i upravljanjem, OIB 37726990723</item>
    </izvorni_sadrzaj>
    <derivirana_varijabla naziv="DomainObject.Predmet.ProtuStrankaListFormatedOIB_1">
      <item>SPECIMEN d.o.o. za savjetovanje u vezi s poslovanjem i upravljanjem, OIB 37726990723</item>
    </derivirana_varijabla>
  </DomainObject.Predmet.ProtuStrankaListFormatedOIB>
  <DomainObject.Predmet.ProtuStrankaListFormatedWithAdress>
    <izvorni_sadrzaj>
      <item>SPECIMEN d.o.o. za savjetovanje u vezi s poslovanjem i upravljanjem, Bednjanska 10, 10000 Zagreb</item>
    </izvorni_sadrzaj>
    <derivirana_varijabla naziv="DomainObject.Predmet.ProtuStrankaListFormatedWithAdress_1">
      <item>SPECIMEN d.o.o. za savjetovanje u vezi s poslovanjem i upravljanjem, Bednjanska 10, 10000 Zagreb</item>
    </derivirana_varijabla>
  </DomainObject.Predmet.ProtuStrankaListFormatedWithAdress>
  <DomainObject.Predmet.ProtuStrankaListFormatedWithAdressOIB>
    <izvorni_sadrzaj>
      <item>SPECIMEN d.o.o. za savjetovanje u vezi s poslovanjem i upravljanjem, OIB 37726990723, Bednjanska 10, 10000 Zagreb</item>
    </izvorni_sadrzaj>
    <derivirana_varijabla naziv="DomainObject.Predmet.ProtuStrankaListFormatedWithAdressOIB_1">
      <item>SPECIMEN d.o.o. za savjetovanje u vezi s poslovanjem i upravljanjem, OIB 37726990723, Bednjanska 10, 10000 Zagreb</item>
    </derivirana_varijabla>
  </DomainObject.Predmet.ProtuStrankaListFormatedWithAdressOIB>
  <DomainObject.Predmet.ProtuStrankaListNazivFormated>
    <izvorni_sadrzaj>
      <item>SPECIMEN d.o.o. za savjetovanje u vezi s poslovanjem i upravljanjem</item>
    </izvorni_sadrzaj>
    <derivirana_varijabla naziv="DomainObject.Predmet.ProtuStrankaListNazivFormated_1">
      <item>SPECIMEN d.o.o. za savjetovanje u vezi s poslovanjem i upravljanjem</item>
    </derivirana_varijabla>
  </DomainObject.Predmet.ProtuStrankaListNazivFormated>
  <DomainObject.Predmet.ProtuStrankaListNazivFormatedOIB>
    <izvorni_sadrzaj>
      <item>SPECIMEN d.o.o. za savjetovanje u vezi s poslovanjem i upravljanjem, OIB 37726990723</item>
    </izvorni_sadrzaj>
    <derivirana_varijabla naziv="DomainObject.Predmet.ProtuStrankaListNazivFormatedOIB_1">
      <item>SPECIMEN d.o.o. za savjetovanje u vezi s poslovanjem i upravljanjem, OIB 37726990723</item>
    </derivirana_varijabla>
  </DomainObject.Predmet.ProtuStrankaListNazivFormatedOIB>
  <DomainObject.Predmet.OstaliList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Formated>
  <DomainObject.Predmet.OstaliList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FormatedOIB>
  <DomainObject.Predmet.OstaliListFormatedWithAdress>
    <izvorni_sadrzaj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izvorni_sadrzaj>
    <derivirana_varijabla naziv="DomainObject.Predmet.OstaliListFormatedWithAdress_1">
      <item>Jurica Pevec, Ozaljska 43, 10000 Zagreb</item>
      <item>Darko Radmilović, Šenova 7, 10000 Zagreb</item>
      <item>Ana Babić, Bednjanska 8a, 10000 Zagreb</item>
      <item>Boris Kostić, Strojarska 12a/II, 10000 Zagreb</item>
      <item>HRVATSKE ŠUME d.o.o., Vukotinovićeva 2, 10000 Zagreb</item>
      <item>OD Klišanin i partneri, Zelinska 2/I, 10000 Zagreb</item>
      <item>ZAGREBAČKA BANKA DIONIČKO DRUŠTVO, Trg bana Josipa Jelačića 10, 10000 Zagreb</item>
      <item>OD Poldan, Gatara, Dizdarević, Vižintin, Komorski, Ul. grada Mainza 11, 10000 Zagreb</item>
      <item>ŽUPANIJSKO DRŽAVNO ODVJETNIŠTVO U ZAGREBU, Savska Cesta 41, 10000 Zagreb</item>
      <item>Melita Božić, P.coppe 4, 52210 Rovinj</item>
      <item>Danica Smojver, Sv. Roka 11, 10000 Zagreb</item>
    </derivirana_varijabla>
  </DomainObject.Predmet.OstaliListFormatedWithAdress>
  <DomainObject.Predmet.OstaliListFormatedWithAdressOIB>
    <izvorni_sadrzaj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izvorni_sadrzaj>
    <derivirana_varijabla naziv="DomainObject.Predmet.OstaliListFormatedWithAdressOIB_1">
      <item>Jurica Pevec, OIB 26372810817, Ozaljska 43, 10000 Zagreb</item>
      <item>Darko Radmilović, OIB 96595697939, Šenova 7, 10000 Zagreb</item>
      <item>Ana Babić, Bednjanska 8a, 10000 Zagreb</item>
      <item>Boris Kostić, Strojarska 12a/II, 10000 Zagreb</item>
      <item>HRVATSKE ŠUME d.o.o., OIB 69693144506, Vukotinovićeva 2, 10000 Zagreb</item>
      <item>OD Klišanin i partneri, Zelinska 2/I, 10000 Zagreb</item>
      <item>ZAGREBAČKA BANKA DIONIČKO DRUŠTVO, OIB 92963223473, Trg bana Josipa Jelačića 10, 10000 Zagreb</item>
      <item>OD Poldan, Gatara, Dizdarević, Vižintin, Komorski, Ul. grada Mainza 11, 10000 Zagreb</item>
      <item>ŽUPANIJSKO DRŽAVNO ODVJETNIŠTVO U ZAGREBU, OIB 16488001145, Savska Cesta 41, 10000 Zagreb</item>
      <item>Melita Božić, OIB 22565258855, P.coppe 4, 52210 Rovinj</item>
      <item>Danica Smojver, OIB 99462840462, Sv. Roka 11, 10000 Zagreb</item>
    </derivirana_varijabla>
  </DomainObject.Predmet.OstaliListFormatedWithAdressOIB>
  <DomainObject.Predmet.OstaliListNazivFormated>
    <izvorni_sadrzaj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OstaliListNazivFormated_1"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OstaliListNazivFormated>
  <DomainObject.Predmet.OstaliListNazivFormatedOIB>
    <izvorni_sadrzaj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izvorni_sadrzaj>
    <derivirana_varijabla naziv="DomainObject.Predmet.OstaliListNazivFormatedOIB_1">
      <item>Jurica Pevec, OIB 26372810817</item>
      <item>Darko Radmilović, OIB 96595697939</item>
      <item>Ana Babić</item>
      <item>Boris Kostić</item>
      <item>HRVATSKE ŠUME d.o.o., OIB 69693144506</item>
      <item>OD Klišanin i partneri</item>
      <item>ZAGREBAČKA BANKA DIONIČKO DRUŠTVO, OIB 92963223473</item>
      <item>OD Poldan, Gatara, Dizdarević, Vižintin, Komorski</item>
      <item>ŽUPANIJSKO DRŽAVNO ODVJETNIŠTVO U ZAGREBU, OIB 16488001145</item>
      <item>Melita Božić, OIB 22565258855</item>
      <item>Danica Smojver, OIB 99462840462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SPECIMEN d.o.o. za savjetovanje u vezi s poslovanjem i upravljanjem</izvorni_sadrzaj>
    <derivirana_varijabla naziv="DomainObject.Predmet.ProtustrankaIDrugi_1">SPECIMEN d.o.o. za savjetovanje u vezi s poslovanjem i upravljanjem</derivirana_varijabla>
  </DomainObject.Predmet.ProtustrankaIDrugi>
  <DomainObject.Predmet.StrankaIDrugiAdressOIB>
    <izvorni_sadrzaj>FINA, OIB 85821130368, ILICA 307, 10000 Zagreb</izvorni_sadrzaj>
    <derivirana_varijabla naziv="DomainObject.Predmet.StrankaIDrugiAdressOIB_1">FINA, OIB 85821130368, ILICA 307, 10000 Zagreb</derivirana_varijabla>
  </DomainObject.Predmet.StrankaIDrugiAdressOIB>
  <DomainObject.Predmet.ProtustrankaIDrugiAdressOIB>
    <izvorni_sadrzaj>SPECIMEN d.o.o. za savjetovanje u vezi s poslovanjem i upravljanjem, OIB 37726990723, Bednjanska 10, 10000 Zagreb</izvorni_sadrzaj>
    <derivirana_varijabla naziv="DomainObject.Predmet.ProtustrankaIDrugiAdressOIB_1">SPECIMEN d.o.o. za savjetovanje u vezi s poslovanjem i upravljanjem, OIB 37726990723,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izvorni_sadrzaj>
    <derivirana_varijabla naziv="DomainObject.Predmet.SudioniciListNaziv_1">
      <item>SPECIMEN d.o.o. za savjetovanje u vezi s poslovanjem i upravljanjem</item>
      <item>FINA</item>
      <item>Jurica Pevec</item>
      <item>Darko Radmilović</item>
      <item>Ana Babić</item>
      <item>Boris Kostić</item>
      <item>HRVATSKE ŠUME d.o.o.</item>
      <item>OD Klišanin i partneri</item>
      <item>ZAGREBAČKA BANKA DIONIČKO DRUŠTVO</item>
      <item>OD Poldan, Gatara, Dizdarević, Vižintin, Komorski</item>
      <item>ŽUPANIJSKO DRŽAVNO ODVJETNIŠTVO U ZAGREBU</item>
      <item>Melita Božić</item>
      <item>Danica Smojver</item>
    </derivirana_varijabla>
  </DomainObject.Predmet.SudioniciListNaziv>
  <DomainObject.Predmet.SudioniciListAdressOIB>
    <izvorni_sadrzaj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izvorni_sadrzaj>
    <derivirana_varijabla naziv="DomainObject.Predmet.SudioniciListAdressOIB_1">
      <item>SPECIMEN d.o.o. za savjetovanje u vezi s poslovanjem i upravljanjem, OIB 37726990723, Bednjanska 10,10000 Zagreb</item>
      <item>FINA, OIB 85821130368, ILICA 307,10000 Zagreb</item>
      <item>Jurica Pevec, OIB 26372810817, Ozaljska 43,10000 Zagreb</item>
      <item>Darko Radmilović, OIB 96595697939, Šenova 7,10000 Zagreb</item>
      <item>Ana Babić, Bednjanska 8a,10000 Zagreb</item>
      <item>Boris Kostić, Strojarska 12a/II,10000 Zagreb</item>
      <item>HRVATSKE ŠUME d.o.o., OIB 69693144506, Vukotinovićeva 2,10000 Zagreb</item>
      <item>OD Klišanin i partneri, Zelinska 2/I,10000 Zagreb</item>
      <item>ZAGREBAČKA BANKA DIONIČKO DRUŠTVO, OIB 92963223473, Trg bana Josipa Jelačića 10,10000 Zagreb</item>
      <item>OD Poldan, Gatara, Dizdarević, Vižintin, Komorski, Ul. grada Mainza 11,10000 Zagreb</item>
      <item>ŽUPANIJSKO DRŽAVNO ODVJETNIŠTVO U ZAGREBU, OIB 16488001145, Savska Cesta 41,10000 Zagreb</item>
      <item>Melita Božić, OIB 22565258855, P.coppe 4,52210 Rovinj</item>
      <item>Danica Smojver, OIB 99462840462, Sv. Roka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izvorni_sadrzaj>
    <derivirana_varijabla naziv="DomainObject.Predmet.SudioniciListNazivOIB_1">
      <item>, OIB 37726990723</item>
      <item>, OIB 85821130368</item>
      <item>, OIB 26372810817</item>
      <item>, OIB 96595697939</item>
      <item>, OIB null</item>
      <item>, OIB null</item>
      <item>, OIB 69693144506</item>
      <item>, OIB null</item>
      <item>, OIB 92963223473</item>
      <item>, OIB null</item>
      <item>, OIB 16488001145</item>
      <item>, OIB 22565258855</item>
      <item>, OIB 99462840462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2018.</izvorni_sadrzaj>
    <derivirana_varijabla naziv="DomainObject.Predmet.DatumZadnjeOdrzaneSudskeRadnje_1">9. travnja 2018.</derivirana_varijabla>
  </DomainObject.Predmet.DatumZadnjeOdrzaneSudskeRadnje>
  <DomainObject.PredzadnjaOdlukaIzPredmeta.DatumDonosenjaOdluke>
    <izvorni_sadrzaj>5. ožujka 2018.</izvorni_sadrzaj>
    <derivirana_varijabla naziv="DomainObject.PredzadnjaOdlukaIzPredmeta.DatumDonosenjaOdluke_1">5. ožujka 2018.</derivirana_varijabla>
  </DomainObject.PredzadnjaOdlukaIzPredmeta.DatumDonosenjaOdluke>
  <DomainObject.PredzadnjaOdlukaIzPredmeta.Oznaka>
    <izvorni_sadrzaj>St-1094/2013-56</izvorni_sadrzaj>
    <derivirana_varijabla naziv="DomainObject.PredzadnjaOdlukaIzPredmeta.Oznaka_1">St-1094/2013-56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194</properties:Words>
  <properties:Characters>972</properties:Characters>
  <properties:Lines>47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2019-04-24T11:39:00Z</dcterms:created>
  <dc:creator>nribaric</dc:creator>
  <cp:lastModifiedBy>Maja Hajtek</cp:lastModifiedBy>
  <cp:lastPrinted>2019-04-24T12:36:00Z</cp:lastPrinted>
  <dcterms:modified xmlns:xsi="http://www.w3.org/2001/XMLSchema-instance" xsi:type="dcterms:W3CDTF">2019-04-24T12:36:00Z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za skupštinu vjerovnika  - specimen 24.4.2019..docx)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