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3cf5" w14:paraId="1863cf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51D2A">
        <w:t>409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D93B17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93B17">
        <w:t>27</w:t>
      </w:r>
      <w:r w:rsidR="000E039A">
        <w:t xml:space="preserve">. </w:t>
      </w:r>
      <w:r w:rsidR="00D93B17">
        <w:t>veljače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051D2A">
        <w:rPr>
          <w:lang w:eastAsia="en-US"/>
        </w:rPr>
        <w:t>NO BOSS</w:t>
      </w:r>
      <w:r w:rsidR="00051D2A" w:rsidRPr="00E7460D">
        <w:rPr>
          <w:lang w:eastAsia="en-US"/>
        </w:rPr>
        <w:t xml:space="preserve"> </w:t>
      </w:r>
      <w:r w:rsidR="00051D2A">
        <w:rPr>
          <w:lang w:eastAsia="en-US"/>
        </w:rPr>
        <w:t>j.</w:t>
      </w:r>
      <w:r w:rsidR="00051D2A" w:rsidRPr="00E7460D">
        <w:rPr>
          <w:lang w:eastAsia="en-US"/>
        </w:rPr>
        <w:t xml:space="preserve">d.o.o., </w:t>
      </w:r>
      <w:r w:rsidR="00051D2A">
        <w:rPr>
          <w:lang w:eastAsia="en-US"/>
        </w:rPr>
        <w:t>Zadar</w:t>
      </w:r>
      <w:r w:rsidR="00051D2A" w:rsidRPr="00E7460D">
        <w:rPr>
          <w:lang w:eastAsia="en-US"/>
        </w:rPr>
        <w:t xml:space="preserve">, </w:t>
      </w:r>
      <w:r w:rsidR="00051D2A">
        <w:rPr>
          <w:lang w:eastAsia="en-US"/>
        </w:rPr>
        <w:t>Ulica Franje Fanceva 41</w:t>
      </w:r>
      <w:r w:rsidR="00051D2A" w:rsidRPr="00E7460D">
        <w:rPr>
          <w:lang w:eastAsia="en-US"/>
        </w:rPr>
        <w:t xml:space="preserve">, OIB: </w:t>
      </w:r>
      <w:r w:rsidR="00051D2A">
        <w:rPr>
          <w:lang w:eastAsia="en-US"/>
        </w:rPr>
        <w:t>95334621536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39510B" w:rsidP="006525A1" w:rsidR="006525A1" w:rsidRPr="00816C78">
      <w:pPr>
        <w:jc w:val="both"/>
      </w:pPr>
      <w:r>
        <w:t>Početak u 9</w:t>
      </w:r>
      <w:r w:rsidR="00076762">
        <w:t>,</w:t>
      </w:r>
      <w:r>
        <w:t>15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D93B17" w:rsidP="00D93B17" w:rsidR="00D93B17">
      <w:pPr>
        <w:jc w:val="both"/>
      </w:pPr>
      <w:r w:rsidRPr="00816C78">
        <w:t>Za stečajnog dužnika:</w:t>
      </w:r>
      <w:r>
        <w:t xml:space="preserve"> zastupnik po zakonu Eduard Srzentić, identitet utvrđen uvidom u osobnu iskaznicu</w:t>
      </w:r>
    </w:p>
    <w:p w:rsidRDefault="00D93B17" w:rsidP="00D93B17" w:rsidR="00D93B17" w:rsidRPr="00816C78">
      <w:pPr>
        <w:jc w:val="both"/>
      </w:pPr>
      <w:r w:rsidRPr="00816C78">
        <w:t xml:space="preserve">                                       </w:t>
      </w:r>
    </w:p>
    <w:p w:rsidRDefault="00D93B17" w:rsidP="00D93B17" w:rsidR="00D93B17">
      <w:pPr>
        <w:jc w:val="both"/>
      </w:pPr>
      <w:r w:rsidRPr="00816C78">
        <w:t>Za predlagatelja</w:t>
      </w:r>
      <w:r>
        <w:t>:  nitko</w:t>
      </w:r>
    </w:p>
    <w:p w:rsidRDefault="00D93B17" w:rsidP="00D93B17" w:rsidR="00D93B17">
      <w:pPr>
        <w:jc w:val="both"/>
      </w:pPr>
    </w:p>
    <w:p w:rsidRDefault="00D93B17" w:rsidP="00D93B17" w:rsidR="00D93B1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39510B">
        <w:rPr>
          <w:lang w:eastAsia="en-US"/>
        </w:rPr>
        <w:t>NO BOSS</w:t>
      </w:r>
      <w:r w:rsidR="0039510B" w:rsidRPr="00E7460D">
        <w:rPr>
          <w:lang w:eastAsia="en-US"/>
        </w:rPr>
        <w:t xml:space="preserve"> </w:t>
      </w:r>
      <w:r w:rsidR="0039510B">
        <w:rPr>
          <w:lang w:eastAsia="en-US"/>
        </w:rPr>
        <w:t>j.</w:t>
      </w:r>
      <w:r w:rsidR="0039510B" w:rsidRPr="00E7460D">
        <w:rPr>
          <w:lang w:eastAsia="en-US"/>
        </w:rPr>
        <w:t xml:space="preserve">d.o.o., </w:t>
      </w:r>
      <w:r w:rsidR="0039510B">
        <w:rPr>
          <w:lang w:eastAsia="en-US"/>
        </w:rPr>
        <w:t>Zadar</w:t>
      </w:r>
    </w:p>
    <w:p w:rsidRDefault="00D93B17" w:rsidP="00D93B17" w:rsidR="00D93B17">
      <w:pPr>
        <w:jc w:val="both"/>
      </w:pPr>
    </w:p>
    <w:p w:rsidRDefault="00D93B17" w:rsidP="00D93B17" w:rsidR="00D93B17" w:rsidRPr="002528EB">
      <w:pPr>
        <w:jc w:val="both"/>
      </w:pPr>
      <w:r>
        <w:t>Sudac donosi</w:t>
      </w:r>
    </w:p>
    <w:p w:rsidRDefault="00D93B17" w:rsidP="00D93B17" w:rsidR="00D93B17" w:rsidRPr="002528EB">
      <w:pPr>
        <w:jc w:val="center"/>
      </w:pPr>
      <w:r w:rsidRPr="002528EB">
        <w:t xml:space="preserve">r j e š e nj e </w:t>
      </w:r>
    </w:p>
    <w:p w:rsidRDefault="00D93B17" w:rsidP="00D93B17" w:rsidR="00D93B17" w:rsidRPr="002528EB">
      <w:pPr>
        <w:jc w:val="center"/>
      </w:pPr>
    </w:p>
    <w:p w:rsidRDefault="00D93B17" w:rsidP="00D93B17" w:rsidR="00D93B17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D93B17" w:rsidP="00D93B17" w:rsidR="00D93B17">
      <w:pPr>
        <w:jc w:val="both"/>
      </w:pPr>
    </w:p>
    <w:p w:rsidRDefault="00D93B17" w:rsidP="00D93B17" w:rsidR="00D93B17">
      <w:pPr>
        <w:jc w:val="both"/>
      </w:pPr>
      <w:r w:rsidRPr="002C241F">
        <w:t xml:space="preserve">Upoznaje ukratko prisutne sa sadržajem prijedloga za otvaranje stečajnog postupka.  </w:t>
      </w:r>
    </w:p>
    <w:p w:rsidRDefault="00D93B17" w:rsidP="00D93B17" w:rsidR="00D93B17">
      <w:pPr>
        <w:jc w:val="both"/>
      </w:pPr>
    </w:p>
    <w:p w:rsidRDefault="00D93B17" w:rsidP="00D93B17" w:rsidR="00D93B17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D93B17" w:rsidP="00D93B17" w:rsidR="00D93B17" w:rsidRPr="002C241F">
      <w:pPr>
        <w:jc w:val="both"/>
      </w:pPr>
    </w:p>
    <w:p w:rsidRDefault="00D93B17" w:rsidP="00D93B17" w:rsidR="00D93B17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39510B">
        <w:t>SPLITSKE I OTP</w:t>
      </w:r>
      <w:r>
        <w:t xml:space="preserve"> banke d.d. otvoren žiro račun.</w:t>
      </w:r>
    </w:p>
    <w:p w:rsidRDefault="00D93B17" w:rsidP="00D93B17" w:rsidR="00D93B17" w:rsidRPr="002C241F">
      <w:pPr>
        <w:ind w:firstLine="708"/>
        <w:jc w:val="both"/>
      </w:pPr>
    </w:p>
    <w:p w:rsidRDefault="00D93B17" w:rsidP="00D93B17" w:rsidR="00D93B17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39510B">
        <w:t>ugostiteljstvo</w:t>
      </w:r>
      <w:r>
        <w:t>.</w:t>
      </w:r>
    </w:p>
    <w:p w:rsidRDefault="00D93B17" w:rsidP="00D93B17" w:rsidR="00D93B17">
      <w:pPr>
        <w:jc w:val="both"/>
      </w:pPr>
    </w:p>
    <w:p w:rsidRDefault="00D93B17" w:rsidP="00D93B17" w:rsidR="00D93B17">
      <w:pPr>
        <w:jc w:val="both"/>
      </w:pPr>
      <w:r>
        <w:t>Dužnik navodi da posluje</w:t>
      </w:r>
      <w:r w:rsidR="0039510B">
        <w:t xml:space="preserve"> i ima dvoje </w:t>
      </w:r>
      <w:r>
        <w:t>zaposlenika.</w:t>
      </w:r>
    </w:p>
    <w:p w:rsidRDefault="00D93B17" w:rsidP="00D93B17" w:rsidR="00D93B17" w:rsidRPr="002C241F">
      <w:pPr>
        <w:jc w:val="both"/>
      </w:pPr>
    </w:p>
    <w:p w:rsidRDefault="00D93B17" w:rsidP="00D93B17" w:rsidR="0039510B">
      <w:pPr>
        <w:jc w:val="both"/>
      </w:pPr>
      <w:r w:rsidRPr="002C241F">
        <w:t>Što se tiče imovine</w:t>
      </w:r>
      <w:r w:rsidR="0039510B">
        <w:t xml:space="preserve"> navodi da imovine nema, da ugostiteljski obrt posluje u iznajmljenom prostoru, sa iznajmljenom opremom. Ne razumije odakle dug od 5.000,00 kuna. Smatra da je u međuvremenu dug, ako je i postojao sigurno podmiren.</w:t>
      </w:r>
    </w:p>
    <w:p w:rsidRDefault="00D93B17" w:rsidP="00D93B17" w:rsidR="00D93B17">
      <w:pPr>
        <w:jc w:val="both"/>
      </w:pPr>
    </w:p>
    <w:p w:rsidRDefault="00D93B17" w:rsidP="00D93B17" w:rsidR="00D93B17">
      <w:pPr>
        <w:jc w:val="both"/>
      </w:pPr>
      <w:r>
        <w:t>Ne zna da je žiro račun u blokadi.</w:t>
      </w:r>
    </w:p>
    <w:p w:rsidRDefault="00D93B17" w:rsidP="00D93B17" w:rsidR="00D93B17">
      <w:pPr>
        <w:jc w:val="both"/>
      </w:pPr>
    </w:p>
    <w:p w:rsidRDefault="00D93B17" w:rsidP="00D93B17" w:rsidR="00D93B17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D93B17" w:rsidP="00D93B17" w:rsidR="00D93B17">
      <w:pPr>
        <w:jc w:val="both"/>
      </w:pPr>
    </w:p>
    <w:p w:rsidRDefault="00D93B17" w:rsidP="00D93B17" w:rsidR="00D93B17">
      <w:pPr>
        <w:jc w:val="both"/>
      </w:pPr>
      <w:r>
        <w:t xml:space="preserve">Eduard Srzentić navodi da je njegov broj mobitela: </w:t>
      </w:r>
      <w:r w:rsidR="0039510B">
        <w:t>091/9555-892</w:t>
      </w:r>
    </w:p>
    <w:p w:rsidRDefault="00D93B17" w:rsidP="00D93B17" w:rsidR="00D93B17" w:rsidRPr="002C241F">
      <w:pPr>
        <w:jc w:val="both"/>
      </w:pPr>
    </w:p>
    <w:p w:rsidRDefault="00D93B17" w:rsidP="00D93B17" w:rsidR="00D93B17">
      <w:pPr>
        <w:jc w:val="both"/>
      </w:pPr>
      <w:r>
        <w:t>Knjigovodstvo</w:t>
      </w:r>
      <w:r w:rsidR="0039510B">
        <w:t xml:space="preserve"> se vodi u servisu i tamo su knjige.</w:t>
      </w:r>
      <w:r>
        <w:t xml:space="preserve"> </w:t>
      </w:r>
    </w:p>
    <w:p w:rsidRDefault="0039510B" w:rsidP="00D93B17" w:rsidR="0039510B">
      <w:pPr>
        <w:jc w:val="both"/>
      </w:pPr>
    </w:p>
    <w:p w:rsidRDefault="0039510B" w:rsidP="00D93B17" w:rsidR="00D93B17">
      <w:pPr>
        <w:jc w:val="both"/>
      </w:pPr>
      <w:r>
        <w:t>Posebno navodi će podmiriti</w:t>
      </w:r>
      <w:r w:rsidR="00D93B17">
        <w:t xml:space="preserve"> dug</w:t>
      </w:r>
      <w:r>
        <w:t xml:space="preserve"> u najkraćem roku, ali ponavlja da misli da je dug podmiren.</w:t>
      </w:r>
      <w:r w:rsidR="00D93B17">
        <w:t xml:space="preserve"> </w:t>
      </w:r>
    </w:p>
    <w:p w:rsidRDefault="00D93B17" w:rsidP="00D93B17" w:rsidR="00D93B17">
      <w:pPr>
        <w:jc w:val="both"/>
      </w:pPr>
    </w:p>
    <w:p w:rsidRDefault="00D93B17" w:rsidP="00D93B17" w:rsidR="00D93B17">
      <w:pPr>
        <w:jc w:val="both"/>
      </w:pPr>
      <w:r>
        <w:t xml:space="preserve">Sudac donosi </w:t>
      </w:r>
    </w:p>
    <w:p w:rsidRDefault="00D93B17" w:rsidP="00D93B17" w:rsidR="00D93B17">
      <w:pPr>
        <w:jc w:val="both"/>
      </w:pPr>
    </w:p>
    <w:p w:rsidRDefault="00D93B17" w:rsidP="00D93B17" w:rsidR="00D93B17">
      <w:pPr>
        <w:jc w:val="center"/>
      </w:pPr>
      <w:r>
        <w:t xml:space="preserve">r j e š e nj e </w:t>
      </w:r>
    </w:p>
    <w:p w:rsidRDefault="00D93B17" w:rsidP="00D93B17" w:rsidR="00D93B17" w:rsidRPr="000124EC">
      <w:pPr>
        <w:jc w:val="both"/>
        <w:rPr>
          <w:b/>
        </w:rPr>
      </w:pPr>
    </w:p>
    <w:p w:rsidRDefault="00D93B17" w:rsidP="00D93B17" w:rsidR="00D93B17" w:rsidRPr="007A3E16">
      <w:pPr>
        <w:jc w:val="both"/>
      </w:pPr>
      <w:r w:rsidRPr="007A3E16">
        <w:t>Odluka će biti donesena u zakonskom roku.</w:t>
      </w:r>
    </w:p>
    <w:p w:rsidRDefault="00D93B17" w:rsidP="00D93B17" w:rsidR="00D93B17">
      <w:pPr>
        <w:jc w:val="both"/>
      </w:pPr>
    </w:p>
    <w:p w:rsidRDefault="00D93B17" w:rsidP="00D93B17" w:rsidR="00D93B17" w:rsidRPr="002C241F">
      <w:pPr>
        <w:jc w:val="both"/>
      </w:pPr>
      <w:r w:rsidRPr="002C241F">
        <w:t xml:space="preserve">Dovršeno u </w:t>
      </w:r>
      <w:r w:rsidR="0039510B">
        <w:t>9,23</w:t>
      </w:r>
      <w:r>
        <w:t xml:space="preserve"> sati</w:t>
      </w:r>
    </w:p>
    <w:p w:rsidRDefault="00D93B17" w:rsidP="00D93B17" w:rsidR="00D93B17">
      <w:pPr>
        <w:jc w:val="both"/>
      </w:pPr>
    </w:p>
    <w:p w:rsidRDefault="00D93B17" w:rsidP="00D93B17" w:rsidR="00D93B17" w:rsidRPr="002C241F">
      <w:pPr>
        <w:ind w:firstLine="708"/>
        <w:jc w:val="both"/>
      </w:pPr>
    </w:p>
    <w:p w:rsidRDefault="00D93B17" w:rsidP="00D93B17" w:rsidR="00D93B17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D93B17" w:rsidP="00D93B17" w:rsidR="00D93B17" w:rsidRPr="002C241F"/>
    <w:p w:rsidRDefault="00D93B17" w:rsidP="00D93B17" w:rsidR="00D93B17" w:rsidRPr="002C241F"/>
    <w:p w:rsidRDefault="00D93B17" w:rsidP="00D93B17" w:rsidR="00D93B17" w:rsidRPr="002C241F"/>
    <w:p w:rsidRDefault="00D93B17" w:rsidP="00D93B17" w:rsidR="00D93B17" w:rsidRPr="002C241F"/>
    <w:p w:rsidRDefault="00D93B17" w:rsidP="00D93B17" w:rsidR="00D93B17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D93B17" w:rsidP="00D93B17" w:rsidR="00D93B17" w:rsidRPr="002C241F"/>
    <w:p w:rsidRDefault="00D93B17" w:rsidP="00D93B17" w:rsidR="00D93B17" w:rsidRPr="002C241F">
      <w:pPr>
        <w:jc w:val="both"/>
      </w:pPr>
    </w:p>
    <w:p w:rsidRDefault="00D93B17" w:rsidP="00D93B17" w:rsidR="00D93B17" w:rsidRPr="002C241F">
      <w:pPr>
        <w:jc w:val="both"/>
      </w:pPr>
    </w:p>
    <w:p w:rsidRDefault="00D93B17" w:rsidP="00D93B17" w:rsidR="00D93B17">
      <w:pPr>
        <w:jc w:val="both"/>
      </w:pPr>
    </w:p>
    <w:p w:rsidRDefault="00D93B17" w:rsidP="00D93B17" w:rsidR="00D93B17">
      <w:pPr>
        <w:jc w:val="both"/>
      </w:pPr>
    </w:p>
    <w:p w:rsidRDefault="00D93B17" w:rsidP="00D93B17" w:rsidR="00D93B17">
      <w:pPr>
        <w:jc w:val="both"/>
      </w:pPr>
    </w:p>
    <w:p w:rsidRDefault="00D93B17" w:rsidP="00D93B17" w:rsidR="00D93B17" w:rsidRPr="002C241F">
      <w:pPr>
        <w:jc w:val="both"/>
      </w:pPr>
    </w:p>
    <w:p w:rsidRDefault="00D93B17" w:rsidP="00D93B17" w:rsidR="00D93B17" w:rsidRPr="002C241F">
      <w:pPr>
        <w:jc w:val="both"/>
      </w:pPr>
    </w:p>
    <w:p w:rsidRDefault="00A25693" w:rsidP="00D93B17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2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30FAF">
      <w:t>388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730FAF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9510B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2CE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71F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93B17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07A8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30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2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2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2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2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30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2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2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2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2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St-409/2018-7</izvorni_sadrzaj>
    <derivirana_varijabla naziv="DomainObject.Zapisnik.Oznaka_1">St-409/2018-7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BOSS j.d.o.o. za ugostiteljstvo</izvorni_sadrzaj>
    <derivirana_varijabla naziv="DomainObject.Predmet.ProtustrankaFormated_1">  NO BOSS j.d.o.o. za ugostiteljstvo</derivirana_varijabla>
  </DomainObject.Predmet.ProtustrankaFormated>
  <DomainObject.Predmet.ProtustrankaFormatedOIB>
    <izvorni_sadrzaj>  NO BOSS j.d.o.o. za ugostiteljstvo, OIB 95334621536</izvorni_sadrzaj>
    <derivirana_varijabla naziv="DomainObject.Predmet.ProtustrankaFormatedOIB_1">  NO BOSS j.d.o.o. za ugostiteljstvo, OIB 95334621536</derivirana_varijabla>
  </DomainObject.Predmet.ProtustrankaFormatedOIB>
  <DomainObject.Predmet.ProtustrankaFormatedWithAdress>
    <izvorni_sadrzaj> NO BOSS j.d.o.o. za ugostiteljstvo, Ulica Franje Fanceva 41, 23000 Zadar</izvorni_sadrzaj>
    <derivirana_varijabla naziv="DomainObject.Predmet.ProtustrankaFormatedWithAdress_1"> NO BOSS j.d.o.o. za ugostiteljstvo, Ulica Franje Fanceva 41, 23000 Zadar</derivirana_varijabla>
  </DomainObject.Predmet.ProtustrankaFormatedWithAdress>
  <DomainObject.Predmet.ProtustrankaFormatedWithAdressOIB>
    <izvorni_sadrzaj> NO BOSS j.d.o.o. za ugostiteljstvo, OIB 95334621536, Ulica Franje Fanceva 41, 23000 Zadar</izvorni_sadrzaj>
    <derivirana_varijabla naziv="DomainObject.Predmet.ProtustrankaFormatedWithAdressOIB_1"> NO BOSS j.d.o.o. za ugostiteljstvo, OIB 95334621536, Ulica Franje Fanceva 41, 23000 Zadar</derivirana_varijabla>
  </DomainObject.Predmet.ProtustrankaFormatedWithAdressOIB>
  <DomainObject.Predmet.ProtustrankaWithAdress>
    <izvorni_sadrzaj>NO BOSS j.d.o.o. za ugostiteljstvo Ulica Franje Fanceva 41, 23000 Zadar</izvorni_sadrzaj>
    <derivirana_varijabla naziv="DomainObject.Predmet.ProtustrankaWithAdress_1">NO BOSS j.d.o.o. za ugostiteljstvo Ulica Franje Fanceva 41, 23000 Zadar</derivirana_varijabla>
  </DomainObject.Predmet.ProtustrankaWithAdress>
  <DomainObject.Predmet.ProtustrankaWithAdressOIB>
    <izvorni_sadrzaj>NO BOSS j.d.o.o. za ugostiteljstvo, OIB 95334621536, Ulica Franje Fanceva 41, 23000 Zadar</izvorni_sadrzaj>
    <derivirana_varijabla naziv="DomainObject.Predmet.ProtustrankaWithAdressOIB_1">NO BOSS j.d.o.o. za ugostiteljstvo, OIB 95334621536, Ulica Franje Fanceva 41, 23000 Zadar</derivirana_varijabla>
  </DomainObject.Predmet.ProtustrankaWithAdressOIB>
  <DomainObject.Predmet.ProtustrankaNazivFormated>
    <izvorni_sadrzaj>NO BOSS j.d.o.o. za ugostiteljstvo</izvorni_sadrzaj>
    <derivirana_varijabla naziv="DomainObject.Predmet.ProtustrankaNazivFormated_1">NO BOSS j.d.o.o. za ugostiteljstvo</derivirana_varijabla>
  </DomainObject.Predmet.ProtustrankaNazivFormated>
  <DomainObject.Predmet.ProtustrankaNazivFormatedOIB>
    <izvorni_sadrzaj>NO BOSS j.d.o.o. za ugostiteljstvo, OIB 95334621536</izvorni_sadrzaj>
    <derivirana_varijabla naziv="DomainObject.Predmet.ProtustrankaNazivFormatedOIB_1">NO BOSS j.d.o.o. za ugostiteljstvo, OIB 95334621536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 BOSS j.d.o.o. za ugostiteljstvo</item>
    </izvorni_sadrzaj>
    <derivirana_varijabla naziv="DomainObject.Predmet.ProtuStrankaListFormated_1">
      <item>NO BOSS j.d.o.o. za ugostiteljstvo</item>
    </derivirana_varijabla>
  </DomainObject.Predmet.ProtuStrankaListFormated>
  <DomainObject.Predmet.ProtuStrankaListFormatedOIB>
    <izvorni_sadrzaj>
      <item>NO BOSS j.d.o.o. za ugostiteljstvo, OIB 95334621536</item>
    </izvorni_sadrzaj>
    <derivirana_varijabla naziv="DomainObject.Predmet.ProtuStrankaListFormatedOIB_1">
      <item>NO BOSS j.d.o.o. za ugostiteljstvo, OIB 95334621536</item>
    </derivirana_varijabla>
  </DomainObject.Predmet.ProtuStrankaListFormatedOIB>
  <DomainObject.Predmet.ProtuStrankaListFormatedWithAdress>
    <izvorni_sadrzaj>
      <item>NO BOSS j.d.o.o. za ugostiteljstvo, Ulica Franje Fanceva 41, 23000 Zadar</item>
    </izvorni_sadrzaj>
    <derivirana_varijabla naziv="DomainObject.Predmet.ProtuStrankaListFormatedWithAdress_1">
      <item>NO BOSS j.d.o.o. za ugostiteljstvo, Ulica Franje Fanceva 41, 23000 Zadar</item>
    </derivirana_varijabla>
  </DomainObject.Predmet.ProtuStrankaListFormatedWithAdress>
  <DomainObject.Predmet.ProtuStrankaListFormatedWithAdressOIB>
    <izvorni_sadrzaj>
      <item>NO BOSS j.d.o.o. za ugostiteljstvo, OIB 95334621536, Ulica Franje Fanceva 41, 23000 Zadar</item>
    </izvorni_sadrzaj>
    <derivirana_varijabla naziv="DomainObject.Predmet.ProtuStrankaListFormatedWithAdressOIB_1">
      <item>NO BOSS j.d.o.o. za ugostiteljstvo, OIB 95334621536, Ulica Franje Fanceva 41, 23000 Zadar</item>
    </derivirana_varijabla>
  </DomainObject.Predmet.ProtuStrankaListFormatedWithAdressOIB>
  <DomainObject.Predmet.ProtuStrankaListNazivFormated>
    <izvorni_sadrzaj>
      <item>NO BOSS j.d.o.o. za ugostiteljstvo</item>
    </izvorni_sadrzaj>
    <derivirana_varijabla naziv="DomainObject.Predmet.ProtuStrankaListNazivFormated_1">
      <item>NO BOSS j.d.o.o. za ugostiteljstvo</item>
    </derivirana_varijabla>
  </DomainObject.Predmet.ProtuStrankaListNazivFormated>
  <DomainObject.Predmet.ProtuStrankaListNazivFormatedOIB>
    <izvorni_sadrzaj>
      <item>NO BOSS j.d.o.o. za ugostiteljstvo, OIB 95334621536</item>
    </izvorni_sadrzaj>
    <derivirana_varijabla naziv="DomainObject.Predmet.ProtuStrankaListNazivFormatedOIB_1">
      <item>NO BOSS j.d.o.o. za ugostiteljstvo, OIB 95334621536</item>
    </derivirana_varijabla>
  </DomainObject.Predmet.ProtuStrankaListNazivFormatedOIB>
  <DomainObject.Predmet.OstaliListFormated>
    <izvorni_sadrzaj>
      <item>Eduard Srzentić</item>
    </izvorni_sadrzaj>
    <derivirana_varijabla naziv="DomainObject.Predmet.OstaliListFormated_1">
      <item>Eduard Srzentić</item>
    </derivirana_varijabla>
  </DomainObject.Predmet.OstaliListFormated>
  <DomainObject.Predmet.OstaliListFormatedOIB>
    <izvorni_sadrzaj>
      <item>Eduard Srzentić, OIB 27063458831</item>
    </izvorni_sadrzaj>
    <derivirana_varijabla naziv="DomainObject.Predmet.OstaliListFormatedOIB_1">
      <item>Eduard Srzentić, OIB 27063458831</item>
    </derivirana_varijabla>
  </DomainObject.Predmet.OstaliListFormatedOIB>
  <DomainObject.Predmet.OstaliListFormatedWithAdress>
    <izvorni_sadrzaj>
      <item>Eduard Srzentić, Ulica Franje Fanceva 41, 23000 Zadar</item>
    </izvorni_sadrzaj>
    <derivirana_varijabla naziv="DomainObject.Predmet.OstaliListFormatedWithAdress_1">
      <item>Eduard Srzentić, Ulica Franje Fanceva 41, 23000 Zadar</item>
    </derivirana_varijabla>
  </DomainObject.Predmet.OstaliListFormatedWithAdress>
  <DomainObject.Predmet.OstaliListFormatedWithAdressOIB>
    <izvorni_sadrzaj>
      <item>Eduard Srzentić, OIB 27063458831, Ulica Franje Fanceva 41, 23000 Zadar</item>
    </izvorni_sadrzaj>
    <derivirana_varijabla naziv="DomainObject.Predmet.OstaliListFormatedWithAdressOIB_1">
      <item>Eduard Srzentić, OIB 27063458831, Ulica Franje Fanceva 41, 23000 Zadar</item>
    </derivirana_varijabla>
  </DomainObject.Predmet.OstaliListFormatedWithAdressOIB>
  <DomainObject.Predmet.OstaliListNazivFormated>
    <izvorni_sadrzaj>
      <item>Eduard Srzentić</item>
    </izvorni_sadrzaj>
    <derivirana_varijabla naziv="DomainObject.Predmet.OstaliListNazivFormated_1">
      <item>Eduard Srzentić</item>
    </derivirana_varijabla>
  </DomainObject.Predmet.OstaliListNazivFormated>
  <DomainObject.Predmet.OstaliListNazivFormatedOIB>
    <izvorni_sadrzaj>
      <item>Eduard Srzentić, OIB 27063458831</item>
    </izvorni_sadrzaj>
    <derivirana_varijabla naziv="DomainObject.Predmet.OstaliListNazivFormatedOIB_1">
      <item>Eduard Srzentić, OIB 27063458831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St-409/2018-7</izvorni_sadrzaj>
    <derivirana_varijabla naziv="DomainObject.PoslovniBrojDokumenta_1">St-409/2018-7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 BOSS j.d.o.o. za ugostiteljstvo</izvorni_sadrzaj>
    <derivirana_varijabla naziv="DomainObject.Predmet.ProtustrankaIDrugi_1">NO BOSS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NO BOSS j.d.o.o. za ugostiteljstvo, OIB 95334621536, Ulica Franje Fanceva 41, 23000 Zadar</izvorni_sadrzaj>
    <derivirana_varijabla naziv="DomainObject.Predmet.ProtustrankaIDrugiAdressOIB_1">NO BOSS j.d.o.o. za ugostiteljstvo, OIB 95334621536, Ulica Franje Fanceva 41,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 BOSS j.d.o.o. za ugostiteljstvo</item>
      <item>Eduard Srzentić</item>
    </izvorni_sadrzaj>
    <derivirana_varijabla naziv="DomainObject.Predmet.SudioniciListNaziv_1">
      <item>FINA</item>
      <item>NO BOSS j.d.o.o. za ugostiteljstvo</item>
      <item>Eduard Srzentić</item>
    </derivirana_varijabla>
  </DomainObject.Predmet.SudioniciListNaziv>
  <DomainObject.Predmet.SudioniciListAdressOIB>
    <izvorni_sadrzaj>
      <item>FINA, OIB 85821130368, Ivana Danila 4,23000 Zadar</item>
      <item>NO BOSS j.d.o.o. za ugostiteljstvo, OIB 95334621536, Ulica Franje Fanceva 41,23000 Zadar</item>
      <item>Eduard Srzentić, OIB 27063458831, Ulica Franje Fanceva 41,23000 Zadar</item>
    </izvorni_sadrzaj>
    <derivirana_varijabla naziv="DomainObject.Predmet.SudioniciListAdressOIB_1">
      <item>FINA, OIB 85821130368, Ivana Danila 4,23000 Zadar</item>
      <item>NO BOSS j.d.o.o. za ugostiteljstvo, OIB 95334621536, Ulica Franje Fanceva 41,23000 Zadar</item>
      <item>Eduard Srzentić, OIB 27063458831, Ulica Franje Fanceva 41,23000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95334621536</item>
      <item>, OIB 27063458831</item>
    </izvorni_sadrzaj>
    <derivirana_varijabla naziv="DomainObject.Predmet.SudioniciListNazivOIB_1">
      <item>, OIB 85821130368</item>
      <item>, OIB 95334621536</item>
      <item>, OIB 27063458831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342</properties:Words>
  <properties:Characters>1837</properties:Characters>
  <properties:Lines>81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2019-02-27T06:53:00Z</dcterms:created>
  <dc:creator>Ardena Bajlo</dc:creator>
  <cp:lastModifiedBy>wsadmin</cp:lastModifiedBy>
  <cp:lastPrinted>2018-05-24T06:40:00Z</cp:lastPrinted>
  <dcterms:modified xmlns:xsi="http://www.w3.org/2001/XMLSchema-instance" xsi:type="dcterms:W3CDTF">2019-02-28T09:23:00Z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St-409/2018-7 / Zapisnik - Ročište radi izjašnjenja o prijedlogu za otvaranje steč.post (1 St-409-2018-povodom prijedloga za otvaranje stečaja-27.2.19.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