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bef2" w14:paraId="808bef2" w:rsidRDefault="00A15EF8" w:rsidP="00A15EF8" w:rsidR="00A15EF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EF8" w:rsidP="00A15EF8" w:rsidR="00A15EF8">
      <w:r>
        <w:t xml:space="preserve">         REPUBLIKA HRVATSKA</w:t>
      </w:r>
    </w:p>
    <w:p w:rsidRDefault="00A15EF8" w:rsidP="00A15EF8" w:rsidR="00A15EF8">
      <w:r>
        <w:t xml:space="preserve"> TRGOVAČKI SUD U VARAŽDINU</w:t>
      </w:r>
    </w:p>
    <w:p w:rsidRDefault="00A15EF8" w:rsidP="00A15EF8" w:rsidR="00A15EF8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A15EF8" w:rsidP="00A15EF8" w:rsidR="00A15EF8">
      <w:pPr>
        <w:jc w:val="center"/>
        <w:rPr>
          <w:lang w:val="hr-HR"/>
        </w:rPr>
      </w:pPr>
    </w:p>
    <w:p w:rsidRDefault="00A15EF8" w:rsidP="00A15EF8" w:rsidR="00A15EF8" w:rsidRPr="00F20BF1">
      <w:pPr>
        <w:jc w:val="center"/>
        <w:rPr>
          <w:lang w:val="hr-HR"/>
        </w:rPr>
      </w:pPr>
    </w:p>
    <w:p w:rsidRDefault="00A15EF8" w:rsidP="00A15EF8" w:rsidR="00A15EF8">
      <w:pPr>
        <w:jc w:val="both"/>
      </w:pPr>
      <w:r w:rsidRPr="00F20BF1"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Meliti</w:t>
      </w:r>
      <w:proofErr w:type="spellEnd"/>
      <w:r>
        <w:t xml:space="preserve"> </w:t>
      </w:r>
      <w:proofErr w:type="spellStart"/>
      <w:r>
        <w:t>Poljanec-Bubaš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HABUZIN PROMET </w:t>
      </w:r>
      <w:proofErr w:type="spellStart"/>
      <w:r>
        <w:t>j.d.o.o</w:t>
      </w:r>
      <w:proofErr w:type="spellEnd"/>
      <w:r>
        <w:t xml:space="preserve">., OIB: 65150001740,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Novi </w:t>
      </w:r>
      <w:proofErr w:type="spellStart"/>
      <w:r>
        <w:t>Glog</w:t>
      </w:r>
      <w:proofErr w:type="spellEnd"/>
      <w:r>
        <w:t xml:space="preserve"> 23, 48214 Novi </w:t>
      </w:r>
      <w:proofErr w:type="spellStart"/>
      <w:r>
        <w:t>Glog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19. </w:t>
      </w:r>
      <w:proofErr w:type="spellStart"/>
      <w:proofErr w:type="gramStart"/>
      <w:r>
        <w:t>veljače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A15EF8" w:rsidP="00A15EF8" w:rsidR="00A15EF8" w:rsidRPr="00FD34D7">
      <w:pPr>
        <w:jc w:val="both"/>
      </w:pPr>
    </w:p>
    <w:p w:rsidRDefault="00A15EF8" w:rsidP="00A15EF8" w:rsidR="00A15EF8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A15EF8" w:rsidP="00A15EF8" w:rsidR="00A15EF8">
      <w:pPr>
        <w:jc w:val="both"/>
        <w:rPr>
          <w:lang w:val="hr-HR"/>
        </w:rPr>
      </w:pPr>
    </w:p>
    <w:p w:rsidRDefault="00A15EF8" w:rsidP="00A15EF8" w:rsidR="00A15EF8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HABUZIN PROMET </w:t>
      </w:r>
      <w:proofErr w:type="spellStart"/>
      <w:r>
        <w:t>j.d.o.o</w:t>
      </w:r>
      <w:proofErr w:type="spellEnd"/>
      <w:r>
        <w:t xml:space="preserve">., OIB: 65150001740,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Novi </w:t>
      </w:r>
      <w:proofErr w:type="spellStart"/>
      <w:r>
        <w:t>Glog</w:t>
      </w:r>
      <w:proofErr w:type="spellEnd"/>
      <w:r>
        <w:t xml:space="preserve"> 23, 48214 Novi </w:t>
      </w:r>
      <w:proofErr w:type="spellStart"/>
      <w:r>
        <w:t>Glog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1.114,09 kn.</w:t>
      </w:r>
    </w:p>
    <w:p w:rsidRDefault="00A15EF8" w:rsidP="00A15EF8" w:rsidR="00A15EF8">
      <w:pPr>
        <w:jc w:val="both"/>
      </w:pPr>
    </w:p>
    <w:p w:rsidRDefault="00A15EF8" w:rsidP="00A15EF8" w:rsidR="00A15EF8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Jovo</w:t>
      </w:r>
      <w:proofErr w:type="spellEnd"/>
      <w:r>
        <w:t xml:space="preserve"> </w:t>
      </w:r>
      <w:proofErr w:type="spellStart"/>
      <w:r>
        <w:t>Habuzin</w:t>
      </w:r>
      <w:proofErr w:type="spellEnd"/>
      <w:r>
        <w:t xml:space="preserve">, OIB: 31725850470, Novi </w:t>
      </w:r>
      <w:proofErr w:type="spellStart"/>
      <w:r>
        <w:t>Glog</w:t>
      </w:r>
      <w:proofErr w:type="spellEnd"/>
      <w:r>
        <w:t xml:space="preserve">, Novi </w:t>
      </w:r>
      <w:proofErr w:type="spellStart"/>
      <w:r>
        <w:t>Glog</w:t>
      </w:r>
      <w:proofErr w:type="spellEnd"/>
      <w:r>
        <w:t xml:space="preserve"> 23,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A15EF8" w:rsidP="00A15EF8" w:rsidR="00A15EF8">
      <w:pPr>
        <w:jc w:val="both"/>
      </w:pPr>
    </w:p>
    <w:p w:rsidRDefault="00A15EF8" w:rsidP="00A15EF8" w:rsidR="00A15EF8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A15EF8" w:rsidP="00A15EF8" w:rsidR="00A15EF8">
      <w:pPr>
        <w:jc w:val="both"/>
      </w:pPr>
    </w:p>
    <w:p w:rsidRDefault="00A15EF8" w:rsidP="00A15EF8" w:rsidR="00A15EF8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A15EF8" w:rsidP="00A15EF8" w:rsidR="00A15EF8">
      <w:pPr>
        <w:ind w:firstLine="720"/>
        <w:jc w:val="both"/>
      </w:pPr>
    </w:p>
    <w:p w:rsidRDefault="00A15EF8" w:rsidP="00A15EF8" w:rsidR="00A15EF8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A15EF8" w:rsidP="00A15EF8" w:rsidR="00A15EF8">
      <w:pPr>
        <w:outlineLvl w:val="0"/>
        <w:rPr>
          <w:lang w:val="hr-HR"/>
        </w:rPr>
      </w:pPr>
    </w:p>
    <w:p w:rsidRDefault="00A15EF8" w:rsidP="00A15EF8" w:rsidR="00A15EF8">
      <w:pPr>
        <w:jc w:val="center"/>
        <w:outlineLvl w:val="0"/>
        <w:rPr>
          <w:lang w:val="hr-HR"/>
        </w:rPr>
      </w:pPr>
    </w:p>
    <w:p w:rsidRDefault="00A15EF8" w:rsidP="00A15EF8" w:rsidR="00A15EF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15EF8" w:rsidP="00A15EF8" w:rsidR="00A15EF8">
      <w:pPr>
        <w:outlineLvl w:val="0"/>
        <w:rPr>
          <w:lang w:val="hr-HR"/>
        </w:rPr>
      </w:pPr>
    </w:p>
    <w:p w:rsidRDefault="00A15EF8" w:rsidP="00A15EF8" w:rsidR="00A15EF8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12.veljače 2016. godine, 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</w:t>
      </w:r>
      <w:r>
        <w:t xml:space="preserve"> HABUZIN PROMET </w:t>
      </w:r>
      <w:proofErr w:type="spellStart"/>
      <w:r>
        <w:t>j.d.o.o</w:t>
      </w:r>
      <w:proofErr w:type="spellEnd"/>
      <w:r>
        <w:t xml:space="preserve">., OIB: 65150001740,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Novi </w:t>
      </w:r>
      <w:proofErr w:type="spellStart"/>
      <w:r>
        <w:t>Glog</w:t>
      </w:r>
      <w:proofErr w:type="spellEnd"/>
      <w:r>
        <w:t xml:space="preserve"> 23, 48214 Novi </w:t>
      </w:r>
      <w:proofErr w:type="spellStart"/>
      <w:r>
        <w:t>Glog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1.114,09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A15EF8" w:rsidP="00A15EF8" w:rsidR="00A15EF8">
      <w:pPr>
        <w:jc w:val="both"/>
        <w:outlineLvl w:val="0"/>
        <w:rPr>
          <w:lang w:val="hr-HR"/>
        </w:rPr>
      </w:pPr>
    </w:p>
    <w:p w:rsidRDefault="00A15EF8" w:rsidP="00A15EF8" w:rsidR="00A15EF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15EF8" w:rsidP="00A15EF8" w:rsidR="00A15EF8">
      <w:pPr>
        <w:jc w:val="both"/>
        <w:outlineLvl w:val="0"/>
        <w:rPr>
          <w:lang w:val="hr-HR"/>
        </w:rPr>
      </w:pPr>
    </w:p>
    <w:p w:rsidRDefault="00A15EF8" w:rsidP="00A15EF8" w:rsidR="00A15EF8">
      <w:pPr>
        <w:jc w:val="center"/>
        <w:outlineLvl w:val="0"/>
        <w:rPr>
          <w:lang w:val="hr-HR"/>
        </w:rPr>
      </w:pPr>
    </w:p>
    <w:p w:rsidRDefault="00A15EF8" w:rsidP="00A15EF8" w:rsidR="00A15EF8">
      <w:pPr>
        <w:jc w:val="center"/>
        <w:outlineLvl w:val="0"/>
        <w:rPr>
          <w:lang w:val="hr-HR"/>
        </w:rPr>
      </w:pPr>
      <w:r>
        <w:rPr>
          <w:lang w:val="hr-HR"/>
        </w:rPr>
        <w:t>U Varaždinu, 19. veljače 2016. godine</w:t>
      </w:r>
    </w:p>
    <w:p w:rsidRDefault="00A15EF8" w:rsidP="00A15EF8" w:rsidR="00A15EF8">
      <w:pPr>
        <w:jc w:val="center"/>
        <w:outlineLvl w:val="0"/>
        <w:rPr>
          <w:lang w:val="hr-HR"/>
        </w:rPr>
      </w:pPr>
    </w:p>
    <w:p w:rsidRDefault="00A15EF8" w:rsidP="00A15EF8" w:rsidR="00A15EF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15EF8" w:rsidP="00A15EF8" w:rsidR="00A15EF8">
      <w:pPr>
        <w:jc w:val="center"/>
        <w:outlineLvl w:val="0"/>
        <w:rPr>
          <w:lang w:val="hr-HR"/>
        </w:rPr>
      </w:pPr>
    </w:p>
    <w:p w:rsidRDefault="00A15EF8" w:rsidP="00A15EF8" w:rsidR="00A15EF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A15EF8" w:rsidP="00A15EF8" w:rsidR="00A15EF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Melita </w:t>
      </w:r>
      <w:proofErr w:type="spellStart"/>
      <w:r>
        <w:rPr>
          <w:lang w:val="hr-HR"/>
        </w:rPr>
        <w:t>Poljanec</w:t>
      </w:r>
      <w:proofErr w:type="spellEnd"/>
      <w:r>
        <w:rPr>
          <w:lang w:val="hr-HR"/>
        </w:rPr>
        <w:t>-Bubaš</w:t>
      </w:r>
    </w:p>
    <w:p w:rsidRDefault="00A15EF8" w:rsidP="00A15EF8" w:rsidR="00A15EF8">
      <w:pPr>
        <w:ind w:firstLine="720" w:left="3600"/>
        <w:jc w:val="center"/>
        <w:outlineLvl w:val="0"/>
        <w:rPr>
          <w:lang w:val="hr-HR"/>
        </w:rPr>
      </w:pPr>
    </w:p>
    <w:p w:rsidRDefault="00A15EF8" w:rsidP="00A15EF8" w:rsidR="00A15EF8">
      <w:pPr>
        <w:outlineLvl w:val="0"/>
        <w:rPr>
          <w:lang w:val="hr-HR"/>
        </w:rPr>
      </w:pPr>
    </w:p>
    <w:p w:rsidRDefault="00A15EF8" w:rsidP="00A15EF8" w:rsidR="00A15EF8">
      <w:pPr>
        <w:outlineLvl w:val="0"/>
        <w:rPr>
          <w:lang w:val="hr-HR"/>
        </w:rPr>
      </w:pPr>
    </w:p>
    <w:p w:rsidRDefault="00A15EF8" w:rsidP="00A15EF8" w:rsidR="00A15EF8">
      <w:pPr>
        <w:outlineLvl w:val="0"/>
        <w:rPr>
          <w:lang w:val="hr-HR"/>
        </w:rPr>
      </w:pPr>
    </w:p>
    <w:p w:rsidRDefault="00A15EF8" w:rsidP="00A15EF8" w:rsidR="00A15EF8">
      <w:pPr>
        <w:outlineLvl w:val="0"/>
        <w:rPr>
          <w:lang w:val="hr-HR"/>
        </w:rPr>
      </w:pPr>
    </w:p>
    <w:p w:rsidRDefault="00A15EF8" w:rsidP="00A15EF8" w:rsidR="00A15EF8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15EF8" w:rsidP="00A15EF8" w:rsidR="00A15EF8" w:rsidRPr="00F20BF1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D298C" w:rsidR="00AD298C"/>
    <w:sectPr w:rsidSect="00920620" w:rsidR="00AD298C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CA6" w:rsidP="00A15EF8" w:rsidR="000F5CA6">
      <w:r>
        <w:separator/>
      </w:r>
    </w:p>
  </w:endnote>
  <w:endnote w:id="0" w:type="continuationSeparator">
    <w:p w:rsidRDefault="000F5CA6" w:rsidP="00A15EF8" w:rsidR="000F5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CA6" w:rsidP="00A15EF8" w:rsidR="000F5CA6">
      <w:r>
        <w:separator/>
      </w:r>
    </w:p>
  </w:footnote>
  <w:footnote w:id="0" w:type="continuationSeparator">
    <w:p w:rsidRDefault="000F5CA6" w:rsidP="00A15EF8" w:rsidR="000F5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EF8" w:rsidP="00A15EF8" w:rsidR="00A15EF8" w:rsidRPr="00A15EF8">
    <w:pPr>
      <w:pStyle w:val="Zaglavlje"/>
      <w:jc w:val="right"/>
      <w:rPr>
        <w:lang w:val="hr-HR"/>
      </w:rPr>
    </w:pPr>
    <w:r>
      <w:rPr>
        <w:lang w:val="hr-HR"/>
      </w:rPr>
      <w:t>2                                Poslovni broj: 2 St-222/16-4</w:t>
    </w:r>
  </w:p>
  <w:p w:rsidRDefault="000F5CA6" w:rsidP="00830E49" w:rsidR="00A50B3C" w:rsidRPr="00830E49">
    <w:pPr>
      <w:jc w:val="right"/>
      <w:outlineLvl w:val="0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EF8" w:rsidP="00A15EF8" w:rsidR="00A15EF8" w:rsidRPr="00A15EF8">
    <w:pPr>
      <w:pStyle w:val="Zaglavlje"/>
      <w:jc w:val="right"/>
      <w:rPr>
        <w:lang w:val="hr-HR"/>
      </w:rPr>
    </w:pPr>
    <w:r>
      <w:rPr>
        <w:lang w:val="hr-HR"/>
      </w:rPr>
      <w:t>Poslovni broj: 2 St-222/16-4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2861"/>
    <w:rsid w:val="000F5CA6"/>
    <w:rsid w:val="001B2861"/>
    <w:rsid w:val="001C4E2F"/>
    <w:rsid w:val="00A15EF8"/>
    <w:rsid w:val="00AD298C"/>
    <w:rsid w:val="00F9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E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5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5EF8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EF8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15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5EF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971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1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971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971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971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E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15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5EF8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EF8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15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5EF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971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1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9711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971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971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HABUZIN PROMET jednostavno društvo s ograničenom odgovornošću za ugostiteljstvo i trgovinu</izvorni_sadrzaj>
    <derivirana_varijabla naziv="DomainObject.Predmet.ProtustrankaFormated_1">  HABUZIN PROMET jednostavno društvo s ograničenom odgovornošću za ugostiteljstvo i trgovinu</derivirana_varijabla>
  </DomainObject.Predmet.ProtustrankaFormated>
  <DomainObject.Predmet.ProtustrankaFormatedOIB>
    <izvorni_sadrzaj>  HABUZIN PROMET jednostavno društvo s ograničenom odgovornošću za ugostiteljstvo i trgovinu, OIB 65150001740</izvorni_sadrzaj>
    <derivirana_varijabla naziv="DomainObject.Predmet.ProtustrankaFormatedOIB_1">  HABUZIN PROMET jednostavno društvo s ograničenom odgovornošću za ugostiteljstvo i trgovinu, OIB 65150001740</derivirana_varijabla>
  </DomainObject.Predmet.ProtustrankaFormatedOIB>
  <DomainObject.Predmet.ProtustrankaFormatedWithAdress>
    <izvorni_sadrzaj> HABUZIN PROMET jednostavno društvo s ograničenom odgovornošću za ugostiteljstvo i trgovinu, Novi Glog 23, 48214 Novi Glog</izvorni_sadrzaj>
    <derivirana_varijabla naziv="DomainObject.Predmet.ProtustrankaFormatedWithAdress_1"> HABUZIN PROMET jednostavno društvo s ograničenom odgovornošću za ugostiteljstvo i trgovinu, Novi Glog 23, 48214 Novi Glog</derivirana_varijabla>
  </DomainObject.Predmet.ProtustrankaFormatedWithAdress>
  <DomainObject.Predmet.ProtustrankaFormatedWithAdressOIB>
    <izvorni_sadrzaj> HABUZIN PROMET jednostavno društvo s ograničenom odgovornošću za ugostiteljstvo i trgovinu, OIB 65150001740, Novi Glog 23, 48214 Novi Glog</izvorni_sadrzaj>
    <derivirana_varijabla naziv="DomainObject.Predmet.ProtustrankaFormatedWithAdressOIB_1"> HABUZIN PROMET jednostavno društvo s ograničenom odgovornošću za ugostiteljstvo i trgovinu, OIB 65150001740, Novi Glog 23, 48214 Novi Glog</derivirana_varijabla>
  </DomainObject.Predmet.ProtustrankaFormatedWithAdressOIB>
  <DomainObject.Predmet.ProtustrankaWithAdress>
    <izvorni_sadrzaj>HABUZIN PROMET jednostavno društvo s ograničenom odgovornošću za ugostiteljstvo i trgovinu Novi Glog 23, 48214 Novi Glog</izvorni_sadrzaj>
    <derivirana_varijabla naziv="DomainObject.Predmet.ProtustrankaWithAdress_1">HABUZIN PROMET jednostavno društvo s ograničenom odgovornošću za ugostiteljstvo i trgovinu Novi Glog 23, 48214 Novi Glog</derivirana_varijabla>
  </DomainObject.Predmet.ProtustrankaWithAdress>
  <DomainObject.Predmet.ProtustrankaWithAdressOIB>
    <izvorni_sadrzaj>HABUZIN PROMET jednostavno društvo s ograničenom odgovornošću za ugostiteljstvo i trgovinu, OIB 65150001740, Novi Glog 23, 48214 Novi Glog</izvorni_sadrzaj>
    <derivirana_varijabla naziv="DomainObject.Predmet.ProtustrankaWithAdressOIB_1">HABUZIN PROMET jednostavno društvo s ograničenom odgovornošću za ugostiteljstvo i trgovinu, OIB 65150001740, Novi Glog 23, 48214 Novi Glog</derivirana_varijabla>
  </DomainObject.Predmet.ProtustrankaWithAdressOIB>
  <DomainObject.Predmet.ProtustrankaNazivFormated>
    <izvorni_sadrzaj>HABUZIN PROMET jednostavno društvo s ograničenom odgovornošću za ugostiteljstvo i trgovinu</izvorni_sadrzaj>
    <derivirana_varijabla naziv="DomainObject.Predmet.ProtustrankaNazivFormated_1">HABUZIN PROMET jednostavno društvo s ograničenom odgovornošću za ugostiteljstvo i trgovinu</derivirana_varijabla>
  </DomainObject.Predmet.ProtustrankaNazivFormated>
  <DomainObject.Predmet.ProtustrankaNazivFormatedOIB>
    <izvorni_sadrzaj>HABUZIN PROMET jednostavno društvo s ograničenom odgovornošću za ugostiteljstvo i trgovinu, OIB 65150001740</izvorni_sadrzaj>
    <derivirana_varijabla naziv="DomainObject.Predmet.ProtustrankaNazivFormatedOIB_1">HABUZIN PROMET jednostavno društvo s ograničenom odgovornošću za ugostiteljstvo i trgovinu, OIB 65150001740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1114.09</izvorni_sadrzaj>
    <derivirana_varijabla naziv="DomainObject.Predmet.TrenutnaVrijednost_1">1114.09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HABUZIN PROMET jednostavno društvo s ograničenom odgovornošću za ugostiteljstvo i trgovinu</item>
    </izvorni_sadrzaj>
    <derivirana_varijabla naziv="DomainObject.Predmet.ProtuStrankaListFormated_1">
      <item>HABUZIN PROMET jednostavno društvo s ograničenom odgovornošću za ugostiteljstvo i trgovinu</item>
    </derivirana_varijabla>
  </DomainObject.Predmet.ProtuStrankaListFormated>
  <DomainObject.Predmet.ProtuStrankaListFormatedOIB>
    <izvorni_sadrzaj>
      <item>HABUZIN PROMET jednostavno društvo s ograničenom odgovornošću za ugostiteljstvo i trgovinu, OIB 65150001740</item>
    </izvorni_sadrzaj>
    <derivirana_varijabla naziv="DomainObject.Predmet.ProtuStrankaListFormatedOIB_1">
      <item>HABUZIN PROMET jednostavno društvo s ograničenom odgovornošću za ugostiteljstvo i trgovinu, OIB 65150001740</item>
    </derivirana_varijabla>
  </DomainObject.Predmet.ProtuStrankaListFormatedOIB>
  <DomainObject.Predmet.ProtuStrankaListFormatedWithAdress>
    <izvorni_sadrzaj>
      <item>HABUZIN PROMET jednostavno društvo s ograničenom odgovornošću za ugostiteljstvo i trgovinu, Novi Glog 23, 48214 Novi Glog</item>
    </izvorni_sadrzaj>
    <derivirana_varijabla naziv="DomainObject.Predmet.ProtuStrankaListFormatedWithAdress_1">
      <item>HABUZIN PROMET jednostavno društvo s ograničenom odgovornošću za ugostiteljstvo i trgovinu, Novi Glog 23, 48214 Novi Glog</item>
    </derivirana_varijabla>
  </DomainObject.Predmet.ProtuStrankaListFormatedWithAdress>
  <DomainObject.Predmet.ProtuStrankaListFormatedWithAdressOIB>
    <izvorni_sadrzaj>
      <item>HABUZIN PROMET jednostavno društvo s ograničenom odgovornošću za ugostiteljstvo i trgovinu, OIB 65150001740, Novi Glog 23, 48214 Novi Glog</item>
    </izvorni_sadrzaj>
    <derivirana_varijabla naziv="DomainObject.Predmet.ProtuStrankaListFormatedWithAdressOIB_1">
      <item>HABUZIN PROMET jednostavno društvo s ograničenom odgovornošću za ugostiteljstvo i trgovinu, OIB 65150001740, Novi Glog 23, 48214 Novi Glog</item>
    </derivirana_varijabla>
  </DomainObject.Predmet.ProtuStrankaListFormatedWithAdressOIB>
  <DomainObject.Predmet.ProtuStrankaListNazivFormated>
    <izvorni_sadrzaj>
      <item>HABUZIN PROMET jednostavno društvo s ograničenom odgovornošću za ugostiteljstvo i trgovinu</item>
    </izvorni_sadrzaj>
    <derivirana_varijabla naziv="DomainObject.Predmet.ProtuStrankaListNazivFormated_1">
      <item>HABUZIN PROMET jednostavno društvo s ograničenom odgovornošću za ugostiteljstvo i trgovinu</item>
    </derivirana_varijabla>
  </DomainObject.Predmet.ProtuStrankaListNazivFormated>
  <DomainObject.Predmet.ProtuStrankaListNazivFormatedOIB>
    <izvorni_sadrzaj>
      <item>HABUZIN PROMET jednostavno društvo s ograničenom odgovornošću za ugostiteljstvo i trgovinu, OIB 65150001740</item>
    </izvorni_sadrzaj>
    <derivirana_varijabla naziv="DomainObject.Predmet.ProtuStrankaListNazivFormatedOIB_1">
      <item>HABUZIN PROMET jednostavno društvo s ograničenom odgovornošću za ugostiteljstvo i trgovinu, OIB 65150001740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HABUZIN PROMET jednostavno društvo s ograničenom odgovornošću za ugostiteljstvo i trgovinu</izvorni_sadrzaj>
    <derivirana_varijabla naziv="DomainObject.Predmet.ProtustrankaIDrugi_1">HABUZIN PROMET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HABUZIN PROMET jednostavno društvo s ograničenom odgovornošću za ugostiteljstvo i trgovinu, OIB 65150001740, Novi Glog 23, 48214 Novi Glog</izvorni_sadrzaj>
    <derivirana_varijabla naziv="DomainObject.Predmet.ProtustrankaIDrugiAdressOIB_1">HABUZIN PROMET jednostavno društvo s ograničenom odgovornošću za ugostiteljstvo i trgovinu, OIB 65150001740, Novi Glog 23, 48214 Novi Glog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HABUZIN PROMET jednostavno društvo s ograničenom odgovornošću za ugostiteljstvo i trgovinu</item>
      <item>Sudski registar</item>
    </izvorni_sadrzaj>
    <derivirana_varijabla naziv="DomainObject.Predmet.SudioniciListNaziv_1">
      <item>Financijska agencija</item>
      <item>HABUZIN PROMET jednostavno društvo s ograničenom odgovornošću za ugostiteljstvo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HABUZIN PROMET jednostavno društvo s ograničenom odgovornošću za ugostiteljstvo i trgovinu, OIB 65150001740, Novi Glog 23,48214 Novi Glog</item>
      <item>Sudski registar</item>
    </izvorni_sadrzaj>
    <derivirana_varijabla naziv="DomainObject.Predmet.SudioniciListAdressOIB_1">
      <item>Financijska agencija, OIB 85821130368, A. Cesarca 2,42000 Varaždin</item>
      <item>HABUZIN PROMET jednostavno društvo s ograničenom odgovornošću za ugostiteljstvo i trgovinu, OIB 65150001740, Novi Glog 23,48214 Novi Glog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65150001740</item>
      <item>, OIB null</item>
    </izvorni_sadrzaj>
    <derivirana_varijabla naziv="DomainObject.Predmet.SudioniciListNazivOIB_1">
      <item>, OIB 85821130368</item>
      <item>, OIB 65150001740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2511</properties:Characters>
  <properties:Lines>67</properties:Lines>
  <properties:Paragraphs>18</properties:Paragraphs>
  <properties:TotalTime>0</properties:TotalTime>
  <properties:ScaleCrop>false</properties:ScaleCrop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2016-02-18T13:43:00Z</dcterms:created>
  <dc:creator>Maja Kovačić</dc:creator>
  <dc:description/>
  <cp:keywords/>
  <cp:lastModifiedBy>Maja Kovačić</cp:lastModifiedBy>
  <cp:lastPrinted>2016-02-18T13:47:00Z</cp:lastPrinted>
  <dcterms:modified xmlns:xsi="http://www.w3.org/2001/XMLSchema-instance" xsi:type="dcterms:W3CDTF">2016-02-19T13:06:00Z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