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6838" w14:paraId="5a4683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46A00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626781">
        <w:rPr>
          <w:rFonts w:hAnsi="Times New Roman" w:ascii="Times New Roman"/>
        </w:rPr>
        <w:t>875</w:t>
      </w:r>
      <w:r w:rsidRPr="00EC42FB">
        <w:rPr>
          <w:rFonts w:hAnsi="Times New Roman" w:ascii="Times New Roman"/>
        </w:rPr>
        <w:t>/1</w:t>
      </w:r>
      <w:r w:rsidR="00626781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C40582">
        <w:rPr>
          <w:rFonts w:hAnsi="Times New Roman" w:ascii="Times New Roman"/>
        </w:rPr>
        <w:t>tečajnog postupka nad dužnikom</w:t>
      </w:r>
      <w:r w:rsidR="001E7D67">
        <w:rPr>
          <w:rFonts w:hAnsi="Times New Roman" w:ascii="Times New Roman"/>
        </w:rPr>
        <w:t xml:space="preserve"> </w:t>
      </w:r>
      <w:r w:rsidR="001E7D67">
        <w:rPr>
          <w:rFonts w:hAnsi="Times New Roman" w:ascii="Times New Roman"/>
          <w:szCs w:val="24"/>
        </w:rPr>
        <w:t>UDRUGA ZA PROMICANJE PROIZVOĐAČA REPUBLIKE HRVATSKE I MEĐUNARODNU SURADNJU-MIRVER, Siget 18 c, Zagreb,  OIB 01737945874</w:t>
      </w:r>
      <w:r w:rsidR="003A06F9" w:rsidRPr="00D46A00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46A00">
        <w:rPr>
          <w:rFonts w:hAnsi="Times New Roman" w:ascii="Times New Roman"/>
        </w:rPr>
        <w:t>13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1E7D67">
        <w:rPr>
          <w:rFonts w:hAnsi="Times New Roman" w:ascii="Times New Roman"/>
          <w:szCs w:val="24"/>
        </w:rPr>
        <w:t>UDRUGA ZA PROMICANJE PROIZVOĐAČA REPUBLIKE HRVATSKE I MEĐUNARODNU SURADNJU-MIRVER, Siget 18 c, Zagreb,  OIB 01737945874</w:t>
      </w:r>
      <w:r w:rsidR="00C40582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D46A00">
        <w:rPr>
          <w:rFonts w:hAnsi="Times New Roman" w:ascii="Times New Roman"/>
          <w:szCs w:val="24"/>
        </w:rPr>
        <w:t>3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F01B2" w:rsidR="00EE69E5" w:rsidRPr="00EF01B2">
      <w:pPr>
        <w:ind w:hanging="567" w:left="567"/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EF01B2">
        <w:rPr>
          <w:rFonts w:hAnsi="Times New Roman" w:ascii="Times New Roman"/>
          <w:szCs w:val="24"/>
        </w:rPr>
        <w:t xml:space="preserve"> </w:t>
      </w:r>
      <w:r w:rsidR="001E7D67">
        <w:rPr>
          <w:rFonts w:hAnsi="Times New Roman" w:ascii="Times New Roman"/>
        </w:rPr>
        <w:t>Jelenko Lehki, Zagreb, P</w:t>
      </w:r>
      <w:r w:rsidR="001E7D67" w:rsidRPr="001E7D67">
        <w:rPr>
          <w:rFonts w:hAnsi="Times New Roman" w:ascii="Times New Roman"/>
        </w:rPr>
        <w:t>avla Hatza 10, OIB 96068307857.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F01B2">
        <w:rPr>
          <w:rFonts w:hAnsi="Times New Roman" w:ascii="Times New Roman"/>
          <w:szCs w:val="24"/>
        </w:rPr>
        <w:t xml:space="preserve"> </w:t>
      </w:r>
      <w:r w:rsidR="001E7D67">
        <w:rPr>
          <w:rFonts w:hAnsi="Times New Roman" w:ascii="Times New Roman"/>
          <w:szCs w:val="24"/>
        </w:rPr>
        <w:t>UDRUGA ZA PROMICANJE PROIZVOĐAČA REPUBLIKE HRVATSKE I MEĐUNARODNU SURADNJU-MIRVER, Siget 18 c, Zagreb,  OIB 01737945874.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1E7D67">
        <w:rPr>
          <w:rFonts w:hAnsi="Times New Roman" w:ascii="Times New Roman"/>
        </w:rPr>
        <w:t>22</w:t>
      </w:r>
      <w:r w:rsidR="009C4C6F">
        <w:rPr>
          <w:rFonts w:hAnsi="Times New Roman" w:ascii="Times New Roman"/>
        </w:rPr>
        <w:t>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E7D67">
        <w:rPr>
          <w:rFonts w:hAnsi="Times New Roman" w:ascii="Times New Roman"/>
        </w:rPr>
        <w:t>06.06.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1E7D67">
        <w:rPr>
          <w:rFonts w:hAnsi="Times New Roman" w:ascii="Times New Roman"/>
        </w:rPr>
        <w:t>08.07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lastRenderedPageBreak/>
        <w:tab/>
        <w:t xml:space="preserve">Zaključkom od </w:t>
      </w:r>
      <w:r w:rsidR="001E7D67">
        <w:rPr>
          <w:rFonts w:hAnsi="Times New Roman" w:ascii="Times New Roman"/>
        </w:rPr>
        <w:t>06.06.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4159D" w:rsidR="00DE73C4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46A00">
        <w:rPr>
          <w:rFonts w:hAnsi="Times New Roman" w:ascii="Times New Roman"/>
        </w:rPr>
        <w:t>13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4775DF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 w:rsidRPr="004775DF">
      <w:pPr>
        <w:jc w:val="both"/>
        <w:rPr>
          <w:rFonts w:hAnsi="Times New Roman" w:ascii="Times New Roman"/>
          <w:i/>
          <w:szCs w:val="24"/>
        </w:rPr>
      </w:pPr>
    </w:p>
    <w:p w:rsidRDefault="004775DF" w:rsidP="00492E13" w:rsidR="004775DF" w:rsidRPr="004775DF">
      <w:pPr>
        <w:jc w:val="center"/>
        <w:rPr>
          <w:rFonts w:hAnsi="Times New Roman" w:ascii="Times New Roman"/>
        </w:rPr>
      </w:pPr>
    </w:p>
    <w:p w:rsidRDefault="004775DF" w:rsidP="002152A3" w:rsidR="004775DF" w:rsidRPr="004775DF">
      <w:pPr>
        <w:jc w:val="right"/>
        <w:rPr>
          <w:rFonts w:hAnsi="Times New Roman" w:ascii="Times New Roman"/>
        </w:rPr>
      </w:pPr>
      <w:r w:rsidRPr="004775DF">
        <w:rPr>
          <w:rFonts w:hAnsi="Times New Roman" w:ascii="Times New Roman"/>
        </w:rPr>
        <w:t>za točnost otpravka</w:t>
      </w:r>
    </w:p>
    <w:p w:rsidRDefault="004775DF" w:rsidP="002152A3" w:rsidR="004775DF" w:rsidRPr="004775DF">
      <w:pPr>
        <w:jc w:val="right"/>
        <w:rPr>
          <w:rFonts w:hAnsi="Times New Roman" w:ascii="Times New Roman"/>
        </w:rPr>
      </w:pPr>
      <w:r w:rsidRPr="004775DF">
        <w:rPr>
          <w:rFonts w:hAnsi="Times New Roman" w:ascii="Times New Roman"/>
        </w:rPr>
        <w:t>ovlašteni službenik</w:t>
      </w:r>
    </w:p>
    <w:p w:rsidRDefault="004775DF" w:rsidP="002152A3" w:rsidR="004775DF" w:rsidRPr="004775DF">
      <w:pPr>
        <w:jc w:val="right"/>
        <w:rPr>
          <w:rFonts w:hAnsi="Times New Roman" w:ascii="Times New Roman"/>
        </w:rPr>
      </w:pPr>
      <w:r w:rsidRPr="004775DF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5DF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626781">
      <w:rPr>
        <w:rFonts w:hAnsi="Times New Roman" w:ascii="Times New Roman"/>
      </w:rPr>
      <w:t>875</w:t>
    </w:r>
    <w:r w:rsidRPr="00EC42FB">
      <w:rPr>
        <w:rFonts w:hAnsi="Times New Roman" w:ascii="Times New Roman"/>
      </w:rPr>
      <w:t>/1</w:t>
    </w:r>
    <w:r w:rsidR="009C4C6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E7D67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775DF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2678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75BDC"/>
    <w:rsid w:val="00987982"/>
    <w:rsid w:val="0099623A"/>
    <w:rsid w:val="00997BA9"/>
    <w:rsid w:val="009A59F6"/>
    <w:rsid w:val="009B2805"/>
    <w:rsid w:val="009C4C6F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0582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46A00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EF01B2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77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5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5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5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5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77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5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5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5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5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PROIZVOĐAČA REPUBLIKE HRVATSKE I MEĐUNARODNU SURADNJU-MIRVER</izvorni_sadrzaj>
    <derivirana_varijabla naziv="DomainObject.Predmet.ProtustrankaFormated_1">  UDRUGA ZA PROMICANJE PROIZVOĐAČA REPUBLIKE HRVATSKE I MEĐUNARODNU SURADNJU-MIRVER</derivirana_varijabla>
  </DomainObject.Predmet.ProtustrankaFormated>
  <DomainObject.Predmet.ProtustrankaFormatedOIB>
    <izvorni_sadrzaj>  UDRUGA ZA PROMICANJE PROIZVOĐAČA REPUBLIKE HRVATSKE I MEĐUNARODNU SURADNJU-MIRVER, OIB 01737945874</izvorni_sadrzaj>
    <derivirana_varijabla naziv="DomainObject.Predmet.ProtustrankaFormatedOIB_1">  UDRUGA ZA PROMICANJE PROIZVOĐAČA REPUBLIKE HRVATSKE I MEĐUNARODNU SURADNJU-MIRVER, OIB 01737945874</derivirana_varijabla>
  </DomainObject.Predmet.ProtustrankaFormatedOIB>
  <DomainObject.Predmet.ProtustrankaFormatedWithAdress>
    <izvorni_sadrzaj> UDRUGA ZA PROMICANJE PROIZVOĐAČA REPUBLIKE HRVATSKE I MEĐUNARODNU SURADNJU-MIRVER, Siget 18 c, 10000 Zagreb</izvorni_sadrzaj>
    <derivirana_varijabla naziv="DomainObject.Predmet.ProtustrankaFormatedWithAdress_1"> UDRUGA ZA PROMICANJE PROIZVOĐAČA REPUBLIKE HRVATSKE I MEĐUNARODNU SURADNJU-MIRVER, Siget 18 c, 10000 Zagreb</derivirana_varijabla>
  </DomainObject.Predmet.ProtustrankaFormatedWithAdress>
  <DomainObject.Predmet.ProtustrankaFormatedWithAdressOIB>
    <izvorni_sadrzaj> UDRUGA ZA PROMICANJE PROIZVOĐAČA REPUBLIKE HRVATSKE I MEĐUNARODNU SURADNJU-MIRVER, OIB 01737945874, Siget 18 c, 10000 Zagreb</izvorni_sadrzaj>
    <derivirana_varijabla naziv="DomainObject.Predmet.ProtustrankaFormatedWithAdressOIB_1"> UDRUGA ZA PROMICANJE PROIZVOĐAČA REPUBLIKE HRVATSKE I MEĐUNARODNU SURADNJU-MIRVER, OIB 01737945874, Siget 18 c, 10000 Zagreb</derivirana_varijabla>
  </DomainObject.Predmet.ProtustrankaFormatedWithAdressOIB>
  <DomainObject.Predmet.ProtustrankaWithAdress>
    <izvorni_sadrzaj>UDRUGA ZA PROMICANJE PROIZVOĐAČA REPUBLIKE HRVATSKE I MEĐUNARODNU SURADNJU-MIRVER Siget 18 c, 10000 Zagreb</izvorni_sadrzaj>
    <derivirana_varijabla naziv="DomainObject.Predmet.ProtustrankaWithAdress_1">UDRUGA ZA PROMICANJE PROIZVOĐAČA REPUBLIKE HRVATSKE I MEĐUNARODNU SURADNJU-MIRVER Siget 18 c, 10000 Zagreb</derivirana_varijabla>
  </DomainObject.Predmet.ProtustrankaWithAdress>
  <DomainObject.Predmet.ProtustrankaWithAdressOIB>
    <izvorni_sadrzaj>UDRUGA ZA PROMICANJE PROIZVOĐAČA REPUBLIKE HRVATSKE I MEĐUNARODNU SURADNJU-MIRVER, OIB 01737945874, Siget 18 c, 10000 Zagreb</izvorni_sadrzaj>
    <derivirana_varijabla naziv="DomainObject.Predmet.ProtustrankaWithAdressOIB_1">UDRUGA ZA PROMICANJE PROIZVOĐAČA REPUBLIKE HRVATSKE I MEĐUNARODNU SURADNJU-MIRVER, OIB 01737945874, Siget 18 c, 10000 Zagreb</derivirana_varijabla>
  </DomainObject.Predmet.ProtustrankaWithAdressOIB>
  <DomainObject.Predmet.ProtustrankaNazivFormated>
    <izvorni_sadrzaj>UDRUGA ZA PROMICANJE PROIZVOĐAČA REPUBLIKE HRVATSKE I MEĐUNARODNU SURADNJU-MIRVER</izvorni_sadrzaj>
    <derivirana_varijabla naziv="DomainObject.Predmet.ProtustrankaNazivFormated_1">UDRUGA ZA PROMICANJE PROIZVOĐAČA REPUBLIKE HRVATSKE I MEĐUNARODNU SURADNJU-MIRVER</derivirana_varijabla>
  </DomainObject.Predmet.ProtustrankaNazivFormated>
  <DomainObject.Predmet.ProtustrankaNazivFormatedOIB>
    <izvorni_sadrzaj>UDRUGA ZA PROMICANJE PROIZVOĐAČA REPUBLIKE HRVATSKE I MEĐUNARODNU SURADNJU-MIRVER, OIB 01737945874</izvorni_sadrzaj>
    <derivirana_varijabla naziv="DomainObject.Predmet.ProtustrankaNazivFormatedOIB_1">UDRUGA ZA PROMICANJE PROIZVOĐAČA REPUBLIKE HRVATSKE I MEĐUNARODNU SURADNJU-MIRVER, OIB 01737945874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PROIZVOĐAČA REPUBLIKE HRVATSKE I MEĐUNARODNU SURADNJU-MIRVER</item>
    </izvorni_sadrzaj>
    <derivirana_varijabla naziv="DomainObject.Predmet.ProtuStrankaListFormated_1">
      <item>UDRUGA ZA PROMICANJE PROIZVOĐAČA REPUBLIKE HRVATSKE I MEĐUNARODNU SURADNJU-MIRVER</item>
    </derivirana_varijabla>
  </DomainObject.Predmet.ProtuStrankaListFormated>
  <DomainObject.Predmet.ProtuStrankaListFormatedOIB>
    <izvorni_sadrzaj>
      <item>UDRUGA ZA PROMICANJE PROIZVOĐAČA REPUBLIKE HRVATSKE I MEĐUNARODNU SURADNJU-MIRVER, OIB 01737945874</item>
    </izvorni_sadrzaj>
    <derivirana_varijabla naziv="DomainObject.Predmet.ProtuStrankaListFormatedOIB_1">
      <item>UDRUGA ZA PROMICANJE PROIZVOĐAČA REPUBLIKE HRVATSKE I MEĐUNARODNU SURADNJU-MIRVER, OIB 01737945874</item>
    </derivirana_varijabla>
  </DomainObject.Predmet.ProtuStrankaListFormatedOIB>
  <DomainObject.Predmet.ProtuStrankaListFormatedWithAdress>
    <izvorni_sadrzaj>
      <item>UDRUGA ZA PROMICANJE PROIZVOĐAČA REPUBLIKE HRVATSKE I MEĐUNARODNU SURADNJU-MIRVER, Siget 18 c, 10000 Zagreb</item>
    </izvorni_sadrzaj>
    <derivirana_varijabla naziv="DomainObject.Predmet.ProtuStrankaListFormatedWithAdress_1">
      <item>UDRUGA ZA PROMICANJE PROIZVOĐAČA REPUBLIKE HRVATSKE I MEĐUNARODNU SURADNJU-MIRVER, Siget 18 c, 10000 Zagreb</item>
    </derivirana_varijabla>
  </DomainObject.Predmet.ProtuStrankaListFormatedWithAdress>
  <DomainObject.Predmet.ProtuStrankaListFormatedWithAdressOIB>
    <izvorni_sadrzaj>
      <item>UDRUGA ZA PROMICANJE PROIZVOĐAČA REPUBLIKE HRVATSKE I MEĐUNARODNU SURADNJU-MIRVER, OIB 01737945874, Siget 18 c, 10000 Zagreb</item>
    </izvorni_sadrzaj>
    <derivirana_varijabla naziv="DomainObject.Predmet.ProtuStrankaListFormatedWithAdressOIB_1">
      <item>UDRUGA ZA PROMICANJE PROIZVOĐAČA REPUBLIKE HRVATSKE I MEĐUNARODNU SURADNJU-MIRVER, OIB 01737945874, Siget 18 c, 10000 Zagreb</item>
    </derivirana_varijabla>
  </DomainObject.Predmet.ProtuStrankaListFormatedWithAdressOIB>
  <DomainObject.Predmet.ProtuStrankaListNazivFormated>
    <izvorni_sadrzaj>
      <item>UDRUGA ZA PROMICANJE PROIZVOĐAČA REPUBLIKE HRVATSKE I MEĐUNARODNU SURADNJU-MIRVER</item>
    </izvorni_sadrzaj>
    <derivirana_varijabla naziv="DomainObject.Predmet.ProtuStrankaListNazivFormated_1">
      <item>UDRUGA ZA PROMICANJE PROIZVOĐAČA REPUBLIKE HRVATSKE I MEĐUNARODNU SURADNJU-MIRVER</item>
    </derivirana_varijabla>
  </DomainObject.Predmet.ProtuStrankaListNazivFormated>
  <DomainObject.Predmet.ProtuStrankaListNazivFormatedOIB>
    <izvorni_sadrzaj>
      <item>UDRUGA ZA PROMICANJE PROIZVOĐAČA REPUBLIKE HRVATSKE I MEĐUNARODNU SURADNJU-MIRVER, OIB 01737945874</item>
    </izvorni_sadrzaj>
    <derivirana_varijabla naziv="DomainObject.Predmet.ProtuStrankaListNazivFormatedOIB_1">
      <item>UDRUGA ZA PROMICANJE PROIZVOĐAČA REPUBLIKE HRVATSKE I MEĐUNARODNU SURADNJU-MIRVER, OIB 01737945874</item>
    </derivirana_varijabla>
  </DomainObject.Predmet.ProtuStrankaListNazivFormatedOIB>
  <DomainObject.Predmet.OstaliListFormated>
    <izvorni_sadrzaj>
      <item>Mira Bolf</item>
    </izvorni_sadrzaj>
    <derivirana_varijabla naziv="DomainObject.Predmet.OstaliListFormated_1">
      <item>Mira Bolf</item>
    </derivirana_varijabla>
  </DomainObject.Predmet.OstaliListFormated>
  <DomainObject.Predmet.OstaliListFormatedOIB>
    <izvorni_sadrzaj>
      <item>Mira Bolf, OIB 29931234602</item>
    </izvorni_sadrzaj>
    <derivirana_varijabla naziv="DomainObject.Predmet.OstaliListFormatedOIB_1">
      <item>Mira Bolf, OIB 29931234602</item>
    </derivirana_varijabla>
  </DomainObject.Predmet.OstaliListFormatedOIB>
  <DomainObject.Predmet.OstaliListFormatedWithAdress>
    <izvorni_sadrzaj>
      <item>Mira Bolf, Zlatarska Ulica 14, 10000 Zagreb</item>
    </izvorni_sadrzaj>
    <derivirana_varijabla naziv="DomainObject.Predmet.OstaliListFormatedWithAdress_1">
      <item>Mira Bolf, Zlatarska Ulica 14, 10000 Zagreb</item>
    </derivirana_varijabla>
  </DomainObject.Predmet.OstaliListFormatedWithAdress>
  <DomainObject.Predmet.OstaliListFormatedWithAdressOIB>
    <izvorni_sadrzaj>
      <item>Mira Bolf, OIB 29931234602, Zlatarska Ulica 14, 10000 Zagreb</item>
    </izvorni_sadrzaj>
    <derivirana_varijabla naziv="DomainObject.Predmet.OstaliListFormatedWithAdressOIB_1">
      <item>Mira Bolf, OIB 29931234602, Zlatarska Ulica 14, 10000 Zagreb</item>
    </derivirana_varijabla>
  </DomainObject.Predmet.OstaliListFormatedWithAdressOIB>
  <DomainObject.Predmet.OstaliListNazivFormated>
    <izvorni_sadrzaj>
      <item>Mira Bolf</item>
    </izvorni_sadrzaj>
    <derivirana_varijabla naziv="DomainObject.Predmet.OstaliListNazivFormated_1">
      <item>Mira Bolf</item>
    </derivirana_varijabla>
  </DomainObject.Predmet.OstaliListNazivFormated>
  <DomainObject.Predmet.OstaliListNazivFormatedOIB>
    <izvorni_sadrzaj>
      <item>Mira Bolf, OIB 29931234602</item>
    </izvorni_sadrzaj>
    <derivirana_varijabla naziv="DomainObject.Predmet.OstaliListNazivFormatedOIB_1">
      <item>Mira Bolf, OIB 29931234602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PROIZVOĐAČA REPUBLIKE HRVATSKE I MEĐUNARODNU SURADNJU-MIRVER</izvorni_sadrzaj>
    <derivirana_varijabla naziv="DomainObject.Predmet.ProtustrankaIDrugi_1">UDRUGA ZA PROMICANJE PROIZVOĐAČA REPUBLIKE HRVATSKE I MEĐUNARODNU SURADNJU-MIRVER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PROIZVOĐAČA REPUBLIKE HRVATSKE I MEĐUNARODNU SURADNJU-MIRVER, OIB 01737945874, Siget 18 c, 10000 Zagreb</izvorni_sadrzaj>
    <derivirana_varijabla naziv="DomainObject.Predmet.ProtustrankaIDrugiAdressOIB_1">UDRUGA ZA PROMICANJE PROIZVOĐAČA REPUBLIKE HRVATSKE I MEĐUNARODNU SURADNJU-MIRVER, OIB 01737945874, Siget 18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PROIZVOĐAČA REPUBLIKE HRVATSKE I MEĐUNARODNU SURADNJU-MIRVER</item>
      <item>Mira Bolf</item>
    </izvorni_sadrzaj>
    <derivirana_varijabla naziv="DomainObject.Predmet.SudioniciListNaziv_1">
      <item>FINA Regionalni centar Zagreb</item>
      <item>UDRUGA ZA PROMICANJE PROIZVOĐAČA REPUBLIKE HRVATSKE I MEĐUNARODNU SURADNJU-MIRVER</item>
      <item>Mira Bolf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PROIZVOĐAČA REPUBLIKE HRVATSKE I MEĐUNARODNU SURADNJU-MIRVER, OIB 01737945874, Siget 18 c,10000 Zagreb</item>
      <item>Mira Bolf, OIB 29931234602, Zlatarska Ulica 14,10000 Zagreb</item>
    </izvorni_sadrzaj>
    <derivirana_varijabla naziv="DomainObject.Predmet.SudioniciListAdressOIB_1">
      <item>FINA Regionalni centar Zagreb, OIB 85821130368, Trg svibanjskih žrtava 1995. 1,10000 Zagreb</item>
      <item>UDRUGA ZA PROMICANJE PROIZVOĐAČA REPUBLIKE HRVATSKE I MEĐUNARODNU SURADNJU-MIRVER, OIB 01737945874, Siget 18 c,10000 Zagreb</item>
      <item>Mira Bolf, OIB 29931234602, Zlatarska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01737945874</item>
      <item>, OIB 29931234602</item>
    </izvorni_sadrzaj>
    <derivirana_varijabla naziv="DomainObject.Predmet.SudioniciListNazivOIB_1">
      <item>, OIB 85821130368</item>
      <item>, OIB 01737945874</item>
      <item>, OIB 29931234602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65F30-76F6-4F7C-98FE-D0BBD1C94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406</properties:Words>
  <properties:Characters>2266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2016-12-13T13:19:00Z</dcterms:created>
  <dc:creator>Sudsko vijeæe</dc:creator>
  <cp:lastModifiedBy>Višnja Svečak</cp:lastModifiedBy>
  <cp:lastPrinted>2016-12-13T13:20:00Z</cp:lastPrinted>
  <dcterms:modified xmlns:xsi="http://www.w3.org/2001/XMLSchema-instance" xsi:type="dcterms:W3CDTF">2016-12-13T13:21:00Z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