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34e9" w14:paraId="45834e9" w:rsidRDefault="00DE6BB6" w:rsidP="005E4BF1" w:rsidR="00DE6BB6" w:rsidRPr="00622857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1863A8" w:rsidP="005E4BF1" w:rsidR="00DE6BB6" w:rsidRPr="00622857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</w:t>
      </w:r>
      <w:r w:rsidR="00DE6BB6" w:rsidRPr="0062285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eastAsia="MS Mincho" w:hAnsi="Times New Roman" w:ascii="Times New Roman"/>
          <w:b w:val="false"/>
        </w:rPr>
        <w:t xml:space="preserve">    </w:t>
      </w:r>
      <w:r w:rsidR="00DE6BB6" w:rsidRPr="00622857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eastAsia="MS Mincho" w:hAnsi="Times New Roman" w:ascii="Times New Roman"/>
          <w:b w:val="false"/>
        </w:rPr>
        <w:t xml:space="preserve">TRGOVAČKI SUD U </w:t>
      </w:r>
      <w:r w:rsidR="00253A17" w:rsidRPr="00622857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622857">
      <w:pPr>
        <w:jc w:val="both"/>
        <w:rPr>
          <w:rFonts w:eastAsia="MS Mincho" w:hAnsi="Times New Roman" w:ascii="Times New Roman"/>
          <w:b w:val="false"/>
        </w:rPr>
      </w:pPr>
      <w:r w:rsidRPr="00622857">
        <w:rPr>
          <w:rFonts w:eastAsia="MS Mincho" w:hAnsi="Times New Roman" w:ascii="Times New Roman"/>
          <w:b w:val="false"/>
        </w:rPr>
        <w:t xml:space="preserve">    </w:t>
      </w:r>
      <w:r w:rsidR="000C5D3E" w:rsidRPr="00622857">
        <w:rPr>
          <w:rFonts w:eastAsia="MS Mincho" w:hAnsi="Times New Roman" w:ascii="Times New Roman"/>
          <w:b w:val="false"/>
        </w:rPr>
        <w:t xml:space="preserve">       </w:t>
      </w:r>
      <w:r w:rsidRPr="00622857">
        <w:rPr>
          <w:rFonts w:eastAsia="MS Mincho" w:hAnsi="Times New Roman" w:ascii="Times New Roman"/>
          <w:b w:val="false"/>
        </w:rPr>
        <w:t xml:space="preserve">  </w:t>
      </w:r>
      <w:r w:rsidR="0022108A">
        <w:rPr>
          <w:rFonts w:eastAsia="MS Mincho" w:hAnsi="Times New Roman" w:ascii="Times New Roman"/>
          <w:b w:val="false"/>
        </w:rPr>
        <w:t xml:space="preserve">Pazin, </w:t>
      </w:r>
      <w:r w:rsidRPr="00622857">
        <w:rPr>
          <w:rFonts w:eastAsia="MS Mincho" w:hAnsi="Times New Roman" w:ascii="Times New Roman"/>
          <w:b w:val="false"/>
        </w:rPr>
        <w:t>Dršćevka 1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622857">
      <w:pPr>
        <w:jc w:val="center"/>
        <w:rPr>
          <w:rFonts w:hAnsi="Times New Roman" w:ascii="Times New Roman"/>
          <w:b w:val="false"/>
          <w:bCs/>
        </w:rPr>
      </w:pPr>
      <w:r w:rsidRPr="00622857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622857">
      <w:pPr>
        <w:jc w:val="center"/>
        <w:rPr>
          <w:rFonts w:hAnsi="Times New Roman" w:ascii="Times New Roman"/>
          <w:b w:val="false"/>
          <w:bCs/>
        </w:rPr>
      </w:pPr>
      <w:r w:rsidRPr="00622857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622857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="00DE6BB6" w:rsidRPr="00622857">
        <w:rPr>
          <w:rFonts w:hAnsi="Times New Roman" w:ascii="Times New Roman"/>
          <w:b w:val="false"/>
        </w:rPr>
        <w:t xml:space="preserve">Trgovački sud u </w:t>
      </w:r>
      <w:r w:rsidR="00253A17" w:rsidRPr="00622857">
        <w:rPr>
          <w:rFonts w:hAnsi="Times New Roman" w:ascii="Times New Roman"/>
          <w:b w:val="false"/>
        </w:rPr>
        <w:t>Pazinu</w:t>
      </w:r>
      <w:r w:rsidR="00DE6BB6" w:rsidRPr="00622857">
        <w:rPr>
          <w:rFonts w:hAnsi="Times New Roman" w:ascii="Times New Roman"/>
          <w:b w:val="false"/>
        </w:rPr>
        <w:t xml:space="preserve">, po stečajnom sucu </w:t>
      </w:r>
      <w:r w:rsidR="00253A17" w:rsidRPr="00622857">
        <w:rPr>
          <w:rFonts w:hAnsi="Times New Roman" w:ascii="Times New Roman"/>
          <w:b w:val="false"/>
        </w:rPr>
        <w:t>Damiru Rabaru</w:t>
      </w:r>
      <w:r w:rsidR="00DE6BB6" w:rsidRPr="00622857">
        <w:rPr>
          <w:rFonts w:hAnsi="Times New Roman" w:ascii="Times New Roman"/>
          <w:b w:val="false"/>
        </w:rPr>
        <w:t xml:space="preserve">, u stečajnom postupku nad </w:t>
      </w:r>
      <w:r w:rsidR="00BB23AB" w:rsidRPr="00622857">
        <w:rPr>
          <w:rFonts w:hAnsi="Times New Roman" w:ascii="Times New Roman"/>
          <w:b w:val="false"/>
        </w:rPr>
        <w:t xml:space="preserve">stečajnim dužnikom </w:t>
      </w:r>
      <w:r w:rsidR="00062C1C" w:rsidRPr="00622857">
        <w:rPr>
          <w:rFonts w:hAnsi="Times New Roman" w:ascii="Times New Roman"/>
          <w:b w:val="false"/>
        </w:rPr>
        <w:t>PROJEKT SARDINE d.o.o., Poreč, Partizanska 13, OIB: 93304968879</w:t>
      </w:r>
      <w:r w:rsidR="00D723F2" w:rsidRPr="00622857">
        <w:rPr>
          <w:rFonts w:hAnsi="Times New Roman" w:ascii="Times New Roman"/>
          <w:b w:val="false"/>
        </w:rPr>
        <w:t>,</w:t>
      </w:r>
      <w:r w:rsidR="00EA3E3C" w:rsidRPr="00622857">
        <w:rPr>
          <w:rFonts w:hAnsi="Times New Roman" w:ascii="Times New Roman"/>
          <w:b w:val="false"/>
        </w:rPr>
        <w:t xml:space="preserve"> </w:t>
      </w:r>
      <w:r w:rsidR="006F00EB" w:rsidRPr="00622857">
        <w:rPr>
          <w:rFonts w:hAnsi="Times New Roman" w:ascii="Times New Roman"/>
          <w:b w:val="false"/>
        </w:rPr>
        <w:t>11</w:t>
      </w:r>
      <w:r w:rsidR="00EA3E3C" w:rsidRPr="00622857">
        <w:rPr>
          <w:rFonts w:hAnsi="Times New Roman" w:ascii="Times New Roman"/>
          <w:b w:val="false"/>
        </w:rPr>
        <w:t xml:space="preserve">. </w:t>
      </w:r>
      <w:r w:rsidR="006F00EB" w:rsidRPr="00622857">
        <w:rPr>
          <w:rFonts w:hAnsi="Times New Roman" w:ascii="Times New Roman"/>
          <w:b w:val="false"/>
        </w:rPr>
        <w:t xml:space="preserve">rujna </w:t>
      </w:r>
      <w:r w:rsidR="00EA3E3C" w:rsidRPr="00622857">
        <w:rPr>
          <w:rFonts w:hAnsi="Times New Roman" w:ascii="Times New Roman"/>
          <w:b w:val="false"/>
        </w:rPr>
        <w:t>2017</w:t>
      </w:r>
      <w:r w:rsidR="00DE6BB6" w:rsidRPr="00622857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622857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622857">
      <w:pPr>
        <w:jc w:val="center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BC15D1" w:rsidP="006F00EB" w:rsidR="006F00E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="00923449" w:rsidRPr="00622857">
        <w:rPr>
          <w:rFonts w:hAnsi="Times New Roman" w:ascii="Times New Roman"/>
          <w:b w:val="false"/>
        </w:rPr>
        <w:t xml:space="preserve">I. </w:t>
      </w:r>
      <w:r w:rsidR="00DE6BB6" w:rsidRPr="00622857">
        <w:rPr>
          <w:rFonts w:hAnsi="Times New Roman" w:ascii="Times New Roman"/>
          <w:b w:val="false"/>
        </w:rPr>
        <w:t>Određuje se prodaja u stečajnom postupku nekretnin</w:t>
      </w:r>
      <w:r w:rsidR="00E748CE" w:rsidRPr="00622857">
        <w:rPr>
          <w:rFonts w:hAnsi="Times New Roman" w:ascii="Times New Roman"/>
          <w:b w:val="false"/>
        </w:rPr>
        <w:t>a</w:t>
      </w:r>
      <w:r w:rsidR="00DE6BB6" w:rsidRPr="00622857">
        <w:rPr>
          <w:rFonts w:hAnsi="Times New Roman" w:ascii="Times New Roman"/>
          <w:b w:val="false"/>
        </w:rPr>
        <w:t xml:space="preserve"> stečajnog dužnika upisan</w:t>
      </w:r>
      <w:r w:rsidR="00E748CE" w:rsidRPr="00622857">
        <w:rPr>
          <w:rFonts w:hAnsi="Times New Roman" w:ascii="Times New Roman"/>
          <w:b w:val="false"/>
        </w:rPr>
        <w:t>ih</w:t>
      </w:r>
      <w:r w:rsidR="00DE6BB6" w:rsidRPr="00622857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622857">
        <w:rPr>
          <w:rFonts w:hAnsi="Times New Roman" w:ascii="Times New Roman"/>
          <w:b w:val="false"/>
        </w:rPr>
        <w:t>, S</w:t>
      </w:r>
      <w:r w:rsidR="000356ED" w:rsidRPr="00622857">
        <w:rPr>
          <w:rFonts w:hAnsi="Times New Roman" w:ascii="Times New Roman"/>
          <w:b w:val="false"/>
        </w:rPr>
        <w:t xml:space="preserve">talna služba u </w:t>
      </w:r>
      <w:r w:rsidR="0019700B" w:rsidRPr="00622857">
        <w:rPr>
          <w:rFonts w:hAnsi="Times New Roman" w:ascii="Times New Roman"/>
          <w:b w:val="false"/>
        </w:rPr>
        <w:t>Bujama-Buie</w:t>
      </w:r>
      <w:r w:rsidR="0031021B" w:rsidRPr="00622857">
        <w:rPr>
          <w:rFonts w:hAnsi="Times New Roman" w:ascii="Times New Roman"/>
          <w:b w:val="false"/>
        </w:rPr>
        <w:t xml:space="preserve"> </w:t>
      </w:r>
      <w:r w:rsidR="002149B1" w:rsidRPr="00622857">
        <w:rPr>
          <w:rFonts w:hAnsi="Times New Roman" w:ascii="Times New Roman"/>
          <w:b w:val="false"/>
        </w:rPr>
        <w:t>i to</w:t>
      </w:r>
      <w:r w:rsidR="006F00EB" w:rsidRPr="00622857">
        <w:rPr>
          <w:rFonts w:hAnsi="Times New Roman" w:ascii="Times New Roman"/>
          <w:b w:val="false"/>
        </w:rPr>
        <w:t>:</w:t>
      </w:r>
    </w:p>
    <w:p w:rsidRDefault="006F00EB" w:rsidP="006F00EB" w:rsidR="006F00E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- k.č. 1278 i k.č.br. 1279 upisane u z.k.ul. 1557, </w:t>
      </w:r>
    </w:p>
    <w:p w:rsidRDefault="006F00EB" w:rsidP="006F00EB" w:rsidR="006F00E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- k.č.br. 1271/1, k.č.br. 1271/3, k.č.br. 1271/6, k.č.br. 1272/1 i k.č.br. 1272/2 upisana u z.k.ul. 415, </w:t>
      </w:r>
      <w:r w:rsidR="00622857">
        <w:rPr>
          <w:rFonts w:hAnsi="Times New Roman" w:ascii="Times New Roman"/>
          <w:b w:val="false"/>
        </w:rPr>
        <w:t>te</w:t>
      </w:r>
    </w:p>
    <w:p w:rsidRDefault="006F00EB" w:rsidP="006F00EB" w:rsidR="006F00E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- k.č.br. 1271/4 i k.č.br. 1271/5 upisana u z.k.ul. 1556</w:t>
      </w:r>
      <w:r w:rsidR="00F90F51" w:rsidRPr="00622857">
        <w:rPr>
          <w:rFonts w:hAnsi="Times New Roman" w:ascii="Times New Roman"/>
          <w:b w:val="false"/>
        </w:rPr>
        <w:t>,</w:t>
      </w:r>
    </w:p>
    <w:p w:rsidRDefault="006F00EB" w:rsidP="006F00EB" w:rsidR="006F00E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sve upisane u k.o. Sveti Ivan</w:t>
      </w:r>
      <w:r w:rsidR="001863A8">
        <w:rPr>
          <w:rFonts w:hAnsi="Times New Roman" w:ascii="Times New Roman"/>
          <w:b w:val="false"/>
        </w:rPr>
        <w:t>.</w:t>
      </w:r>
    </w:p>
    <w:p w:rsidRDefault="005760A4" w:rsidP="005E4BF1" w:rsidR="005760A4" w:rsidRPr="00622857">
      <w:pPr>
        <w:jc w:val="both"/>
        <w:rPr>
          <w:rFonts w:hAnsi="Times New Roman" w:ascii="Times New Roman"/>
          <w:b w:val="false"/>
        </w:rPr>
      </w:pPr>
    </w:p>
    <w:p w:rsidRDefault="003759F1" w:rsidP="000476CD" w:rsidR="00B97B10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  <w:lang w:eastAsia="hr-HR"/>
        </w:rPr>
        <w:tab/>
      </w:r>
      <w:r w:rsidR="00DE6BB6" w:rsidRPr="00622857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622857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="00016533" w:rsidRPr="00622857">
        <w:rPr>
          <w:rFonts w:hAnsi="Times New Roman" w:ascii="Times New Roman"/>
          <w:b w:val="false"/>
        </w:rPr>
        <w:t xml:space="preserve">III. </w:t>
      </w:r>
      <w:r w:rsidR="00DE6BB6" w:rsidRPr="00622857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622857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="0064423F" w:rsidRPr="00622857">
        <w:rPr>
          <w:rFonts w:hAnsi="Times New Roman" w:ascii="Times New Roman"/>
          <w:b w:val="false"/>
        </w:rPr>
        <w:t xml:space="preserve">IV. </w:t>
      </w:r>
      <w:r w:rsidR="00DE6BB6" w:rsidRPr="00622857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622857">
        <w:rPr>
          <w:rFonts w:hAnsi="Times New Roman" w:ascii="Times New Roman"/>
          <w:b w:val="false"/>
        </w:rPr>
        <w:t>ma Općinskog suda u Puli-Pola</w:t>
      </w:r>
      <w:r w:rsidR="00AF4822" w:rsidRPr="00622857">
        <w:rPr>
          <w:rFonts w:hAnsi="Times New Roman" w:ascii="Times New Roman"/>
          <w:b w:val="false"/>
        </w:rPr>
        <w:t xml:space="preserve">, Stalna služba u </w:t>
      </w:r>
      <w:r w:rsidR="001863A8">
        <w:rPr>
          <w:rFonts w:hAnsi="Times New Roman" w:ascii="Times New Roman"/>
          <w:b w:val="false"/>
        </w:rPr>
        <w:t>Poreču</w:t>
      </w:r>
      <w:r w:rsidR="008E09E1" w:rsidRPr="00622857">
        <w:rPr>
          <w:rFonts w:hAnsi="Times New Roman" w:ascii="Times New Roman"/>
          <w:b w:val="false"/>
        </w:rPr>
        <w:t>.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622857">
      <w:pPr>
        <w:jc w:val="center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DE6BB6" w:rsidP="00D74CFF" w:rsidR="002A11F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  <w:t xml:space="preserve">Rješenjem ovog suda poslovni broj </w:t>
      </w:r>
      <w:r w:rsidR="0019700B" w:rsidRPr="00622857">
        <w:rPr>
          <w:rFonts w:hAnsi="Times New Roman" w:ascii="Times New Roman"/>
          <w:b w:val="false"/>
        </w:rPr>
        <w:t>St-</w:t>
      </w:r>
      <w:r w:rsidR="00622857" w:rsidRPr="00622857">
        <w:rPr>
          <w:rFonts w:hAnsi="Times New Roman" w:ascii="Times New Roman"/>
          <w:b w:val="false"/>
        </w:rPr>
        <w:t>378</w:t>
      </w:r>
      <w:r w:rsidR="0019700B" w:rsidRPr="00622857">
        <w:rPr>
          <w:rFonts w:hAnsi="Times New Roman" w:ascii="Times New Roman"/>
          <w:b w:val="false"/>
        </w:rPr>
        <w:t>/16-</w:t>
      </w:r>
      <w:r w:rsidR="00622857" w:rsidRPr="00622857">
        <w:rPr>
          <w:rFonts w:hAnsi="Times New Roman" w:ascii="Times New Roman"/>
          <w:b w:val="false"/>
        </w:rPr>
        <w:t>13</w:t>
      </w:r>
      <w:r w:rsidR="002D07B3" w:rsidRPr="00622857">
        <w:rPr>
          <w:rFonts w:hAnsi="Times New Roman" w:ascii="Times New Roman"/>
          <w:b w:val="false"/>
        </w:rPr>
        <w:t xml:space="preserve"> </w:t>
      </w:r>
      <w:r w:rsidR="00DC7174" w:rsidRPr="00622857">
        <w:rPr>
          <w:rFonts w:hAnsi="Times New Roman" w:ascii="Times New Roman"/>
          <w:b w:val="false"/>
        </w:rPr>
        <w:t xml:space="preserve">od </w:t>
      </w:r>
      <w:r w:rsidR="00622857" w:rsidRPr="00622857">
        <w:rPr>
          <w:rFonts w:hAnsi="Times New Roman" w:ascii="Times New Roman"/>
          <w:b w:val="false"/>
        </w:rPr>
        <w:t>10</w:t>
      </w:r>
      <w:r w:rsidR="0019700B" w:rsidRPr="00622857">
        <w:rPr>
          <w:rFonts w:hAnsi="Times New Roman" w:ascii="Times New Roman"/>
          <w:b w:val="false"/>
        </w:rPr>
        <w:t>. listopada 2016</w:t>
      </w:r>
      <w:r w:rsidR="00DC7174" w:rsidRPr="00622857">
        <w:rPr>
          <w:rFonts w:hAnsi="Times New Roman" w:ascii="Times New Roman"/>
          <w:b w:val="false"/>
        </w:rPr>
        <w:t xml:space="preserve">. </w:t>
      </w:r>
      <w:r w:rsidR="00D503A7" w:rsidRPr="00622857">
        <w:rPr>
          <w:rFonts w:hAnsi="Times New Roman" w:ascii="Times New Roman"/>
          <w:b w:val="false"/>
        </w:rPr>
        <w:t xml:space="preserve">otvoren </w:t>
      </w:r>
      <w:r w:rsidR="008851CB" w:rsidRPr="00622857">
        <w:rPr>
          <w:rFonts w:hAnsi="Times New Roman" w:ascii="Times New Roman"/>
          <w:b w:val="false"/>
        </w:rPr>
        <w:t>je stečajni postupak na</w:t>
      </w:r>
      <w:r w:rsidR="009460D9" w:rsidRPr="00622857">
        <w:rPr>
          <w:rFonts w:hAnsi="Times New Roman" w:ascii="Times New Roman"/>
          <w:b w:val="false"/>
        </w:rPr>
        <w:t xml:space="preserve">d </w:t>
      </w:r>
      <w:r w:rsidR="00BB23AB" w:rsidRPr="00622857">
        <w:rPr>
          <w:rFonts w:hAnsi="Times New Roman" w:ascii="Times New Roman"/>
          <w:b w:val="false"/>
        </w:rPr>
        <w:t xml:space="preserve">stečajnim dužnikom </w:t>
      </w:r>
      <w:r w:rsidR="00F90F51" w:rsidRPr="00622857">
        <w:rPr>
          <w:rFonts w:hAnsi="Times New Roman" w:ascii="Times New Roman"/>
          <w:b w:val="false"/>
        </w:rPr>
        <w:t>PROJEKT SARDINE d.o.o., Poreč, Partizanska 13, OIB: 93304968879</w:t>
      </w:r>
      <w:r w:rsidR="002A11F6" w:rsidRPr="00622857">
        <w:rPr>
          <w:rFonts w:hAnsi="Times New Roman" w:ascii="Times New Roman"/>
          <w:b w:val="false"/>
        </w:rPr>
        <w:t>.</w:t>
      </w:r>
    </w:p>
    <w:p w:rsidRDefault="00DC7174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="00DE6BB6" w:rsidRPr="00622857">
        <w:rPr>
          <w:rFonts w:hAnsi="Times New Roman" w:ascii="Times New Roman"/>
          <w:b w:val="false"/>
        </w:rPr>
        <w:t>Stečajnu masu dužnika čin</w:t>
      </w:r>
      <w:r w:rsidR="00DE3484" w:rsidRPr="00622857">
        <w:rPr>
          <w:rFonts w:hAnsi="Times New Roman" w:ascii="Times New Roman"/>
          <w:b w:val="false"/>
        </w:rPr>
        <w:t>e</w:t>
      </w:r>
      <w:r w:rsidR="00DE6BB6" w:rsidRPr="00622857">
        <w:rPr>
          <w:rFonts w:hAnsi="Times New Roman" w:ascii="Times New Roman"/>
          <w:b w:val="false"/>
        </w:rPr>
        <w:t xml:space="preserve"> nekretnin</w:t>
      </w:r>
      <w:r w:rsidR="00DE3484" w:rsidRPr="00622857">
        <w:rPr>
          <w:rFonts w:hAnsi="Times New Roman" w:ascii="Times New Roman"/>
          <w:b w:val="false"/>
        </w:rPr>
        <w:t>e</w:t>
      </w:r>
      <w:r w:rsidR="00DE6BB6" w:rsidRPr="00622857">
        <w:rPr>
          <w:rFonts w:hAnsi="Times New Roman" w:ascii="Times New Roman"/>
          <w:b w:val="false"/>
        </w:rPr>
        <w:t xml:space="preserve"> koj</w:t>
      </w:r>
      <w:r w:rsidR="00DE3484" w:rsidRPr="00622857">
        <w:rPr>
          <w:rFonts w:hAnsi="Times New Roman" w:ascii="Times New Roman"/>
          <w:b w:val="false"/>
        </w:rPr>
        <w:t xml:space="preserve">e su </w:t>
      </w:r>
      <w:r w:rsidR="00DE6BB6" w:rsidRPr="00622857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622857">
      <w:pPr>
        <w:ind w:firstLine="720"/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Na nekretnin</w:t>
      </w:r>
      <w:r w:rsidR="00DE3484" w:rsidRPr="00622857">
        <w:rPr>
          <w:rFonts w:hAnsi="Times New Roman" w:ascii="Times New Roman"/>
          <w:b w:val="false"/>
        </w:rPr>
        <w:t>ama</w:t>
      </w:r>
      <w:r w:rsidRPr="00622857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622857">
      <w:pPr>
        <w:ind w:firstLine="720"/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622857">
        <w:rPr>
          <w:rFonts w:hAnsi="Times New Roman" w:ascii="Times New Roman"/>
          <w:b w:val="false"/>
        </w:rPr>
        <w:t xml:space="preserve"> </w:t>
      </w:r>
      <w:r w:rsidRPr="00622857">
        <w:rPr>
          <w:rFonts w:hAnsi="Times New Roman" w:ascii="Times New Roman"/>
          <w:b w:val="false"/>
        </w:rPr>
        <w:t xml:space="preserve">izreke rješenja na kojoj postoji razlučno pravo u korist trećih osoba unovči u </w:t>
      </w:r>
      <w:r w:rsidRPr="00622857">
        <w:rPr>
          <w:rFonts w:hAnsi="Times New Roman" w:ascii="Times New Roman"/>
          <w:b w:val="false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  <w:t>Valjalo je stoga, a temeljem čl.</w:t>
      </w:r>
      <w:r w:rsidR="00DD0A7B" w:rsidRPr="00622857">
        <w:rPr>
          <w:rFonts w:hAnsi="Times New Roman" w:ascii="Times New Roman"/>
          <w:b w:val="false"/>
        </w:rPr>
        <w:t xml:space="preserve"> </w:t>
      </w:r>
      <w:r w:rsidRPr="00622857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ab/>
      </w:r>
      <w:r w:rsidRPr="00622857">
        <w:rPr>
          <w:rFonts w:hAnsi="Times New Roman" w:ascii="Times New Roman"/>
          <w:b w:val="false"/>
        </w:rPr>
        <w:tab/>
      </w:r>
      <w:r w:rsidRPr="00622857">
        <w:rPr>
          <w:rFonts w:hAnsi="Times New Roman" w:ascii="Times New Roman"/>
          <w:b w:val="false"/>
        </w:rPr>
        <w:tab/>
      </w:r>
      <w:r w:rsidRPr="00622857">
        <w:rPr>
          <w:rFonts w:hAnsi="Times New Roman" w:ascii="Times New Roman"/>
          <w:b w:val="false"/>
        </w:rPr>
        <w:tab/>
      </w:r>
    </w:p>
    <w:p w:rsidRDefault="00DC7174" w:rsidP="008851CB" w:rsidR="00DE6BB6" w:rsidRPr="00622857">
      <w:pPr>
        <w:jc w:val="center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U </w:t>
      </w:r>
      <w:r w:rsidR="008A5F7E" w:rsidRPr="00622857">
        <w:rPr>
          <w:rFonts w:hAnsi="Times New Roman" w:ascii="Times New Roman"/>
          <w:b w:val="false"/>
        </w:rPr>
        <w:t>P</w:t>
      </w:r>
      <w:r w:rsidRPr="00622857">
        <w:rPr>
          <w:rFonts w:hAnsi="Times New Roman" w:ascii="Times New Roman"/>
          <w:b w:val="false"/>
        </w:rPr>
        <w:t>azinu</w:t>
      </w:r>
      <w:r w:rsidR="00DE6BB6" w:rsidRPr="00622857">
        <w:rPr>
          <w:rFonts w:hAnsi="Times New Roman" w:ascii="Times New Roman"/>
          <w:b w:val="false"/>
        </w:rPr>
        <w:t xml:space="preserve">, </w:t>
      </w:r>
      <w:r w:rsidR="00F90F51" w:rsidRPr="00622857">
        <w:rPr>
          <w:rFonts w:hAnsi="Times New Roman" w:ascii="Times New Roman"/>
          <w:b w:val="false"/>
        </w:rPr>
        <w:t>11</w:t>
      </w:r>
      <w:r w:rsidR="00DE6BB6" w:rsidRPr="00622857">
        <w:rPr>
          <w:rFonts w:hAnsi="Times New Roman" w:ascii="Times New Roman"/>
          <w:b w:val="false"/>
        </w:rPr>
        <w:t xml:space="preserve">. </w:t>
      </w:r>
      <w:r w:rsidR="00F90F51" w:rsidRPr="00622857">
        <w:rPr>
          <w:rFonts w:hAnsi="Times New Roman" w:ascii="Times New Roman"/>
          <w:b w:val="false"/>
        </w:rPr>
        <w:t xml:space="preserve">rujna </w:t>
      </w:r>
      <w:r w:rsidR="00DE6BB6" w:rsidRPr="00622857">
        <w:rPr>
          <w:rFonts w:hAnsi="Times New Roman" w:ascii="Times New Roman"/>
          <w:b w:val="false"/>
        </w:rPr>
        <w:t>201</w:t>
      </w:r>
      <w:r w:rsidRPr="00622857">
        <w:rPr>
          <w:rFonts w:hAnsi="Times New Roman" w:ascii="Times New Roman"/>
          <w:b w:val="false"/>
        </w:rPr>
        <w:t>7</w:t>
      </w:r>
      <w:r w:rsidR="00DE6BB6" w:rsidRPr="00622857">
        <w:rPr>
          <w:rFonts w:hAnsi="Times New Roman" w:ascii="Times New Roman"/>
          <w:b w:val="false"/>
        </w:rPr>
        <w:t>.</w:t>
      </w:r>
    </w:p>
    <w:p w:rsidRDefault="00DE6BB6" w:rsidP="008851CB" w:rsidR="00DE6BB6" w:rsidRPr="00622857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622857">
        <w:rPr>
          <w:rFonts w:hAnsi="Times New Roman" w:ascii="Times New Roman"/>
          <w:b w:val="false"/>
        </w:rPr>
        <w:t>Damir Rabar</w:t>
      </w:r>
      <w:r w:rsidRPr="00622857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622857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DNA:</w:t>
      </w:r>
    </w:p>
    <w:p w:rsidRDefault="00F90F51" w:rsidP="00F90F51" w:rsidR="00F90F51" w:rsidRPr="00622857">
      <w:pPr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 xml:space="preserve">- stečajni upravitelj Paula Čandrlić Mesarić, Osijek, Zagrebačka 6, </w:t>
      </w:r>
    </w:p>
    <w:p w:rsidRDefault="00F90F51" w:rsidP="00F90F51" w:rsidR="00F90F51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- razlučnim vjerovnicima:</w:t>
      </w:r>
    </w:p>
    <w:p w:rsidRDefault="00F90F51" w:rsidP="00F90F51" w:rsidR="00F90F51" w:rsidRPr="00622857">
      <w:pPr>
        <w:jc w:val="both"/>
        <w:rPr>
          <w:rFonts w:hAnsi="Times New Roman" w:ascii="Times New Roman"/>
          <w:b w:val="false"/>
        </w:rPr>
      </w:pPr>
      <w:r w:rsidRPr="00622857">
        <w:rPr>
          <w:rFonts w:hAnsi="Times New Roman" w:ascii="Times New Roman"/>
          <w:b w:val="false"/>
        </w:rPr>
        <w:t>- REPUBLIKA HRVATSKA, po ŽDO Pula</w:t>
      </w:r>
      <w:r w:rsidRPr="00622857">
        <w:rPr>
          <w:rFonts w:hAnsi="Times New Roman" w:ascii="Times New Roman"/>
          <w:b w:val="false"/>
          <w:bCs/>
        </w:rPr>
        <w:t>,</w:t>
      </w:r>
      <w:r w:rsidR="002C22FE">
        <w:rPr>
          <w:rFonts w:hAnsi="Times New Roman" w:ascii="Times New Roman"/>
          <w:b w:val="false"/>
          <w:bCs/>
        </w:rPr>
        <w:t xml:space="preserve"> Rovinjska 2a,</w:t>
      </w:r>
    </w:p>
    <w:p w:rsidRDefault="00EE663A" w:rsidP="00F90F51" w:rsidR="00F90F51" w:rsidRPr="006228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- KERMAS ULAGANJA d.o.o.</w:t>
      </w:r>
      <w:r w:rsidR="00F90F51" w:rsidRPr="00622857">
        <w:rPr>
          <w:rFonts w:hAnsi="Times New Roman" w:ascii="Times New Roman"/>
          <w:b w:val="false"/>
          <w:bCs/>
        </w:rPr>
        <w:t xml:space="preserve"> Pula, </w:t>
      </w:r>
      <w:r w:rsidR="001863A8">
        <w:rPr>
          <w:rFonts w:hAnsi="Times New Roman" w:ascii="Times New Roman"/>
          <w:b w:val="false"/>
          <w:bCs/>
        </w:rPr>
        <w:t xml:space="preserve">po pun. ZOU GoranVeljović i dr., </w:t>
      </w:r>
      <w:r>
        <w:rPr>
          <w:rFonts w:hAnsi="Times New Roman" w:ascii="Times New Roman"/>
          <w:b w:val="false"/>
          <w:bCs/>
        </w:rPr>
        <w:t>Pula, Dobrilina 9,</w:t>
      </w:r>
    </w:p>
    <w:p w:rsidRDefault="00F90F51" w:rsidP="00F90F51" w:rsidR="00F90F51" w:rsidRPr="00622857">
      <w:pPr>
        <w:jc w:val="both"/>
        <w:rPr>
          <w:rFonts w:hAnsi="Times New Roman" w:ascii="Times New Roman"/>
          <w:b w:val="false"/>
          <w:bCs/>
        </w:rPr>
      </w:pPr>
      <w:r w:rsidRPr="00622857">
        <w:rPr>
          <w:rFonts w:hAnsi="Times New Roman" w:ascii="Times New Roman"/>
          <w:b w:val="false"/>
          <w:bCs/>
        </w:rPr>
        <w:t>- KERMAS HOLDING LIMITED, Malta, FLoriana FRN 1400, St. Anne Street, Europe Centre, 2nd floor</w:t>
      </w:r>
    </w:p>
    <w:p w:rsidRDefault="00F90F51" w:rsidP="00EA1889" w:rsidR="00EA1889">
      <w:pPr>
        <w:jc w:val="both"/>
        <w:rPr>
          <w:rFonts w:hAnsi="Times New Roman" w:ascii="Times New Roman"/>
          <w:b w:val="false"/>
          <w:bCs/>
        </w:rPr>
      </w:pPr>
      <w:r w:rsidRPr="00622857">
        <w:rPr>
          <w:rFonts w:hAnsi="Times New Roman" w:ascii="Times New Roman"/>
          <w:b w:val="false"/>
        </w:rPr>
        <w:t xml:space="preserve">- </w:t>
      </w:r>
      <w:r w:rsidR="00EA1889">
        <w:rPr>
          <w:rFonts w:hAnsi="Times New Roman" w:ascii="Times New Roman"/>
          <w:b w:val="false"/>
          <w:bCs/>
        </w:rPr>
        <w:t>Općinski sud u Puli, Stalna služba u Poreču, zk odjel, Turistička 2,</w:t>
      </w:r>
    </w:p>
    <w:p w:rsidRDefault="00EA1889" w:rsidP="00EA1889" w:rsidR="00EA1889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- e-oglasna ploča suda (8 dana).</w:t>
      </w:r>
    </w:p>
    <w:p w:rsidRDefault="002D794D" w:rsidP="000A305D" w:rsidR="000A305D" w:rsidRPr="00622857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622857">
        <w:rPr>
          <w:rFonts w:hAnsi="Times New Roman" w:ascii="Times New Roman"/>
          <w:b w:val="false"/>
          <w:bCs/>
          <w:lang w:eastAsia="hr-HR"/>
        </w:rPr>
        <w:tab/>
      </w:r>
      <w:r w:rsidR="000A305D" w:rsidRPr="00622857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62285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3A8" w:rsidP="00812ADB" w:rsidR="001863A8">
      <w:r>
        <w:separator/>
      </w:r>
    </w:p>
  </w:endnote>
  <w:endnote w:id="0" w:type="continuationSeparator">
    <w:p w:rsidRDefault="001863A8" w:rsidP="00812ADB" w:rsidR="0018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3A8" w:rsidP="00812ADB" w:rsidR="001863A8">
      <w:r>
        <w:separator/>
      </w:r>
    </w:p>
  </w:footnote>
  <w:footnote w:id="0" w:type="continuationSeparator">
    <w:p w:rsidRDefault="001863A8" w:rsidP="00812ADB" w:rsidR="00186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1863A8" w:rsidP="001863A8" w:rsidR="001863A8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EA1889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Poslovni broj 1 St-387/16-28</w:t>
        </w:r>
      </w:p>
    </w:sdtContent>
  </w:sdt>
  <w:p w:rsidRDefault="001863A8" w:rsidR="001863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3A8" w:rsidR="001863A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387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62C1C"/>
    <w:rsid w:val="00080C99"/>
    <w:rsid w:val="00080E23"/>
    <w:rsid w:val="00097D4E"/>
    <w:rsid w:val="000A305D"/>
    <w:rsid w:val="000C5D3E"/>
    <w:rsid w:val="000F231E"/>
    <w:rsid w:val="0010007B"/>
    <w:rsid w:val="00121E9C"/>
    <w:rsid w:val="0014069E"/>
    <w:rsid w:val="001463C1"/>
    <w:rsid w:val="00146A32"/>
    <w:rsid w:val="0015001C"/>
    <w:rsid w:val="001863A8"/>
    <w:rsid w:val="00196668"/>
    <w:rsid w:val="0019700B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08A"/>
    <w:rsid w:val="002211AD"/>
    <w:rsid w:val="00224938"/>
    <w:rsid w:val="0023654B"/>
    <w:rsid w:val="00242B32"/>
    <w:rsid w:val="00253A17"/>
    <w:rsid w:val="00296E1E"/>
    <w:rsid w:val="002A11F6"/>
    <w:rsid w:val="002B5AE6"/>
    <w:rsid w:val="002B5FCE"/>
    <w:rsid w:val="002C22FE"/>
    <w:rsid w:val="002D02CD"/>
    <w:rsid w:val="002D07B3"/>
    <w:rsid w:val="002D794D"/>
    <w:rsid w:val="003015B2"/>
    <w:rsid w:val="0031021B"/>
    <w:rsid w:val="00314952"/>
    <w:rsid w:val="003210D5"/>
    <w:rsid w:val="00327B66"/>
    <w:rsid w:val="00361B97"/>
    <w:rsid w:val="00367510"/>
    <w:rsid w:val="0037422D"/>
    <w:rsid w:val="003759F1"/>
    <w:rsid w:val="00377540"/>
    <w:rsid w:val="003A56F5"/>
    <w:rsid w:val="003A69FC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E1777"/>
    <w:rsid w:val="00501E00"/>
    <w:rsid w:val="00524E54"/>
    <w:rsid w:val="00541C51"/>
    <w:rsid w:val="005729F2"/>
    <w:rsid w:val="005760A4"/>
    <w:rsid w:val="00594488"/>
    <w:rsid w:val="005B361E"/>
    <w:rsid w:val="005C1BFE"/>
    <w:rsid w:val="005E4BF1"/>
    <w:rsid w:val="005F0485"/>
    <w:rsid w:val="00604462"/>
    <w:rsid w:val="00613702"/>
    <w:rsid w:val="00622857"/>
    <w:rsid w:val="006261B0"/>
    <w:rsid w:val="0064423F"/>
    <w:rsid w:val="00661C04"/>
    <w:rsid w:val="00674BFF"/>
    <w:rsid w:val="00684375"/>
    <w:rsid w:val="006C6DA3"/>
    <w:rsid w:val="006F00EB"/>
    <w:rsid w:val="00700795"/>
    <w:rsid w:val="00700D21"/>
    <w:rsid w:val="007279CC"/>
    <w:rsid w:val="00727C4C"/>
    <w:rsid w:val="00736AF9"/>
    <w:rsid w:val="00764C74"/>
    <w:rsid w:val="00783717"/>
    <w:rsid w:val="0079192A"/>
    <w:rsid w:val="007D08B2"/>
    <w:rsid w:val="007D79EE"/>
    <w:rsid w:val="007F195B"/>
    <w:rsid w:val="00801F60"/>
    <w:rsid w:val="00812ADB"/>
    <w:rsid w:val="008226DB"/>
    <w:rsid w:val="008401C5"/>
    <w:rsid w:val="00850284"/>
    <w:rsid w:val="008851CB"/>
    <w:rsid w:val="00894A35"/>
    <w:rsid w:val="008A3A17"/>
    <w:rsid w:val="008A5F7E"/>
    <w:rsid w:val="008B3694"/>
    <w:rsid w:val="008E09E1"/>
    <w:rsid w:val="00923449"/>
    <w:rsid w:val="009273A0"/>
    <w:rsid w:val="00943E8A"/>
    <w:rsid w:val="009460D9"/>
    <w:rsid w:val="009A0B84"/>
    <w:rsid w:val="009B1CEC"/>
    <w:rsid w:val="009C4AC5"/>
    <w:rsid w:val="009F5180"/>
    <w:rsid w:val="00A064F8"/>
    <w:rsid w:val="00A07AFB"/>
    <w:rsid w:val="00A276E5"/>
    <w:rsid w:val="00A31746"/>
    <w:rsid w:val="00A60132"/>
    <w:rsid w:val="00A6535A"/>
    <w:rsid w:val="00A75301"/>
    <w:rsid w:val="00A81480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63018"/>
    <w:rsid w:val="00D723F2"/>
    <w:rsid w:val="00D74CFF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1889"/>
    <w:rsid w:val="00EA3E3C"/>
    <w:rsid w:val="00EB4A30"/>
    <w:rsid w:val="00EE663A"/>
    <w:rsid w:val="00F027B3"/>
    <w:rsid w:val="00F376D0"/>
    <w:rsid w:val="00F66482"/>
    <w:rsid w:val="00F72356"/>
    <w:rsid w:val="00F90F51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6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F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6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F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11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26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4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21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0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St-387/2016-28</izvorni_sadrzaj>
    <derivirana_varijabla naziv="DomainObject.Oznaka_1">St-387/2016-28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St-387/2016-28</izvorni_sadrzaj>
    <derivirana_varijabla naziv="DomainObject.PoslovniBrojDokumenta_1">St-387/2016-28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8D950-6EEF-4ADB-B5F5-786A406DF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2363</properties:Characters>
  <properties:Lines>73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2017-09-11T11:26:00Z</dcterms:created>
  <dc:creator>Damir Rabar</dc:creator>
  <cp:lastModifiedBy>Lorena Paris Aničić</cp:lastModifiedBy>
  <cp:lastPrinted>2017-09-11T11:36:00Z</cp:lastPrinted>
  <dcterms:modified xmlns:xsi="http://www.w3.org/2001/XMLSchema-instance" xsi:type="dcterms:W3CDTF">2017-09-11T11:55:00Z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St-387/2016-28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