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1247" w14:paraId="4921247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B45D0C">
        <w:t>1023/16-3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B45D0C">
        <w:t>NELUMBO d.o.o., OIB: 53944871646 sa sjedištem u Lavoslava Ružičke 45, 40000 Čakovec</w:t>
      </w:r>
      <w:r w:rsidR="001D4C37">
        <w:t>,</w:t>
      </w:r>
      <w:r>
        <w:t xml:space="preserve"> </w:t>
      </w:r>
      <w:r w:rsidRPr="005207B1">
        <w:t xml:space="preserve">dana </w:t>
      </w:r>
      <w:r w:rsidR="00B45D0C">
        <w:t>3</w:t>
      </w:r>
      <w:r w:rsidR="005207B1" w:rsidRPr="005207B1">
        <w:t xml:space="preserve">. </w:t>
      </w:r>
      <w:r w:rsidR="00B45D0C">
        <w:t>listopada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B45D0C">
        <w:t>NELUMBO d.o.o., OIB: 53944871646 sa sjedištem u Lavoslava Ružičke 45,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  <w:r w:rsidR="00B45D0C">
        <w:t xml:space="preserve">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B45D0C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 xml:space="preserve">prosinca </w:t>
      </w:r>
      <w:r w:rsidR="00F15596">
        <w:rPr>
          <w:b/>
          <w:u w:val="single"/>
        </w:rPr>
        <w:t>2016. u 0</w:t>
      </w:r>
      <w:r w:rsidR="00A638AA">
        <w:rPr>
          <w:b/>
          <w:u w:val="single"/>
        </w:rPr>
        <w:t>9</w:t>
      </w:r>
      <w:r w:rsidR="00F15596">
        <w:rPr>
          <w:b/>
          <w:u w:val="single"/>
        </w:rPr>
        <w:t>,</w:t>
      </w:r>
      <w:r>
        <w:rPr>
          <w:b/>
          <w:u w:val="single"/>
        </w:rPr>
        <w:t>0</w:t>
      </w:r>
      <w:r w:rsidR="00CC11C5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804BB0" w:rsidR="00A638AA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B45D0C">
        <w:t>Ivana Balić, OIB: 21833903998 iz Čakovca, Antuna Augustinčića 9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B45D0C">
        <w:t>16.9</w:t>
      </w:r>
      <w:r w:rsidR="007B63EF">
        <w:t>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B45D0C">
        <w:t>14.9.2016.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B45D0C">
        <w:t>23.503,72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B45D0C">
        <w:t>3</w:t>
      </w:r>
      <w:r w:rsidR="00066C4E" w:rsidRPr="005207B1">
        <w:t xml:space="preserve">. </w:t>
      </w:r>
      <w:r w:rsidR="00B45D0C">
        <w:t>listopada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470D49" w:rsidR="000E2D7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F55B95">
        <w:t>, v.r.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B45D0C" w:rsidP="00B45D0C" w:rsidR="00B45D0C">
      <w:pPr>
        <w:spacing w:lineRule="auto" w:line="240" w:after="0"/>
        <w:jc w:val="both"/>
      </w:pPr>
      <w:r>
        <w:t xml:space="preserve">- predlagatelj Financijska agencija, </w:t>
      </w:r>
      <w:r w:rsidRPr="002F4DC4">
        <w:t>Regionalni centar Zagreb, Podružnica Varaždin,</w:t>
      </w:r>
      <w:r>
        <w:t xml:space="preserve"> Augusta Cesarca 2, Varaždin,</w:t>
      </w:r>
    </w:p>
    <w:p w:rsidRDefault="00B45D0C" w:rsidP="00B45D0C" w:rsidR="00B45D0C">
      <w:pPr>
        <w:spacing w:lineRule="auto" w:line="240" w:after="0"/>
        <w:jc w:val="both"/>
      </w:pPr>
      <w:r>
        <w:t>- direktor dužnika Ivana Balić, OIB: 21833903998 iz Čakovca, Antuna Augustinčića 9</w:t>
      </w:r>
    </w:p>
    <w:p w:rsidRDefault="00B45D0C" w:rsidP="00B45D0C" w:rsidR="00B45D0C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D46" w:rsidP="00CD4711" w:rsidR="00684D46">
      <w:pPr>
        <w:spacing w:lineRule="auto" w:line="240" w:after="0"/>
      </w:pPr>
      <w:r>
        <w:separator/>
      </w:r>
    </w:p>
  </w:endnote>
  <w:endnote w:id="0" w:type="continuationSeparator">
    <w:p w:rsidRDefault="00684D46" w:rsidP="00CD4711" w:rsidR="00684D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D46" w:rsidP="00CD4711" w:rsidR="00684D46">
      <w:pPr>
        <w:spacing w:lineRule="auto" w:line="240" w:after="0"/>
      </w:pPr>
      <w:r>
        <w:separator/>
      </w:r>
    </w:p>
  </w:footnote>
  <w:footnote w:id="0" w:type="continuationSeparator">
    <w:p w:rsidRDefault="00684D46" w:rsidP="00CD4711" w:rsidR="00684D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AC2">
          <w:rPr>
            <w:noProof/>
          </w:rPr>
          <w:t>2</w:t>
        </w:r>
        <w:r>
          <w:fldChar w:fldCharType="end"/>
        </w:r>
      </w:p>
    </w:sdtContent>
  </w:sdt>
  <w:p w:rsidRDefault="00B45D0C" w:rsidP="00B45D0C" w:rsidR="00B45D0C" w:rsidRPr="005207B1">
    <w:pPr>
      <w:pStyle w:val="Zaglavlje"/>
      <w:jc w:val="right"/>
    </w:pPr>
    <w:r>
      <w:t>Poslovni broj: 2 St-1023/16-3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18E2"/>
    <w:rsid w:val="000D3B8D"/>
    <w:rsid w:val="000E2D79"/>
    <w:rsid w:val="00104FDD"/>
    <w:rsid w:val="00195D08"/>
    <w:rsid w:val="001A2133"/>
    <w:rsid w:val="001D0CA0"/>
    <w:rsid w:val="001D47AD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84D46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B63EF"/>
    <w:rsid w:val="007C532B"/>
    <w:rsid w:val="00804BB0"/>
    <w:rsid w:val="00822D9B"/>
    <w:rsid w:val="008768BC"/>
    <w:rsid w:val="00876AC2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638AA"/>
    <w:rsid w:val="00A710AC"/>
    <w:rsid w:val="00AA771F"/>
    <w:rsid w:val="00AC1C85"/>
    <w:rsid w:val="00AC1CAE"/>
    <w:rsid w:val="00AC256F"/>
    <w:rsid w:val="00AC4BF5"/>
    <w:rsid w:val="00AD116D"/>
    <w:rsid w:val="00AD56DE"/>
    <w:rsid w:val="00B23A1B"/>
    <w:rsid w:val="00B45D0C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15596"/>
    <w:rsid w:val="00F55B95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6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A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A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A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A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6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A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A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A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A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NELUMBO društvo s ograničenom odgovornošću za trgovinu, proizvodnju i usluge</izvorni_sadrzaj>
    <derivirana_varijabla naziv="DomainObject.Predmet.ProtustrankaFormated_1">  NELUMBO društvo s ograničenom odgovornošću za trgovinu, proizvodnju i usluge</derivirana_varijabla>
  </DomainObject.Predmet.ProtustrankaFormated>
  <DomainObject.Predmet.ProtustrankaFormatedOIB>
    <izvorni_sadrzaj>  NELUMBO društvo s ograničenom odgovornošću za trgovinu, proizvodnju i usluge, OIB 53944871646</izvorni_sadrzaj>
    <derivirana_varijabla naziv="DomainObject.Predmet.ProtustrankaFormatedOIB_1">  NELUMBO društvo s ograničenom odgovornošću za trgovinu, proizvodnju i usluge, OIB 53944871646</derivirana_varijabla>
  </DomainObject.Predmet.ProtustrankaFormatedOIB>
  <DomainObject.Predmet.ProtustrankaFormatedWithAdress>
    <izvorni_sadrzaj> NELUMBO društvo s ograničenom odgovornošću za trgovinu, proizvodnju i usluge, Lavoslava Ružičke 45, 40000 Čakovec</izvorni_sadrzaj>
    <derivirana_varijabla naziv="DomainObject.Predmet.ProtustrankaFormatedWithAdress_1"> NELUMBO društvo s ograničenom odgovornošću za trgovinu, proizvodnju i usluge, Lavoslava Ružičke 45, 40000 Čakovec</derivirana_varijabla>
  </DomainObject.Predmet.ProtustrankaFormatedWithAdress>
  <DomainObject.Predmet.ProtustrankaFormatedWithAdressOIB>
    <izvorni_sadrzaj> NELUMBO društvo s ograničenom odgovornošću za trgovinu, proizvodnju i usluge, OIB 53944871646, Lavoslava Ružičke 45, 40000 Čakovec</izvorni_sadrzaj>
    <derivirana_varijabla naziv="DomainObject.Predmet.ProtustrankaFormatedWithAdressOIB_1"> NELUMBO društvo s ograničenom odgovornošću za trgovinu, proizvodnju i usluge, OIB 53944871646, Lavoslava Ružičke 45, 40000 Čakovec</derivirana_varijabla>
  </DomainObject.Predmet.ProtustrankaFormatedWithAdressOIB>
  <DomainObject.Predmet.ProtustrankaWithAdress>
    <izvorni_sadrzaj>NELUMBO društvo s ograničenom odgovornošću za trgovinu, proizvodnju i usluge Lavoslava Ružičke 45, 40000 Čakovec</izvorni_sadrzaj>
    <derivirana_varijabla naziv="DomainObject.Predmet.ProtustrankaWithAdress_1">NELUMBO društvo s ograničenom odgovornošću za trgovinu, proizvodnju i usluge Lavoslava Ružičke 45, 40000 Čakovec</derivirana_varijabla>
  </DomainObject.Predmet.ProtustrankaWithAdress>
  <DomainObject.Predmet.ProtustrankaWithAdressOIB>
    <izvorni_sadrzaj>NELUMBO društvo s ograničenom odgovornošću za trgovinu, proizvodnju i usluge, OIB 53944871646, Lavoslava Ružičke 45, 40000 Čakovec</izvorni_sadrzaj>
    <derivirana_varijabla naziv="DomainObject.Predmet.ProtustrankaWithAdressOIB_1">NELUMBO društvo s ograničenom odgovornošću za trgovinu, proizvodnju i usluge, OIB 53944871646, Lavoslava Ružičke 45, 40000 Čakovec</derivirana_varijabla>
  </DomainObject.Predmet.ProtustrankaWithAdressOIB>
  <DomainObject.Predmet.ProtustrankaNazivFormated>
    <izvorni_sadrzaj>NELUMBO društvo s ograničenom odgovornošću za trgovinu, proizvodnju i usluge</izvorni_sadrzaj>
    <derivirana_varijabla naziv="DomainObject.Predmet.ProtustrankaNazivFormated_1">NELUMBO društvo s ograničenom odgovornošću za trgovinu, proizvodnju i usluge</derivirana_varijabla>
  </DomainObject.Predmet.ProtustrankaNazivFormated>
  <DomainObject.Predmet.ProtustrankaNazivFormatedOIB>
    <izvorni_sadrzaj>NELUMBO društvo s ograničenom odgovornošću za trgovinu, proizvodnju i usluge, OIB 53944871646</izvorni_sadrzaj>
    <derivirana_varijabla naziv="DomainObject.Predmet.ProtustrankaNazivFormatedOIB_1">NELUMBO društvo s ograničenom odgovornošću za trgovinu, proizvodnju i usluge, OIB 53944871646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23503.72</izvorni_sadrzaj>
    <derivirana_varijabla naziv="DomainObject.Predmet.TrenutnaVrijednost_1">23503.72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NELUMBO društvo s ograničenom odgovornošću za trgovinu, proizvodnju i usluge</item>
    </izvorni_sadrzaj>
    <derivirana_varijabla naziv="DomainObject.Predmet.ProtuStrankaListFormated_1">
      <item>NELUMBO društvo s ograničenom odgovornošću za trgovinu, proizvodnju i usluge</item>
    </derivirana_varijabla>
  </DomainObject.Predmet.ProtuStrankaListFormated>
  <DomainObject.Predmet.ProtuStrankaListFormatedOIB>
    <izvorni_sadrzaj>
      <item>NELUMBO društvo s ograničenom odgovornošću za trgovinu, proizvodnju i usluge, OIB 53944871646</item>
    </izvorni_sadrzaj>
    <derivirana_varijabla naziv="DomainObject.Predmet.ProtuStrankaListFormatedOIB_1">
      <item>NELUMBO društvo s ograničenom odgovornošću za trgovinu, proizvodnju i usluge, OIB 53944871646</item>
    </derivirana_varijabla>
  </DomainObject.Predmet.ProtuStrankaListFormatedOIB>
  <DomainObject.Predmet.ProtuStrankaListFormatedWithAdress>
    <izvorni_sadrzaj>
      <item>NELUMBO društvo s ograničenom odgovornošću za trgovinu, proizvodnju i usluge, Lavoslava Ružičke 45, 40000 Čakovec</item>
    </izvorni_sadrzaj>
    <derivirana_varijabla naziv="DomainObject.Predmet.ProtuStrankaListFormatedWithAdress_1">
      <item>NELUMBO društvo s ograničenom odgovornošću za trgovinu, proizvodnju i usluge, Lavoslava Ružičke 45, 40000 Čakovec</item>
    </derivirana_varijabla>
  </DomainObject.Predmet.ProtuStrankaListFormatedWithAdress>
  <DomainObject.Predmet.ProtuStrankaListFormatedWithAdressOIB>
    <izvorni_sadrzaj>
      <item>NELUMBO društvo s ograničenom odgovornošću za trgovinu, proizvodnju i usluge, OIB 53944871646, Lavoslava Ružičke 45, 40000 Čakovec</item>
    </izvorni_sadrzaj>
    <derivirana_varijabla naziv="DomainObject.Predmet.ProtuStrankaListFormatedWithAdressOIB_1">
      <item>NELUMBO društvo s ograničenom odgovornošću za trgovinu, proizvodnju i usluge, OIB 53944871646, Lavoslava Ružičke 45, 40000 Čakovec</item>
    </derivirana_varijabla>
  </DomainObject.Predmet.ProtuStrankaListFormatedWithAdressOIB>
  <DomainObject.Predmet.ProtuStrankaListNazivFormated>
    <izvorni_sadrzaj>
      <item>NELUMBO društvo s ograničenom odgovornošću za trgovinu, proizvodnju i usluge</item>
    </izvorni_sadrzaj>
    <derivirana_varijabla naziv="DomainObject.Predmet.ProtuStrankaListNazivFormated_1">
      <item>NELUMBO društvo s ograničenom odgovornošću za trgovinu, proizvodnju i usluge</item>
    </derivirana_varijabla>
  </DomainObject.Predmet.ProtuStrankaListNazivFormated>
  <DomainObject.Predmet.ProtuStrankaListNazivFormatedOIB>
    <izvorni_sadrzaj>
      <item>NELUMBO društvo s ograničenom odgovornošću za trgovinu, proizvodnju i usluge, OIB 53944871646</item>
    </izvorni_sadrzaj>
    <derivirana_varijabla naziv="DomainObject.Predmet.ProtuStrankaListNazivFormatedOIB_1">
      <item>NELUMBO društvo s ograničenom odgovornošću za trgovinu, proizvodnju i usluge, OIB 53944871646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NELUMBO društvo s ograničenom odgovornošću za trgovinu, proizvodnju i usluge</izvorni_sadrzaj>
    <derivirana_varijabla naziv="DomainObject.Predmet.ProtustrankaIDrugi_1">NELUMBO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NELUMBO društvo s ograničenom odgovornošću za trgovinu, proizvodnju i usluge, OIB 53944871646, Lavoslava Ružičke 45, 40000 Čakovec</izvorni_sadrzaj>
    <derivirana_varijabla naziv="DomainObject.Predmet.ProtustrankaIDrugiAdressOIB_1">NELUMBO društvo s ograničenom odgovornošću za trgovinu, proizvodnju i usluge, OIB 53944871646, Lavoslava Ružičke 45,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NELUMBO društvo s ograničenom odgovornošću za trgovinu, proizvodnju i usluge</item>
      <item>Sudski registar</item>
      <item>e-oglasna ploča</item>
    </izvorni_sadrzaj>
    <derivirana_varijabla naziv="DomainObject.Predmet.SudioniciListNaziv_1">
      <item>Financijska agencija</item>
      <item>NELUMBO društvo s ograničenom odgovornošću za trgovinu,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NELUMBO društvo s ograničenom odgovornošću za trgovinu, proizvodnju i usluge, OIB 53944871646, Lavoslava Ružičke 45,40000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NELUMBO društvo s ograničenom odgovornošću za trgovinu, proizvodnju i usluge, OIB 53944871646, Lavoslava Ružičke 45,40000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53944871646</item>
      <item>, OIB null</item>
      <item>, OIB null</item>
    </izvorni_sadrzaj>
    <derivirana_varijabla naziv="DomainObject.Predmet.SudioniciListNazivOIB_1">
      <item>, OIB 85821130368</item>
      <item>, OIB 53944871646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4C39B-33EA-4B91-B30F-3373B9366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2471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2016-10-03T10:07:00Z</dcterms:created>
  <dc:creator>Maja Valušnig</dc:creator>
  <cp:lastModifiedBy>Marko Makaj</cp:lastModifiedBy>
  <cp:lastPrinted>2016-05-06T09:51:00Z</cp:lastPrinted>
  <dcterms:modified xmlns:xsi="http://www.w3.org/2001/XMLSchema-instance" xsi:type="dcterms:W3CDTF">2016-10-03T10:08:00Z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