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8871" w14:paraId="5d68871" w:rsidRDefault="00712026" w:rsidP="00712026" w:rsidR="00712026">
      <w:pPr>
        <w15:collapsed w:val="false"/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2025" cx="714375"/>
            <wp:effectExtent b="9525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2026" w:rsidP="00712026" w:rsidR="00712026">
      <w:r>
        <w:t>REPUBLIKA HRVATSKA                                                                  1 St-6133/2016</w:t>
      </w:r>
    </w:p>
    <w:p w:rsidRDefault="00712026" w:rsidP="00712026" w:rsidR="00712026">
      <w:r>
        <w:t>TRGOVAČKI SUD U ZAGREBU</w:t>
      </w:r>
    </w:p>
    <w:p w:rsidRDefault="00712026" w:rsidP="00712026" w:rsidR="00712026"/>
    <w:p w:rsidRDefault="00712026" w:rsidP="00712026" w:rsidR="00712026"/>
    <w:p w:rsidRDefault="00712026" w:rsidP="00712026" w:rsidR="00712026">
      <w:pPr>
        <w:jc w:val="center"/>
        <w:rPr>
          <w:b/>
        </w:rPr>
      </w:pPr>
      <w:r>
        <w:rPr>
          <w:b/>
        </w:rPr>
        <w:t>Z A K LJ U Č A K</w:t>
      </w:r>
    </w:p>
    <w:p w:rsidRDefault="00712026" w:rsidP="00712026" w:rsidR="00712026"/>
    <w:p w:rsidRDefault="00712026" w:rsidP="00712026" w:rsidR="00712026">
      <w:pPr>
        <w:ind w:firstLine="708"/>
        <w:jc w:val="both"/>
      </w:pPr>
      <w:r>
        <w:t xml:space="preserve">Trgovački sud u Zagrebu po sucu Nini Radiću kao stečajnom sucu u stečajnom postupku nad dužnikom VIRTUS GRUPA d.o.o. za trgovinu i usluge u stečaju Zagreb, Matije </w:t>
      </w:r>
      <w:proofErr w:type="spellStart"/>
      <w:r>
        <w:t>Divkovića</w:t>
      </w:r>
      <w:proofErr w:type="spellEnd"/>
      <w:r>
        <w:t xml:space="preserve"> 25, OIB:33038182027, 28. studenoga 2017.  godine,</w:t>
      </w:r>
    </w:p>
    <w:p w:rsidRDefault="00712026" w:rsidP="00712026" w:rsidR="00712026">
      <w:pPr>
        <w:jc w:val="both"/>
      </w:pPr>
    </w:p>
    <w:p w:rsidRDefault="00712026" w:rsidP="00712026" w:rsidR="00712026">
      <w:pPr>
        <w:jc w:val="both"/>
      </w:pPr>
    </w:p>
    <w:p w:rsidRDefault="00712026" w:rsidP="00712026" w:rsidR="00712026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j   e</w:t>
      </w:r>
    </w:p>
    <w:p w:rsidRDefault="00712026" w:rsidP="00712026" w:rsidR="00712026">
      <w:pPr>
        <w:jc w:val="center"/>
        <w:rPr>
          <w:b/>
        </w:rPr>
      </w:pPr>
    </w:p>
    <w:p w:rsidRDefault="00A7763E" w:rsidP="00712026" w:rsidR="00712026">
      <w:pPr>
        <w:ind w:firstLine="708"/>
        <w:jc w:val="both"/>
      </w:pPr>
      <w:r>
        <w:t xml:space="preserve">Odobrava se stečajnoj upraviteljici objaviti prodaju </w:t>
      </w:r>
      <w:r w:rsidR="00494B13">
        <w:t xml:space="preserve">prikupljanjem ponuda za </w:t>
      </w:r>
      <w:r>
        <w:t>pokretnin</w:t>
      </w:r>
      <w:r w:rsidR="00494B13">
        <w:t>e</w:t>
      </w:r>
      <w:r>
        <w:t xml:space="preserve"> stečajnog dužnika</w:t>
      </w:r>
      <w:r w:rsidR="00494B13">
        <w:t xml:space="preserve"> – dječje odjeće i obuće,</w:t>
      </w:r>
      <w:r>
        <w:t xml:space="preserve"> sukladno odluci skupštine vjerovnika od 4. travnja 2017., uz umanjenje početne cijene za 10%</w:t>
      </w:r>
      <w:r w:rsidR="00494B13">
        <w:t xml:space="preserve"> za svaku slijedeću objavu</w:t>
      </w:r>
      <w:r w:rsidR="00712026">
        <w:t>.</w:t>
      </w:r>
    </w:p>
    <w:p w:rsidRDefault="00712026" w:rsidP="00712026" w:rsidR="00712026">
      <w:pPr>
        <w:jc w:val="center"/>
      </w:pPr>
    </w:p>
    <w:p w:rsidRDefault="00712026" w:rsidP="00712026" w:rsidR="00712026">
      <w:pPr>
        <w:jc w:val="center"/>
      </w:pPr>
    </w:p>
    <w:p w:rsidRDefault="00712026" w:rsidP="00712026" w:rsidR="00712026">
      <w:pPr>
        <w:jc w:val="center"/>
      </w:pPr>
      <w:r>
        <w:t>O b  r  a z l o ž e nj e</w:t>
      </w:r>
    </w:p>
    <w:p w:rsidRDefault="00712026" w:rsidP="00712026" w:rsidR="00712026">
      <w:pPr>
        <w:jc w:val="center"/>
      </w:pPr>
    </w:p>
    <w:p w:rsidRDefault="00A7763E" w:rsidP="00712026" w:rsidR="00712026">
      <w:pPr>
        <w:ind w:firstLine="708"/>
        <w:jc w:val="both"/>
      </w:pPr>
      <w:r>
        <w:rPr>
          <w:color w:val="000000"/>
        </w:rPr>
        <w:t>Podneskom od 3.11.2017., kao i u izvješću od 20.11.2017., stečajna je upraviteljica navela kako je u skladu sa odlukom skupštine vjerovnika objavila dva oglasa za prikupljanje ponuda za pokretnine dužnika, i to dječju odjeću i obuću po cijeni od 25,00 kn po komadu za odjeću, 37,50 kn po komadu za obuću i 500 kn po komadu (paru) za čarape</w:t>
      </w:r>
      <w:r w:rsidR="00712026">
        <w:t>.</w:t>
      </w:r>
      <w:r>
        <w:t xml:space="preserve"> S obzirom na neznatnu prodaju, predložila je da joj se odobri</w:t>
      </w:r>
      <w:r w:rsidR="00494B13">
        <w:t xml:space="preserve"> nova</w:t>
      </w:r>
      <w:r>
        <w:t xml:space="preserve"> objava za prikupljanje ponuda po cijeni nižoj za 10% od dosadašnje.</w:t>
      </w:r>
    </w:p>
    <w:p w:rsidRDefault="003B3CAB" w:rsidP="00712026" w:rsidR="00712026">
      <w:pPr>
        <w:jc w:val="both"/>
      </w:pPr>
      <w:r>
        <w:tab/>
        <w:t>Slijedom obrazloženog,</w:t>
      </w:r>
      <w:r w:rsidR="00C3557C">
        <w:t xml:space="preserve"> sukladno odredbi čl. 76. st. 9. Stečajnog zakona, odlučeno je kao u izreci.</w:t>
      </w:r>
    </w:p>
    <w:p w:rsidRDefault="003B3CAB" w:rsidP="00712026" w:rsidR="003B3CAB">
      <w:pPr>
        <w:jc w:val="both"/>
      </w:pPr>
    </w:p>
    <w:p w:rsidRDefault="00712026" w:rsidP="00712026" w:rsidR="00712026">
      <w:pPr>
        <w:jc w:val="center"/>
        <w:outlineLvl w:val="0"/>
      </w:pPr>
      <w:r>
        <w:t>U Zagrebu, 28. studenoga 2017. godine</w:t>
      </w:r>
    </w:p>
    <w:p w:rsidRDefault="00712026" w:rsidP="00712026" w:rsidR="00712026">
      <w:pPr>
        <w:jc w:val="center"/>
      </w:pPr>
    </w:p>
    <w:p w:rsidRDefault="00712026" w:rsidP="00712026" w:rsidR="00712026">
      <w:r>
        <w:t xml:space="preserve">                                                                                         </w:t>
      </w:r>
      <w:r>
        <w:tab/>
      </w:r>
      <w:r>
        <w:tab/>
        <w:t>Stečajni sudac:</w:t>
      </w:r>
    </w:p>
    <w:p w:rsidRDefault="00712026" w:rsidP="00712026" w:rsidR="00712026">
      <w:r>
        <w:t xml:space="preserve">                                                                                        </w:t>
      </w:r>
      <w:r>
        <w:tab/>
      </w:r>
      <w:r>
        <w:tab/>
        <w:t xml:space="preserve"> Nino Radić vr. </w:t>
      </w:r>
    </w:p>
    <w:p w:rsidRDefault="00712026" w:rsidP="00712026" w:rsidR="00712026">
      <w:pPr>
        <w:outlineLvl w:val="0"/>
      </w:pPr>
      <w:r>
        <w:t>POUKA O PRAVNOM LIJEKU:</w:t>
      </w:r>
    </w:p>
    <w:p w:rsidRDefault="00712026" w:rsidP="00712026" w:rsidR="00712026">
      <w:r>
        <w:t>Protiv ovog zaključka nije dopuštena žalba.</w:t>
      </w:r>
    </w:p>
    <w:p w:rsidRDefault="00E12F95" w:rsidP="00712026" w:rsidR="00E12F95">
      <w:r>
        <w:tab/>
      </w:r>
      <w:r>
        <w:tab/>
      </w:r>
      <w:r>
        <w:tab/>
      </w:r>
      <w:r>
        <w:tab/>
      </w:r>
      <w:r>
        <w:tab/>
      </w:r>
    </w:p>
    <w:p w:rsidRDefault="00E12F95" w:rsidP="00E12F95" w:rsidR="00E12F95">
      <w:pPr>
        <w:ind w:firstLine="708" w:left="3540"/>
      </w:pPr>
      <w:r>
        <w:t xml:space="preserve">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E12F95" w:rsidP="00E12F95" w:rsidR="00E12F95">
      <w:pPr>
        <w:ind w:firstLine="708" w:left="3540"/>
      </w:pPr>
      <w:r>
        <w:tab/>
        <w:t xml:space="preserve">        Tatjana Slaviček </w:t>
      </w:r>
    </w:p>
    <w:p w:rsidRDefault="00712026" w:rsidP="00712026" w:rsidR="00712026"/>
    <w:p w:rsidRDefault="00712026" w:rsidP="00712026" w:rsidR="00712026"/>
    <w:sectPr w:rsidR="007120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26"/>
    <w:rsid w:val="001E7687"/>
    <w:rsid w:val="00212CD6"/>
    <w:rsid w:val="002F4FC7"/>
    <w:rsid w:val="003B3CAB"/>
    <w:rsid w:val="00450457"/>
    <w:rsid w:val="00494B13"/>
    <w:rsid w:val="00545FE2"/>
    <w:rsid w:val="00712026"/>
    <w:rsid w:val="007644BB"/>
    <w:rsid w:val="00A7763E"/>
    <w:rsid w:val="00C3557C"/>
    <w:rsid w:val="00CF348F"/>
    <w:rsid w:val="00E12EA2"/>
    <w:rsid w:val="00E12F95"/>
    <w:rsid w:val="00FE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20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120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202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2E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E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E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E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E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20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120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202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2E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E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E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E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E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849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St-6133/2016-76</izvorni_sadrzaj>
    <derivirana_varijabla naziv="DomainObject.Oznaka_1">St-6133/2016-76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6133</izvorni_sadrzaj>
    <derivirana_varijabla naziv="DomainObject.Predmet.Broj_1">6133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dodjela broja i signiranje prema DNA predsj.st.odjela</izvorni_sadrzaj>
    <derivirana_varijabla naziv="DomainObject.Predmet.Opis_1">dodjela broja i signiranje prema DNA predsj.st.odjela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St-6133/2016</izvorni_sadrzaj>
    <derivirana_varijabla naziv="DomainObject.Predmet.OznakaBroj_1">St-6133/2016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VIRTUS GRUPA d.o.o. zastupanog po punomoćniku Ana Malović</izvorni_sadrzaj>
    <derivirana_varijabla naziv="DomainObject.Predmet.ProtustrankaFormated_1">  VIRTUS GRUPA d.o.o. zastupanog po punomoćniku Ana Malović</derivirana_varijabla>
  </DomainObject.Predmet.ProtustrankaFormated>
  <DomainObject.Predmet.ProtustrankaFormatedOIB>
    <izvorni_sadrzaj>  VIRTUS GRUPA d.o.o., OIB 33038182027 zastupanog po punomoćniku Ana Malović</izvorni_sadrzaj>
    <derivirana_varijabla naziv="DomainObject.Predmet.ProtustrankaFormatedOIB_1">  VIRTUS GRUPA d.o.o., OIB 33038182027 zastupanog po punomoćniku Ana Malović</derivirana_varijabla>
  </DomainObject.Predmet.ProtustrankaFormatedOIB>
  <DomainObject.Predmet.ProtustrankaFormatedWithAdress>
    <izvorni_sadrzaj> VIRTUS GRUPA d.o.o., Matije Divkovića 25, 10000 Zagreb zastupanog po punomoćniku Ana Malović</izvorni_sadrzaj>
    <derivirana_varijabla naziv="DomainObject.Predmet.ProtustrankaFormatedWithAdress_1"> VIRTUS GRUPA d.o.o., Matije Divkovića 25, 10000 Zagreb zastupanog po punomoćniku Ana Malović</derivirana_varijabla>
  </DomainObject.Predmet.ProtustrankaFormatedWithAdress>
  <DomainObject.Predmet.ProtustrankaFormatedWithAdressOIB>
    <izvorni_sadrzaj> VIRTUS GRUPA d.o.o., OIB 33038182027, Matije Divkovića 25, 10000 Zagreb zastupanog po punomoćniku Ana Malović</izvorni_sadrzaj>
    <derivirana_varijabla naziv="DomainObject.Predmet.ProtustrankaFormatedWithAdressOIB_1"> VIRTUS GRUPA d.o.o., OIB 33038182027, Matije Divkovića 25, 10000 Zagreb zastupanog po punomoćniku Ana Malović</derivirana_varijabla>
  </DomainObject.Predmet.ProtustrankaFormatedWithAdressOIB>
  <DomainObject.Predmet.ProtustrankaWithAdress>
    <izvorni_sadrzaj>VIRTUS GRUPA d.o.o. Matije Divkovića 25, 10000 Zagreb</izvorni_sadrzaj>
    <derivirana_varijabla naziv="DomainObject.Predmet.ProtustrankaWithAdress_1">VIRTUS GRUPA d.o.o. Matije Divkovića 25, 10000 Zagreb</derivirana_varijabla>
  </DomainObject.Predmet.ProtustrankaWithAdress>
  <DomainObject.Predmet.ProtustrankaWithAdressOIB>
    <izvorni_sadrzaj>VIRTUS GRUPA d.o.o., OIB 33038182027, Matije Divkovića 25, 10000 Zagreb</izvorni_sadrzaj>
    <derivirana_varijabla naziv="DomainObject.Predmet.ProtustrankaWithAdressOIB_1">VIRTUS GRUPA d.o.o., OIB 33038182027, Matije Divkovića 25, 10000 Zagreb</derivirana_varijabla>
  </DomainObject.Predmet.ProtustrankaWithAdressOIB>
  <DomainObject.Predmet.ProtustrankaNazivFormated>
    <izvorni_sadrzaj>VIRTUS GRUPA d.o.o.</izvorni_sadrzaj>
    <derivirana_varijabla naziv="DomainObject.Predmet.ProtustrankaNazivFormated_1">VIRTUS GRUPA d.o.o.</derivirana_varijabla>
  </DomainObject.Predmet.ProtustrankaNazivFormated>
  <DomainObject.Predmet.ProtustrankaNazivFormatedOIB>
    <izvorni_sadrzaj>VIRTUS GRUPA d.o.o., OIB 33038182027</izvorni_sadrzaj>
    <derivirana_varijabla naziv="DomainObject.Predmet.ProtustrankaNazivFormatedOIB_1">VIRTUS GRUPA d.o.o., OIB 33038182027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VIRTUS GRUPA d.o.o.</izvorni_sadrzaj>
    <derivirana_varijabla naziv="DomainObject.Predmet.StrankaFormated_1">  VIRTUS GRUPA d.o.o.</derivirana_varijabla>
  </DomainObject.Predmet.StrankaFormated>
  <DomainObject.Predmet.StrankaFormatedOIB>
    <izvorni_sadrzaj>  VIRTUS GRUPA d.o.o., OIB 33038182027</izvorni_sadrzaj>
    <derivirana_varijabla naziv="DomainObject.Predmet.StrankaFormatedOIB_1">  VIRTUS GRUPA d.o.o., OIB 33038182027</derivirana_varijabla>
  </DomainObject.Predmet.StrankaFormatedOIB>
  <DomainObject.Predmet.StrankaFormatedWithAdress>
    <izvorni_sadrzaj> VIRTUS GRUPA d.o.o., Matije Divkovića 25, 10000 Zagreb</izvorni_sadrzaj>
    <derivirana_varijabla naziv="DomainObject.Predmet.StrankaFormatedWithAdress_1"> VIRTUS GRUPA d.o.o., Matije Divkovića 25, 10000 Zagreb</derivirana_varijabla>
  </DomainObject.Predmet.StrankaFormatedWithAdress>
  <DomainObject.Predmet.StrankaFormatedWithAdressOIB>
    <izvorni_sadrzaj> VIRTUS GRUPA d.o.o., OIB 33038182027, Matije Divkovića 25, 10000 Zagreb</izvorni_sadrzaj>
    <derivirana_varijabla naziv="DomainObject.Predmet.StrankaFormatedWithAdressOIB_1"> VIRTUS GRUPA d.o.o., OIB 33038182027, Matije Divkovića 25, 10000 Zagreb</derivirana_varijabla>
  </DomainObject.Predmet.StrankaFormatedWithAdressOIB>
  <DomainObject.Predmet.StrankaWithAdress>
    <izvorni_sadrzaj>VIRTUS GRUPA d.o.o. Matije Divkovića 25,10000 Zagreb</izvorni_sadrzaj>
    <derivirana_varijabla naziv="DomainObject.Predmet.StrankaWithAdress_1">VIRTUS GRUPA d.o.o. Matije Divkovića 25,10000 Zagreb</derivirana_varijabla>
  </DomainObject.Predmet.StrankaWithAdress>
  <DomainObject.Predmet.StrankaWithAdressOIB>
    <izvorni_sadrzaj>VIRTUS GRUPA d.o.o., OIB 33038182027, Matije Divkovića 25,10000 Zagreb</izvorni_sadrzaj>
    <derivirana_varijabla naziv="DomainObject.Predmet.StrankaWithAdressOIB_1">VIRTUS GRUPA d.o.o., OIB 33038182027, Matije Divkovića 25,10000 Zagreb</derivirana_varijabla>
  </DomainObject.Predmet.StrankaWithAdressOIB>
  <DomainObject.Predmet.StrankaNazivFormated>
    <izvorni_sadrzaj>VIRTUS GRUPA d.o.o.</izvorni_sadrzaj>
    <derivirana_varijabla naziv="DomainObject.Predmet.StrankaNazivFormated_1">VIRTUS GRUPA d.o.o.</derivirana_varijabla>
  </DomainObject.Predmet.StrankaNazivFormated>
  <DomainObject.Predmet.StrankaNazivFormatedOIB>
    <izvorni_sadrzaj>VIRTUS GRUPA d.o.o., OIB 33038182027</izvorni_sadrzaj>
    <derivirana_varijabla naziv="DomainObject.Predmet.StrankaNazivFormatedOIB_1">VIRTUS GRUPA d.o.o., OIB 33038182027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VIRTUS GRUPA d.o.o.</item>
    </izvorni_sadrzaj>
    <derivirana_varijabla naziv="DomainObject.Predmet.StrankaListFormated_1">
      <item>VIRTUS GRUPA d.o.o.</item>
    </derivirana_varijabla>
  </DomainObject.Predmet.StrankaListFormated>
  <DomainObject.Predmet.StrankaListFormatedOIB>
    <izvorni_sadrzaj>
      <item>VIRTUS GRUPA d.o.o., OIB 33038182027</item>
    </izvorni_sadrzaj>
    <derivirana_varijabla naziv="DomainObject.Predmet.StrankaListFormatedOIB_1">
      <item>VIRTUS GRUPA d.o.o., OIB 33038182027</item>
    </derivirana_varijabla>
  </DomainObject.Predmet.StrankaListFormatedOIB>
  <DomainObject.Predmet.StrankaListFormatedWithAdress>
    <izvorni_sadrzaj>
      <item>VIRTUS GRUPA d.o.o., Matije Divkovića 25, 10000 Zagreb</item>
    </izvorni_sadrzaj>
    <derivirana_varijabla naziv="DomainObject.Predmet.StrankaListFormatedWithAdress_1">
      <item>VIRTUS GRUPA d.o.o., Matije Divkovića 25, 10000 Zagreb</item>
    </derivirana_varijabla>
  </DomainObject.Predmet.StrankaListFormatedWithAdress>
  <DomainObject.Predmet.StrankaListFormatedWithAdressOIB>
    <izvorni_sadrzaj>
      <item>VIRTUS GRUPA d.o.o., OIB 33038182027, Matije Divkovića 25, 10000 Zagreb</item>
    </izvorni_sadrzaj>
    <derivirana_varijabla naziv="DomainObject.Predmet.StrankaListFormatedWithAdressOIB_1">
      <item>VIRTUS GRUPA d.o.o., OIB 33038182027, Matije Divkovića 25, 10000 Zagreb</item>
    </derivirana_varijabla>
  </DomainObject.Predmet.StrankaListFormatedWithAdressOIB>
  <DomainObject.Predmet.StrankaListNazivFormated>
    <izvorni_sadrzaj>
      <item>VIRTUS GRUPA d.o.o.</item>
    </izvorni_sadrzaj>
    <derivirana_varijabla naziv="DomainObject.Predmet.StrankaListNazivFormated_1">
      <item>VIRTUS GRUPA d.o.o.</item>
    </derivirana_varijabla>
  </DomainObject.Predmet.StrankaListNazivFormated>
  <DomainObject.Predmet.StrankaListNazivFormatedOIB>
    <izvorni_sadrzaj>
      <item>VIRTUS GRUPA d.o.o., OIB 33038182027</item>
    </izvorni_sadrzaj>
    <derivirana_varijabla naziv="DomainObject.Predmet.StrankaListNazivFormatedOIB_1">
      <item>VIRTUS GRUPA d.o.o., OIB 33038182027</item>
    </derivirana_varijabla>
  </DomainObject.Predmet.StrankaListNazivFormatedOIB>
  <DomainObject.Predmet.ProtuStrankaListFormated>
    <izvorni_sadrzaj>
      <item>VIRTUS GRUPA d.o.o. zastupanog po punomoćniku Ana Malović</item>
    </izvorni_sadrzaj>
    <derivirana_varijabla naziv="DomainObject.Predmet.ProtuStrankaListFormated_1">
      <item>VIRTUS GRUPA d.o.o. zastupanog po punomoćniku Ana Malović</item>
    </derivirana_varijabla>
  </DomainObject.Predmet.ProtuStrankaListFormated>
  <DomainObject.Predmet.ProtuStrankaListFormatedOIB>
    <izvorni_sadrzaj>
      <item>VIRTUS GRUPA d.o.o., OIB 33038182027 zastupanog po punomoćniku Ana Malović</item>
    </izvorni_sadrzaj>
    <derivirana_varijabla naziv="DomainObject.Predmet.ProtuStrankaListFormatedOIB_1">
      <item>VIRTUS GRUPA d.o.o., OIB 33038182027 zastupanog po punomoćniku Ana Malović</item>
    </derivirana_varijabla>
  </DomainObject.Predmet.ProtuStrankaListFormatedOIB>
  <DomainObject.Predmet.ProtuStrankaListFormatedWithAdress>
    <izvorni_sadrzaj>
      <item>VIRTUS GRUPA d.o.o., Matije Divkovića 25, 10000 Zagreb zastupanog po punomoćniku Ana Malović</item>
    </izvorni_sadrzaj>
    <derivirana_varijabla naziv="DomainObject.Predmet.ProtuStrankaListFormatedWithAdress_1">
      <item>VIRTUS GRUPA d.o.o., Matije Divkovića 25, 10000 Zagreb zastupanog po punomoćniku Ana Malović</item>
    </derivirana_varijabla>
  </DomainObject.Predmet.ProtuStrankaListFormatedWithAdress>
  <DomainObject.Predmet.ProtuStrankaListFormatedWithAdressOIB>
    <izvorni_sadrzaj>
      <item>VIRTUS GRUPA d.o.o., OIB 33038182027, Matije Divkovića 25, 10000 Zagreb zastupanog po punomoćniku Ana Malović</item>
    </izvorni_sadrzaj>
    <derivirana_varijabla naziv="DomainObject.Predmet.ProtuStrankaListFormatedWithAdressOIB_1">
      <item>VIRTUS GRUPA d.o.o., OIB 33038182027, Matije Divkovića 25, 10000 Zagreb zastupanog po punomoćniku Ana Malović</item>
    </derivirana_varijabla>
  </DomainObject.Predmet.ProtuStrankaListFormatedWithAdressOIB>
  <DomainObject.Predmet.ProtuStrankaListNazivFormated>
    <izvorni_sadrzaj>
      <item>VIRTUS GRUPA d.o.o.</item>
    </izvorni_sadrzaj>
    <derivirana_varijabla naziv="DomainObject.Predmet.ProtuStrankaListNazivFormated_1">
      <item>VIRTUS GRUPA d.o.o.</item>
    </derivirana_varijabla>
  </DomainObject.Predmet.ProtuStrankaListNazivFormated>
  <DomainObject.Predmet.ProtuStrankaListNazivFormatedOIB>
    <izvorni_sadrzaj>
      <item>VIRTUS GRUPA d.o.o., OIB 33038182027</item>
    </izvorni_sadrzaj>
    <derivirana_varijabla naziv="DomainObject.Predmet.ProtuStrankaListNazivFormatedOIB_1">
      <item>VIRTUS GRUPA d.o.o., OIB 33038182027</item>
    </derivirana_varijabla>
  </DomainObject.Predmet.ProtuStrankaListNazivFormatedOIB>
  <DomainObject.Predmet.OstaliListFormated>
    <izvorni_sadrzaj>
      <item>Ana Malović punomoćnik sudionika u postupku VIRTUS GRUPA d.o.o.</item>
    </izvorni_sadrzaj>
    <derivirana_varijabla naziv="DomainObject.Predmet.OstaliListFormated_1">
      <item>Ana Malović punomoćnik sudionika u postupku VIRTUS GRUPA d.o.o.</item>
    </derivirana_varijabla>
  </DomainObject.Predmet.OstaliListFormated>
  <DomainObject.Predmet.OstaliListFormatedOIB>
    <izvorni_sadrzaj>
      <item>Ana Malović punomoćnik sudionika u postupku VIRTUS GRUPA d.o.o.</item>
    </izvorni_sadrzaj>
    <derivirana_varijabla naziv="DomainObject.Predmet.OstaliListFormatedOIB_1">
      <item>Ana Malović punomoćnik sudionika u postupku VIRTUS GRUPA d.o.o.</item>
    </derivirana_varijabla>
  </DomainObject.Predmet.OstaliListFormatedOIB>
  <DomainObject.Predmet.OstaliListFormatedWithAdress>
    <izvorni_sadrzaj>
      <item>Ana Malović, Bosutska 31, 10000 Zagreb punomoćnik sudionika u postupku VIRTUS GRUPA d.o.o.</item>
    </izvorni_sadrzaj>
    <derivirana_varijabla naziv="DomainObject.Predmet.OstaliListFormatedWithAdress_1">
      <item>Ana Malović, Bosutska 31, 10000 Zagreb punomoćnik sudionika u postupku VIRTUS GRUPA d.o.o.</item>
    </derivirana_varijabla>
  </DomainObject.Predmet.OstaliListFormatedWithAdress>
  <DomainObject.Predmet.OstaliListFormatedWithAdressOIB>
    <izvorni_sadrzaj>
      <item>Ana Malović, Bosutska 31, 10000 Zagreb punomoćnik sudionika u postupku VIRTUS GRUPA d.o.o.</item>
    </izvorni_sadrzaj>
    <derivirana_varijabla naziv="DomainObject.Predmet.OstaliListFormatedWithAdressOIB_1">
      <item>Ana Malović, Bosutska 31, 10000 Zagreb punomoćnik sudionika u postupku VIRTUS GRUPA d.o.o.</item>
    </derivirana_varijabla>
  </DomainObject.Predmet.OstaliListFormatedWithAdressOIB>
  <DomainObject.Predmet.OstaliListNazivFormated>
    <izvorni_sadrzaj>
      <item>Ana Malović</item>
    </izvorni_sadrzaj>
    <derivirana_varijabla naziv="DomainObject.Predmet.OstaliListNazivFormated_1">
      <item>Ana Malović</item>
    </derivirana_varijabla>
  </DomainObject.Predmet.OstaliListNazivFormated>
  <DomainObject.Predmet.OstaliListNazivFormatedOIB>
    <izvorni_sadrzaj>
      <item>Ana Malović</item>
    </izvorni_sadrzaj>
    <derivirana_varijabla naziv="DomainObject.Predmet.OstaliListNazivFormatedOIB_1">
      <item>Ana Malović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St-6133/2016-76</izvorni_sadrzaj>
    <derivirana_varijabla naziv="DomainObject.PoslovniBrojDokumenta_1">St-6133/2016-76</derivirana_varijabla>
  </DomainObject.PoslovniBrojDokumenta>
  <DomainObject.Predmet.StrankaIDrugi>
    <izvorni_sadrzaj>VIRTUS GRUPA d.o.o.</izvorni_sadrzaj>
    <derivirana_varijabla naziv="DomainObject.Predmet.StrankaIDrugi_1">VIRTUS GRUPA d.o.o.</derivirana_varijabla>
  </DomainObject.Predmet.StrankaIDrugi>
  <DomainObject.Predmet.ProtustrankaIDrugi>
    <izvorni_sadrzaj>VIRTUS GRUPA d.o.o.</izvorni_sadrzaj>
    <derivirana_varijabla naziv="DomainObject.Predmet.ProtustrankaIDrugi_1">VIRTUS GRUPA d.o.o.</derivirana_varijabla>
  </DomainObject.Predmet.ProtustrankaIDrugi>
  <DomainObject.Predmet.StrankaIDrugiAdressOIB>
    <izvorni_sadrzaj>VIRTUS GRUPA d.o.o., OIB 33038182027, Matije Divkovića 25, 10000 Zagreb</izvorni_sadrzaj>
    <derivirana_varijabla naziv="DomainObject.Predmet.StrankaIDrugiAdressOIB_1">VIRTUS GRUPA d.o.o., OIB 33038182027, Matije Divkovića 25, 10000 Zagreb</derivirana_varijabla>
  </DomainObject.Predmet.StrankaIDrugiAdressOIB>
  <DomainObject.Predmet.ProtustrankaIDrugiAdressOIB>
    <izvorni_sadrzaj>VIRTUS GRUPA d.o.o., OIB 33038182027, Matije Divkovića 25, 10000 Zagreb</izvorni_sadrzaj>
    <derivirana_varijabla naziv="DomainObject.Predmet.ProtustrankaIDrugiAdressOIB_1">VIRTUS GRUPA d.o.o., OIB 33038182027, Matije Divkovića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VIRTUS GRUPA d.o.o.</item>
      <item>VIRTUS GRUPA d.o.o.</item>
      <item>Ana Malović</item>
    </izvorni_sadrzaj>
    <derivirana_varijabla naziv="DomainObject.Predmet.SudioniciListNaziv_1">
      <item>VIRTUS GRUPA d.o.o.</item>
      <item>VIRTUS GRUPA d.o.o.</item>
      <item>Ana Malović</item>
    </derivirana_varijabla>
  </DomainObject.Predmet.SudioniciListNaziv>
  <DomainObject.Predmet.SudioniciListAdressOIB>
    <izvorni_sadrzaj>
      <item>VIRTUS GRUPA d.o.o., OIB 33038182027, Matije Divkovića 25,10000 Zagreb</item>
      <item>VIRTUS GRUPA d.o.o., OIB 33038182027, Matije Divkovića 25,10000 Zagreb</item>
      <item>Ana Malović, Bosutska 31,10000 Zagreb</item>
    </izvorni_sadrzaj>
    <derivirana_varijabla naziv="DomainObject.Predmet.SudioniciListAdressOIB_1">
      <item>VIRTUS GRUPA d.o.o., OIB 33038182027, Matije Divkovića 25,10000 Zagreb</item>
      <item>VIRTUS GRUPA d.o.o., OIB 33038182027, Matije Divkovića 25,10000 Zagreb</item>
      <item>Ana Malović, Bosutska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33038182027</item>
      <item>, OIB 33038182027</item>
      <item>, OIB null</item>
    </izvorni_sadrzaj>
    <derivirana_varijabla naziv="DomainObject.Predmet.SudioniciListNazivOIB_1">
      <item>, OIB 33038182027</item>
      <item>, OIB 33038182027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1132</properties:Characters>
  <properties:Lines>40</properties:Lines>
  <properties:Paragraphs>16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2017-11-29T09:39:00Z</dcterms:created>
  <dc:creator>Bernardica Novak</dc:creator>
  <cp:lastModifiedBy>Tatjana Slaviček</cp:lastModifiedBy>
  <cp:lastPrinted>2017-11-30T08:05:00Z</cp:lastPrinted>
  <dcterms:modified xmlns:xsi="http://www.w3.org/2001/XMLSchema-instance" xsi:type="dcterms:W3CDTF">2017-11-30T08:05:00Z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St-6133/2016-76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