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5b14" w14:paraId="9c45b14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72254">
        <w:t>7866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772254">
        <w:t>MEDVEDGRAD-PROMET d.o.o., Zagreb, Mikulić 140, OIB: 60988198940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72254">
        <w:t>52.189,71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69E" w:rsidR="005D569E">
      <w:r>
        <w:separator/>
      </w:r>
    </w:p>
  </w:endnote>
  <w:endnote w:id="0" w:type="continuationSeparator">
    <w:p w:rsidRDefault="005D569E" w:rsidR="005D5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69E" w:rsidR="005D569E">
      <w:r>
        <w:separator/>
      </w:r>
    </w:p>
  </w:footnote>
  <w:footnote w:id="0" w:type="continuationSeparator">
    <w:p w:rsidRDefault="005D569E" w:rsidR="005D56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5473A"/>
    <w:rsid w:val="00572798"/>
    <w:rsid w:val="00590AEF"/>
    <w:rsid w:val="00591994"/>
    <w:rsid w:val="005A0039"/>
    <w:rsid w:val="005D476D"/>
    <w:rsid w:val="005D569E"/>
    <w:rsid w:val="005E4AB8"/>
    <w:rsid w:val="005F0073"/>
    <w:rsid w:val="005F4627"/>
    <w:rsid w:val="00627F6A"/>
    <w:rsid w:val="0065526A"/>
    <w:rsid w:val="00657B8E"/>
    <w:rsid w:val="00665E0D"/>
    <w:rsid w:val="00666CB4"/>
    <w:rsid w:val="006F3AFA"/>
    <w:rsid w:val="00772254"/>
    <w:rsid w:val="007960CC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B57C6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BD2A81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7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7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7866</izvorni_sadrzaj>
    <derivirana_varijabla naziv="DomainObject.Predmet.Broj_1">7866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St-7866/2015</izvorni_sadrzaj>
    <derivirana_varijabla naziv="DomainObject.Predmet.OznakaBroj_1">St-7866/2015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MEDVEDGRAD-PROMET d.o.o. zastupanog po punomoćniku Davor Grubišić</izvorni_sadrzaj>
    <derivirana_varijabla naziv="DomainObject.Predmet.ProtustrankaFormated_1">  MEDVEDGRAD-PROMET d.o.o. zastupanog po punomoćniku Davor Grubišić</derivirana_varijabla>
  </DomainObject.Predmet.ProtustrankaFormated>
  <DomainObject.Predmet.ProtustrankaFormatedOIB>
    <izvorni_sadrzaj>  MEDVEDGRAD-PROMET d.o.o., OIB 60988198940 zastupanog po punomoćniku Davor Grubišić</izvorni_sadrzaj>
    <derivirana_varijabla naziv="DomainObject.Predmet.ProtustrankaFormatedOIB_1">  MEDVEDGRAD-PROMET d.o.o., OIB 60988198940 zastupanog po punomoćniku Davor Grubišić</derivirana_varijabla>
  </DomainObject.Predmet.ProtustrankaFormatedOIB>
  <DomainObject.Predmet.ProtustrankaFormatedWithAdress>
    <izvorni_sadrzaj> MEDVEDGRAD-PROMET d.o.o., Mikulić 140, 10000 Zagreb zastupanog po punomoćniku Davor Grubišić</izvorni_sadrzaj>
    <derivirana_varijabla naziv="DomainObject.Predmet.ProtustrankaFormatedWithAdress_1"> MEDVEDGRAD-PROMET d.o.o., Mikulić 140, 10000 Zagreb zastupanog po punomoćniku Davor Grubišić</derivirana_varijabla>
  </DomainObject.Predmet.ProtustrankaFormatedWithAdress>
  <DomainObject.Predmet.ProtustrankaFormatedWithAdressOIB>
    <izvorni_sadrzaj> MEDVEDGRAD-PROMET d.o.o., OIB 60988198940, Mikulić 140, 10000 Zagreb zastupanog po punomoćniku Davor Grubišić</izvorni_sadrzaj>
    <derivirana_varijabla naziv="DomainObject.Predmet.ProtustrankaFormatedWithAdressOIB_1"> MEDVEDGRAD-PROMET d.o.o., OIB 60988198940, Mikulić 140, 10000 Zagreb zastupanog po punomoćniku Davor Grubišić</derivirana_varijabla>
  </DomainObject.Predmet.ProtustrankaFormatedWithAdressOIB>
  <DomainObject.Predmet.ProtustrankaWithAdress>
    <izvorni_sadrzaj>MEDVEDGRAD-PROMET d.o.o. Mikulić 140, 10000 Zagreb</izvorni_sadrzaj>
    <derivirana_varijabla naziv="DomainObject.Predmet.ProtustrankaWithAdress_1">MEDVEDGRAD-PROMET d.o.o. Mikulić 140, 10000 Zagreb</derivirana_varijabla>
  </DomainObject.Predmet.ProtustrankaWithAdress>
  <DomainObject.Predmet.ProtustrankaWithAdressOIB>
    <izvorni_sadrzaj>MEDVEDGRAD-PROMET d.o.o., OIB 60988198940, Mikulić 140, 10000 Zagreb</izvorni_sadrzaj>
    <derivirana_varijabla naziv="DomainObject.Predmet.ProtustrankaWithAdressOIB_1">MEDVEDGRAD-PROMET d.o.o., OIB 60988198940, Mikulić 140, 10000 Zagreb</derivirana_varijabla>
  </DomainObject.Predmet.ProtustrankaWithAdressOIB>
  <DomainObject.Predmet.ProtustrankaNazivFormated>
    <izvorni_sadrzaj>MEDVEDGRAD-PROMET d.o.o.</izvorni_sadrzaj>
    <derivirana_varijabla naziv="DomainObject.Predmet.ProtustrankaNazivFormated_1">MEDVEDGRAD-PROMET d.o.o.</derivirana_varijabla>
  </DomainObject.Predmet.ProtustrankaNazivFormated>
  <DomainObject.Predmet.ProtustrankaNazivFormatedOIB>
    <izvorni_sadrzaj>MEDVEDGRAD-PROMET d.o.o., OIB 60988198940</izvorni_sadrzaj>
    <derivirana_varijabla naziv="DomainObject.Predmet.ProtustrankaNazivFormatedOIB_1">MEDVEDGRAD-PROMET d.o.o., OIB 60988198940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MEDVEDGRAD-PROMET d.o.o. zastupanog po punomoćniku Davor Grubišić</item>
    </izvorni_sadrzaj>
    <derivirana_varijabla naziv="DomainObject.Predmet.ProtuStrankaListFormated_1">
      <item>MEDVEDGRAD-PROMET d.o.o. zastupanog po punomoćniku Davor Grubišić</item>
    </derivirana_varijabla>
  </DomainObject.Predmet.ProtuStrankaListFormated>
  <DomainObject.Predmet.ProtuStrankaListFormatedOIB>
    <izvorni_sadrzaj>
      <item>MEDVEDGRAD-PROMET d.o.o., OIB 60988198940 zastupanog po punomoćniku Davor Grubišić</item>
    </izvorni_sadrzaj>
    <derivirana_varijabla naziv="DomainObject.Predmet.ProtuStrankaListFormatedOIB_1">
      <item>MEDVEDGRAD-PROMET d.o.o., OIB 60988198940 zastupanog po punomoćniku Davor Grubišić</item>
    </derivirana_varijabla>
  </DomainObject.Predmet.ProtuStrankaListFormatedOIB>
  <DomainObject.Predmet.ProtuStrankaListFormatedWithAdress>
    <izvorni_sadrzaj>
      <item>MEDVEDGRAD-PROMET d.o.o., Mikulić 140, 10000 Zagreb zastupanog po punomoćniku Davor Grubišić</item>
    </izvorni_sadrzaj>
    <derivirana_varijabla naziv="DomainObject.Predmet.ProtuStrankaListFormatedWithAdress_1">
      <item>MEDVEDGRAD-PROMET d.o.o., Mikulić 140, 10000 Zagreb zastupanog po punomoćniku Davor Grubišić</item>
    </derivirana_varijabla>
  </DomainObject.Predmet.ProtuStrankaListFormatedWithAdress>
  <DomainObject.Predmet.ProtuStrankaListFormatedWithAdressOIB>
    <izvorni_sadrzaj>
      <item>MEDVEDGRAD-PROMET d.o.o., OIB 60988198940, Mikulić 140, 10000 Zagreb zastupanog po punomoćniku Davor Grubišić</item>
    </izvorni_sadrzaj>
    <derivirana_varijabla naziv="DomainObject.Predmet.ProtuStrankaListFormatedWithAdressOIB_1">
      <item>MEDVEDGRAD-PROMET d.o.o., OIB 60988198940, Mikulić 140, 10000 Zagreb zastupanog po punomoćniku Davor Grubišić</item>
    </derivirana_varijabla>
  </DomainObject.Predmet.ProtuStrankaListFormatedWithAdressOIB>
  <DomainObject.Predmet.ProtuStrankaListNazivFormated>
    <izvorni_sadrzaj>
      <item>MEDVEDGRAD-PROMET d.o.o.</item>
    </izvorni_sadrzaj>
    <derivirana_varijabla naziv="DomainObject.Predmet.ProtuStrankaListNazivFormated_1">
      <item>MEDVEDGRAD-PROMET d.o.o.</item>
    </derivirana_varijabla>
  </DomainObject.Predmet.ProtuStrankaListNazivFormated>
  <DomainObject.Predmet.ProtuStrankaListNazivFormatedOIB>
    <izvorni_sadrzaj>
      <item>MEDVEDGRAD-PROMET d.o.o., OIB 60988198940</item>
    </izvorni_sadrzaj>
    <derivirana_varijabla naziv="DomainObject.Predmet.ProtuStrankaListNazivFormatedOIB_1">
      <item>MEDVEDGRAD-PROMET d.o.o., OIB 60988198940</item>
    </derivirana_varijabla>
  </DomainObject.Predmet.ProtuStrankaListNazivFormatedOIB>
  <DomainObject.Predmet.OstaliListFormated>
    <izvorni_sadrzaj>
      <item>Davor Grubišić punomoćnik sudionika u postupku MEDVEDGRAD-PROMET d.o.o.</item>
    </izvorni_sadrzaj>
    <derivirana_varijabla naziv="DomainObject.Predmet.OstaliListFormated_1">
      <item>Davor Grubišić punomoćnik sudionika u postupku MEDVEDGRAD-PROMET d.o.o.</item>
    </derivirana_varijabla>
  </DomainObject.Predmet.OstaliListFormated>
  <DomainObject.Predmet.OstaliListFormatedOIB>
    <izvorni_sadrzaj>
      <item>Davor Grubišić, OIB 32795222708 punomoćnik sudionika u postupku MEDVEDGRAD-PROMET d.o.o.</item>
    </izvorni_sadrzaj>
    <derivirana_varijabla naziv="DomainObject.Predmet.OstaliListFormatedOIB_1">
      <item>Davor Grubišić, OIB 32795222708 punomoćnik sudionika u postupku MEDVEDGRAD-PROMET d.o.o.</item>
    </derivirana_varijabla>
  </DomainObject.Predmet.OstaliListFormatedOIB>
  <DomainObject.Predmet.OstaliListFormatedWithAdress>
    <izvorni_sadrzaj>
      <item>Davor Grubišić, Mikulići 140, 10000 Zagreb punomoćnik sudionika u postupku MEDVEDGRAD-PROMET d.o.o.</item>
    </izvorni_sadrzaj>
    <derivirana_varijabla naziv="DomainObject.Predmet.OstaliListFormatedWithAdress_1">
      <item>Davor Grubišić, Mikulići 140, 10000 Zagreb punomoćnik sudionika u postupku MEDVEDGRAD-PROMET d.o.o.</item>
    </derivirana_varijabla>
  </DomainObject.Predmet.OstaliListFormatedWithAdress>
  <DomainObject.Predmet.OstaliListFormatedWithAdressOIB>
    <izvorni_sadrzaj>
      <item>Davor Grubišić, OIB 32795222708, Mikulići 140, 10000 Zagreb punomoćnik sudionika u postupku MEDVEDGRAD-PROMET d.o.o.</item>
    </izvorni_sadrzaj>
    <derivirana_varijabla naziv="DomainObject.Predmet.OstaliListFormatedWithAdressOIB_1">
      <item>Davor Grubišić, OIB 32795222708, Mikulići 140, 10000 Zagreb punomoćnik sudionika u postupku MEDVEDGRAD-PROMET d.o.o.</item>
    </derivirana_varijabla>
  </DomainObject.Predmet.OstaliListFormatedWithAdressOIB>
  <DomainObject.Predmet.OstaliListNazivFormated>
    <izvorni_sadrzaj>
      <item>Davor Grubišić</item>
    </izvorni_sadrzaj>
    <derivirana_varijabla naziv="DomainObject.Predmet.OstaliListNazivFormated_1">
      <item>Davor Grubišić</item>
    </derivirana_varijabla>
  </DomainObject.Predmet.OstaliListNazivFormated>
  <DomainObject.Predmet.OstaliListNazivFormatedOIB>
    <izvorni_sadrzaj>
      <item>Davor Grubišić, OIB 32795222708</item>
    </izvorni_sadrzaj>
    <derivirana_varijabla naziv="DomainObject.Predmet.OstaliListNazivFormatedOIB_1">
      <item>Davor Grubišić, OIB 32795222708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MEDVEDGRAD-PROMET d.o.o.</izvorni_sadrzaj>
    <derivirana_varijabla naziv="DomainObject.Predmet.ProtustrankaIDrugi_1">MEDVEDGRAD-PROMET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MEDVEDGRAD-PROMET d.o.o., OIB 60988198940, Mikulić 140, 10000 Zagreb</izvorni_sadrzaj>
    <derivirana_varijabla naziv="DomainObject.Predmet.ProtustrankaIDrugiAdressOIB_1">MEDVEDGRAD-PROMET d.o.o., OIB 60988198940, Mikulić 140,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MEDVEDGRAD-PROMET d.o.o.</item>
      <item>Davor Grubišić</item>
    </izvorni_sadrzaj>
    <derivirana_varijabla naziv="DomainObject.Predmet.SudioniciListNaziv_1">
      <item>FINA Regionalni centar Zagreb</item>
      <item>MEDVEDGRAD-PROMET d.o.o.</item>
      <item>Davor Grubišić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MEDVEDGRAD-PROMET d.o.o., OIB 60988198940, Mikulić 140,10000 Zagreb</item>
      <item>Davor Grubišić, OIB 32795222708, Mikulići 140,10000 Zagreb</item>
    </izvorni_sadrzaj>
    <derivirana_varijabla naziv="DomainObject.Predmet.SudioniciListAdressOIB_1">
      <item>FINA Regionalni centar Zagreb, OIB 85821130368, Trg svibanjskih žrtava 1995. 1,10000 Zagreb</item>
      <item>MEDVEDGRAD-PROMET d.o.o., OIB 60988198940, Mikulić 140,10000 Zagreb</item>
      <item>Davor Grubišić, OIB 32795222708, Mikulići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60988198940</item>
      <item>, OIB 32795222708</item>
    </izvorni_sadrzaj>
    <derivirana_varijabla naziv="DomainObject.Predmet.SudioniciListNazivOIB_1">
      <item>, OIB 85821130368</item>
      <item>, OIB 60988198940</item>
      <item>, OIB 32795222708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699598-5D55-49F3-AB75-2BF1CA018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232</properties:Words>
  <properties:Characters>1285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2016-04-26T11:12:00Z</dcterms:created>
  <dc:creator>ilukac</dc:creator>
  <cp:lastModifiedBy>Valerija Svečak</cp:lastModifiedBy>
  <cp:lastPrinted>2016-04-11T07:43:00Z</cp:lastPrinted>
  <dcterms:modified xmlns:xsi="http://www.w3.org/2001/XMLSchema-instance" xsi:type="dcterms:W3CDTF">2016-04-26T11:13:00Z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