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ef21" w14:paraId="9b9ef21" w:rsidRDefault="00F316B6" w:rsidP="00DF6E03" w:rsidR="00DF6E0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S-</w:t>
      </w:r>
      <w:proofErr w:type="spellStart"/>
      <w:r>
        <w:t>134</w:t>
      </w:r>
      <w:proofErr w:type="spellEnd"/>
      <w:r>
        <w:t>/</w:t>
      </w:r>
      <w:proofErr w:type="spellStart"/>
      <w:r>
        <w:t>15</w:t>
      </w:r>
      <w:proofErr w:type="spellEnd"/>
      <w:r>
        <w:t>-4</w:t>
      </w:r>
    </w:p>
    <w:p w:rsidRDefault="00DF6E03" w:rsidP="00DF6E03" w:rsidR="00DF6E03">
      <w:r>
        <w:rPr>
          <w:rStyle w:val="Naglaeno"/>
        </w:rPr>
        <w:t xml:space="preserve">             </w:t>
      </w:r>
      <w:r w:rsidR="00574BF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C534B" w:rsidP="00DF6E03" w:rsidR="00BC534B"/>
    <w:p w:rsidRDefault="00BC534B" w:rsidP="00DF6E03" w:rsidR="00BC534B"/>
    <w:p w:rsidRDefault="001665BC" w:rsidP="00DF6E03" w:rsidR="001665BC"/>
    <w:p w:rsidRDefault="00DF6E03" w:rsidP="00DF6E03" w:rsidR="00DF6E03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DF6E03" w:rsidP="00DF6E03" w:rsidR="00DF6E03">
      <w:pPr>
        <w:pStyle w:val="Tijeloteksta"/>
      </w:pPr>
      <w:r>
        <w:tab/>
        <w:t xml:space="preserve">Trgovački sud u Osijeku, po sucu pojedincu Jadranki Herman kao stečajnom sucu, </w:t>
      </w:r>
      <w:r w:rsidR="005E4BB3">
        <w:t xml:space="preserve">povodom prijedloga likvidatora </w:t>
      </w:r>
      <w:r w:rsidR="00585FD0">
        <w:t xml:space="preserve">imovine brisanog trgovačkog društva </w:t>
      </w:r>
      <w:r w:rsidR="001F0791">
        <w:t xml:space="preserve">Djelatnost d.o.o. za proizvodnju, trgovinu i usluge, Đakovo, Franje Račkog </w:t>
      </w:r>
      <w:proofErr w:type="spellStart"/>
      <w:r w:rsidR="001F0791">
        <w:t>144</w:t>
      </w:r>
      <w:proofErr w:type="spellEnd"/>
      <w:r w:rsidR="001F0791">
        <w:t xml:space="preserve">/2, </w:t>
      </w:r>
      <w:r>
        <w:t>za otvaranje stečajnog  postupka nad</w:t>
      </w:r>
      <w:r w:rsidR="001F0791">
        <w:t xml:space="preserve"> imovinom</w:t>
      </w:r>
      <w:r w:rsidR="001812E4">
        <w:t xml:space="preserve"> pravne osobe</w:t>
      </w:r>
      <w:r w:rsidR="00251FDC">
        <w:t xml:space="preserve"> </w:t>
      </w:r>
      <w:r w:rsidR="001812E4">
        <w:t xml:space="preserve"> Djelatnost d.o.o. za proizvodnju, trgovinu i usluge, Đakovo</w:t>
      </w:r>
      <w:r w:rsidR="006F39D0">
        <w:t>,</w:t>
      </w:r>
      <w:r w:rsidR="001812E4">
        <w:t xml:space="preserve"> Franje Račkog </w:t>
      </w:r>
      <w:proofErr w:type="spellStart"/>
      <w:r w:rsidR="001812E4">
        <w:t>144</w:t>
      </w:r>
      <w:proofErr w:type="spellEnd"/>
      <w:r w:rsidR="001812E4">
        <w:t>/2,</w:t>
      </w:r>
      <w:r w:rsidR="00251FDC">
        <w:t xml:space="preserve"> koja je prestala postojati, </w:t>
      </w:r>
      <w:r w:rsidR="001812E4">
        <w:t xml:space="preserve"> dana </w:t>
      </w:r>
      <w:proofErr w:type="spellStart"/>
      <w:r w:rsidR="001812E4">
        <w:t>27</w:t>
      </w:r>
      <w:proofErr w:type="spellEnd"/>
      <w:r w:rsidR="001812E4">
        <w:t xml:space="preserve">. studenog </w:t>
      </w:r>
      <w:proofErr w:type="spellStart"/>
      <w:r w:rsidR="001812E4">
        <w:t>2017</w:t>
      </w:r>
      <w:proofErr w:type="spellEnd"/>
      <w:r w:rsidR="001812E4">
        <w:t xml:space="preserve">. </w:t>
      </w:r>
      <w:r w:rsidR="001F0791">
        <w:t xml:space="preserve"> </w:t>
      </w:r>
    </w:p>
    <w:p w:rsidRDefault="00DF6E03" w:rsidP="00DF6E03" w:rsidR="00DF6E03">
      <w:pPr>
        <w:jc w:val="both"/>
      </w:pPr>
    </w:p>
    <w:p w:rsidRDefault="00BC534B" w:rsidP="00DF6E03" w:rsidR="00BC534B">
      <w:pPr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DF6E03" w:rsidR="00BC534B">
      <w:pPr>
        <w:pStyle w:val="Tijeloteksta"/>
      </w:pPr>
      <w:r>
        <w:tab/>
      </w:r>
    </w:p>
    <w:p w:rsidRDefault="00245F06" w:rsidP="009D0CF7" w:rsidR="00245F06">
      <w:pPr>
        <w:jc w:val="both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</w:t>
      </w:r>
      <w:r w:rsidR="00251FDC">
        <w:t xml:space="preserve"> imovinom pravne</w:t>
      </w:r>
      <w:r w:rsidR="00800A01">
        <w:t xml:space="preserve"> </w:t>
      </w:r>
      <w:r w:rsidR="00251FDC">
        <w:t xml:space="preserve">osobe </w:t>
      </w:r>
      <w:r w:rsidR="001812E4">
        <w:t>Djelatnost d.o.o. za proizvodnju, trgovinu i usluge, Đakovo</w:t>
      </w:r>
      <w:r w:rsidR="006F39D0">
        <w:t>,</w:t>
      </w:r>
      <w:r w:rsidR="001812E4">
        <w:t xml:space="preserve"> Franje Račkog </w:t>
      </w:r>
      <w:proofErr w:type="spellStart"/>
      <w:r w:rsidR="001812E4">
        <w:t>144</w:t>
      </w:r>
      <w:proofErr w:type="spellEnd"/>
      <w:r w:rsidR="001812E4">
        <w:t>/2</w:t>
      </w:r>
      <w:r w:rsidR="00251FDC">
        <w:t>, koja je prestala postojati.</w:t>
      </w:r>
    </w:p>
    <w:p w:rsidRDefault="0010784A" w:rsidP="00210DA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F316B6">
        <w:t xml:space="preserve">Ivan Perković, </w:t>
      </w:r>
      <w:proofErr w:type="spellStart"/>
      <w:r w:rsidR="00F316B6">
        <w:t>Josipovac</w:t>
      </w:r>
      <w:proofErr w:type="spellEnd"/>
      <w:r w:rsidR="00F316B6">
        <w:t xml:space="preserve">, Kneza Branimira 9, </w:t>
      </w:r>
      <w:proofErr w:type="spellStart"/>
      <w:r w:rsidR="00F316B6">
        <w:t>OIB</w:t>
      </w:r>
      <w:proofErr w:type="spellEnd"/>
      <w:r w:rsidR="00F316B6">
        <w:t xml:space="preserve"> </w:t>
      </w:r>
      <w:proofErr w:type="spellStart"/>
      <w:r w:rsidR="00F316B6">
        <w:t>81615580056</w:t>
      </w:r>
      <w:proofErr w:type="spellEnd"/>
      <w:r w:rsidR="00727585">
        <w:t>, automatskom dodjelom.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1F79BC">
        <w:t>-</w:t>
      </w:r>
      <w:proofErr w:type="spellStart"/>
      <w:r w:rsidR="00251FDC">
        <w:t>134</w:t>
      </w:r>
      <w:proofErr w:type="spellEnd"/>
      <w:r w:rsidR="001F79BC">
        <w:t>-</w:t>
      </w:r>
      <w:proofErr w:type="spellStart"/>
      <w:r w:rsidR="001F79BC">
        <w:t>2015</w:t>
      </w:r>
      <w:proofErr w:type="spellEnd"/>
      <w:r w:rsidR="001F79BC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 xml:space="preserve">zlučni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9B2EAC" w:rsidR="00BC534B">
      <w:pPr>
        <w:numPr>
          <w:ilvl w:val="0"/>
          <w:numId w:val="1"/>
        </w:numPr>
        <w:jc w:val="both"/>
      </w:pPr>
      <w:r>
        <w:t xml:space="preserve">Pozivaju se dužnici </w:t>
      </w:r>
      <w:r w:rsidR="005D79CB">
        <w:t xml:space="preserve">stečajne mase </w:t>
      </w:r>
      <w:r>
        <w:t>da svoje obveze bez odgode ispunjavaju stečajnom upravitelju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665BC" w:rsidP="001665BC" w:rsidR="001665BC">
      <w:pPr>
        <w:ind w:left="900"/>
        <w:jc w:val="both"/>
      </w:pPr>
    </w:p>
    <w:p w:rsidRDefault="001665BC" w:rsidP="001665BC" w:rsidR="001665BC">
      <w:pPr>
        <w:ind w:left="900"/>
        <w:jc w:val="both"/>
      </w:pPr>
    </w:p>
    <w:p w:rsidRDefault="001665BC" w:rsidP="001665BC" w:rsidR="001665BC">
      <w:pPr>
        <w:jc w:val="center"/>
      </w:pPr>
      <w:r>
        <w:t>2</w:t>
      </w:r>
    </w:p>
    <w:p w:rsidRDefault="001665BC" w:rsidP="001665BC" w:rsidR="001665BC">
      <w:pPr>
        <w:jc w:val="right"/>
      </w:pPr>
      <w:proofErr w:type="spellStart"/>
      <w:r>
        <w:t>13</w:t>
      </w:r>
      <w:proofErr w:type="spellEnd"/>
      <w:r>
        <w:t xml:space="preserve"> S-</w:t>
      </w:r>
      <w:proofErr w:type="spellStart"/>
      <w:r>
        <w:t>134</w:t>
      </w:r>
      <w:proofErr w:type="spellEnd"/>
      <w:r>
        <w:t>/</w:t>
      </w:r>
      <w:proofErr w:type="spellStart"/>
      <w:r>
        <w:t>15</w:t>
      </w:r>
      <w:proofErr w:type="spellEnd"/>
      <w:r>
        <w:t>-4</w:t>
      </w:r>
    </w:p>
    <w:p w:rsidRDefault="001665BC" w:rsidP="001665BC" w:rsidR="001665BC">
      <w:pPr>
        <w:ind w:left="900"/>
        <w:jc w:val="both"/>
      </w:pPr>
    </w:p>
    <w:p w:rsidRDefault="001665BC" w:rsidP="001665BC" w:rsidR="001665BC">
      <w:pPr>
        <w:ind w:left="900"/>
        <w:jc w:val="both"/>
      </w:pPr>
    </w:p>
    <w:p w:rsidRDefault="001665BC" w:rsidP="001665BC" w:rsidR="001665BC">
      <w:pPr>
        <w:ind w:left="900"/>
        <w:jc w:val="both"/>
      </w:pPr>
    </w:p>
    <w:p w:rsidRDefault="001665BC" w:rsidP="001665BC" w:rsidR="001665BC">
      <w:pPr>
        <w:ind w:left="900"/>
        <w:jc w:val="both"/>
      </w:pP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1665BC" w:rsidP="00BC534B" w:rsidR="001665BC">
      <w:pPr>
        <w:jc w:val="both"/>
      </w:pPr>
    </w:p>
    <w:p w:rsidRDefault="00251FDC" w:rsidP="00251FDC" w:rsidR="00EE1889">
      <w:pPr>
        <w:pStyle w:val="Odlomakpopisa"/>
        <w:numPr>
          <w:ilvl w:val="0"/>
          <w:numId w:val="25"/>
        </w:numPr>
        <w:jc w:val="center"/>
      </w:pPr>
      <w:r>
        <w:t xml:space="preserve">studenog </w:t>
      </w:r>
      <w:proofErr w:type="spellStart"/>
      <w:r>
        <w:t>2017</w:t>
      </w:r>
      <w:proofErr w:type="spellEnd"/>
      <w:r w:rsidR="005D79CB">
        <w:t>.</w:t>
      </w:r>
      <w:r w:rsidR="003F22BD">
        <w:t xml:space="preserve"> godine u </w:t>
      </w:r>
      <w:proofErr w:type="spellStart"/>
      <w:r w:rsidR="005D79CB">
        <w:t>1</w:t>
      </w:r>
      <w:r>
        <w:t>4</w:t>
      </w:r>
      <w:proofErr w:type="spellEnd"/>
      <w:r w:rsidR="005D79CB">
        <w:t>:</w:t>
      </w:r>
      <w:proofErr w:type="spellStart"/>
      <w:r w:rsidR="005D79CB">
        <w:t>00</w:t>
      </w:r>
      <w:proofErr w:type="spellEnd"/>
      <w:r w:rsidR="00EE5667" w:rsidRPr="00357172">
        <w:t xml:space="preserve"> sati</w:t>
      </w:r>
    </w:p>
    <w:p w:rsidRDefault="00BC534B" w:rsidP="001F79BC" w:rsidR="00BC534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1665BC" w:rsidP="00BC534B" w:rsidR="001665BC">
      <w:pPr>
        <w:ind w:left="900"/>
        <w:jc w:val="both"/>
      </w:pPr>
    </w:p>
    <w:p w:rsidRDefault="00245F06" w:rsidP="00251FDC" w:rsidR="00EF7AD2">
      <w:pPr>
        <w:pStyle w:val="Odlomakpopisa"/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51FDC">
        <w:rPr>
          <w:b/>
          <w:bCs/>
        </w:rPr>
        <w:t xml:space="preserve"> </w:t>
      </w:r>
      <w:proofErr w:type="spellStart"/>
      <w:r w:rsidR="00251FDC" w:rsidRPr="00251FDC">
        <w:rPr>
          <w:bCs/>
        </w:rPr>
        <w:t>14</w:t>
      </w:r>
      <w:proofErr w:type="spellEnd"/>
      <w:r w:rsidR="00251FDC" w:rsidRPr="00251FDC">
        <w:rPr>
          <w:bCs/>
        </w:rPr>
        <w:t xml:space="preserve">. ožujka </w:t>
      </w:r>
      <w:proofErr w:type="spellStart"/>
      <w:r w:rsidR="00251FDC" w:rsidRPr="00251FDC">
        <w:rPr>
          <w:bCs/>
        </w:rPr>
        <w:t>2018</w:t>
      </w:r>
      <w:proofErr w:type="spellEnd"/>
      <w:r w:rsidR="00251FDC" w:rsidRPr="00251FDC">
        <w:rPr>
          <w:bCs/>
        </w:rPr>
        <w:t>.</w:t>
      </w:r>
      <w:r w:rsidRPr="00251FDC">
        <w:rPr>
          <w:bCs/>
        </w:rPr>
        <w:t xml:space="preserve"> godine s početkom u 10,00 sati</w:t>
      </w:r>
      <w:r w:rsidRPr="00EE5667">
        <w:t>,</w:t>
      </w:r>
      <w:r>
        <w:t xml:space="preserve"> a izvještajno ročište isti dan s početkom u 10,30 sati, u zgradi ovog suda u Osijeku, Zagrebačka 2, soba br. 6 u prizemlju.</w:t>
      </w:r>
    </w:p>
    <w:p w:rsidRDefault="001665BC" w:rsidP="001665BC" w:rsidR="001665BC">
      <w:pPr>
        <w:pStyle w:val="Odlomakpopisa"/>
        <w:ind w:left="900"/>
        <w:jc w:val="both"/>
      </w:pPr>
    </w:p>
    <w:p w:rsidRDefault="000D517A" w:rsidP="00251FDC" w:rsidR="000D517A" w:rsidRPr="00F12EB1">
      <w:pPr>
        <w:numPr>
          <w:ilvl w:val="0"/>
          <w:numId w:val="1"/>
        </w:numPr>
        <w:jc w:val="both"/>
      </w:pPr>
      <w:r>
        <w:t>Nalaže se Općinsk</w:t>
      </w:r>
      <w:r w:rsidR="00823603">
        <w:t xml:space="preserve">om sudu u Osijeku Zemljišno-knjižni odjel Đakovo </w:t>
      </w:r>
      <w:r>
        <w:t>upis zabilježbe rješenja o otvaranju stečajnog postupka na nekretninama</w:t>
      </w:r>
      <w:r w:rsidR="00823603">
        <w:t xml:space="preserve"> koje čine imovinu pravne osobe Djelatnost d.o.o. za proizvodnju, trgovinu i usluge, Đakovo</w:t>
      </w:r>
      <w:r w:rsidR="00B57CC3">
        <w:t>,</w:t>
      </w:r>
      <w:r w:rsidR="00823603">
        <w:t xml:space="preserve"> Franje Račkog </w:t>
      </w:r>
      <w:proofErr w:type="spellStart"/>
      <w:r w:rsidR="00823603">
        <w:t>144</w:t>
      </w:r>
      <w:proofErr w:type="spellEnd"/>
      <w:r w:rsidR="00823603">
        <w:t>/2, koja je prestala postojati:</w:t>
      </w:r>
    </w:p>
    <w:p w:rsidRDefault="000D517A" w:rsidP="000D517A" w:rsidR="003B5A72" w:rsidRPr="003B5A72">
      <w:pPr>
        <w:numPr>
          <w:ilvl w:val="0"/>
          <w:numId w:val="22"/>
        </w:numPr>
        <w:jc w:val="both"/>
      </w:pPr>
      <w:proofErr w:type="spellStart"/>
      <w:r>
        <w:rPr>
          <w:bCs/>
        </w:rPr>
        <w:t>kč</w:t>
      </w:r>
      <w:r w:rsidR="00823603">
        <w:rPr>
          <w:bCs/>
        </w:rPr>
        <w:t>.b</w:t>
      </w:r>
      <w:r>
        <w:rPr>
          <w:bCs/>
        </w:rPr>
        <w:t>r</w:t>
      </w:r>
      <w:proofErr w:type="spellEnd"/>
      <w:r>
        <w:rPr>
          <w:bCs/>
        </w:rPr>
        <w:t xml:space="preserve">. </w:t>
      </w:r>
      <w:proofErr w:type="spellStart"/>
      <w:r w:rsidR="00BE57EB">
        <w:rPr>
          <w:bCs/>
        </w:rPr>
        <w:t>1</w:t>
      </w:r>
      <w:r w:rsidR="00823603">
        <w:rPr>
          <w:bCs/>
        </w:rPr>
        <w:t>232</w:t>
      </w:r>
      <w:proofErr w:type="spellEnd"/>
      <w:r w:rsidR="00823603">
        <w:rPr>
          <w:bCs/>
        </w:rPr>
        <w:t>/2/A u naravi kuć</w:t>
      </w:r>
      <w:r w:rsidR="003B5A72">
        <w:rPr>
          <w:bCs/>
        </w:rPr>
        <w:t xml:space="preserve">a i dvorište do </w:t>
      </w:r>
      <w:proofErr w:type="spellStart"/>
      <w:r w:rsidR="003B5A72">
        <w:rPr>
          <w:bCs/>
        </w:rPr>
        <w:t>Brdašavaca</w:t>
      </w:r>
      <w:proofErr w:type="spellEnd"/>
      <w:r w:rsidR="00823603">
        <w:rPr>
          <w:bCs/>
        </w:rPr>
        <w:t xml:space="preserve">, površine </w:t>
      </w:r>
      <w:r w:rsidR="003B5A72">
        <w:rPr>
          <w:bCs/>
        </w:rPr>
        <w:t xml:space="preserve"> </w:t>
      </w:r>
      <w:proofErr w:type="spellStart"/>
      <w:r w:rsidR="003B5A72">
        <w:rPr>
          <w:bCs/>
        </w:rPr>
        <w:t>100</w:t>
      </w:r>
      <w:proofErr w:type="spellEnd"/>
      <w:r w:rsidR="003B5A72">
        <w:rPr>
          <w:bCs/>
        </w:rPr>
        <w:t xml:space="preserve"> </w:t>
      </w:r>
      <w:proofErr w:type="spellStart"/>
      <w:r w:rsidR="003B5A72">
        <w:rPr>
          <w:bCs/>
        </w:rPr>
        <w:t>čhv</w:t>
      </w:r>
      <w:proofErr w:type="spellEnd"/>
      <w:r w:rsidR="003B5A72">
        <w:rPr>
          <w:bCs/>
        </w:rPr>
        <w:t xml:space="preserve"> i </w:t>
      </w:r>
      <w:proofErr w:type="spellStart"/>
      <w:r w:rsidR="003B5A72">
        <w:rPr>
          <w:bCs/>
        </w:rPr>
        <w:t>360</w:t>
      </w:r>
      <w:proofErr w:type="spellEnd"/>
      <w:r w:rsidR="003B5A72">
        <w:rPr>
          <w:bCs/>
        </w:rPr>
        <w:t xml:space="preserve"> </w:t>
      </w:r>
      <w:proofErr w:type="spellStart"/>
      <w:r w:rsidR="003B5A72">
        <w:rPr>
          <w:bCs/>
        </w:rPr>
        <w:t>m2</w:t>
      </w:r>
      <w:proofErr w:type="spellEnd"/>
      <w:r w:rsidR="003B5A72">
        <w:rPr>
          <w:bCs/>
        </w:rPr>
        <w:t xml:space="preserve">,   </w:t>
      </w:r>
    </w:p>
    <w:p w:rsidRDefault="003B5A72" w:rsidP="000D517A" w:rsidR="000D517A" w:rsidRPr="003B5A72">
      <w:pPr>
        <w:numPr>
          <w:ilvl w:val="0"/>
          <w:numId w:val="22"/>
        </w:numPr>
        <w:jc w:val="both"/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1232</w:t>
      </w:r>
      <w:proofErr w:type="spellEnd"/>
      <w:r>
        <w:rPr>
          <w:bCs/>
        </w:rPr>
        <w:t xml:space="preserve">/2/B u naravi vrt do </w:t>
      </w:r>
      <w:proofErr w:type="spellStart"/>
      <w:r>
        <w:rPr>
          <w:bCs/>
        </w:rPr>
        <w:t>Brdašavaca</w:t>
      </w:r>
      <w:proofErr w:type="spellEnd"/>
      <w:r>
        <w:rPr>
          <w:bCs/>
        </w:rPr>
        <w:t xml:space="preserve">, površine </w:t>
      </w:r>
      <w:proofErr w:type="spellStart"/>
      <w:r>
        <w:rPr>
          <w:bCs/>
        </w:rPr>
        <w:t>263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946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</w:t>
      </w:r>
    </w:p>
    <w:p w:rsidRDefault="003B5A72" w:rsidP="000D517A" w:rsidR="003B5A72" w:rsidRPr="003B5A72">
      <w:pPr>
        <w:numPr>
          <w:ilvl w:val="0"/>
          <w:numId w:val="22"/>
        </w:numPr>
        <w:jc w:val="both"/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1233</w:t>
      </w:r>
      <w:proofErr w:type="spellEnd"/>
      <w:r>
        <w:rPr>
          <w:bCs/>
        </w:rPr>
        <w:t xml:space="preserve">/2 u naravi  Sjenokoša do </w:t>
      </w:r>
      <w:proofErr w:type="spellStart"/>
      <w:r>
        <w:rPr>
          <w:bCs/>
        </w:rPr>
        <w:t>Breznice</w:t>
      </w:r>
      <w:proofErr w:type="spellEnd"/>
      <w:r>
        <w:rPr>
          <w:bCs/>
        </w:rPr>
        <w:t xml:space="preserve">, površine </w:t>
      </w:r>
      <w:proofErr w:type="spellStart"/>
      <w:r>
        <w:rPr>
          <w:bCs/>
        </w:rPr>
        <w:t>541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1946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</w:t>
      </w:r>
    </w:p>
    <w:p w:rsidRDefault="003B5A72" w:rsidP="003B5A72" w:rsidR="003B5A72">
      <w:pPr>
        <w:ind w:left="720"/>
        <w:jc w:val="both"/>
        <w:rPr>
          <w:bCs/>
        </w:rPr>
      </w:pPr>
      <w:r>
        <w:rPr>
          <w:bCs/>
        </w:rPr>
        <w:t xml:space="preserve">sve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201</w:t>
      </w:r>
      <w:proofErr w:type="spellEnd"/>
      <w:r>
        <w:rPr>
          <w:bCs/>
        </w:rPr>
        <w:t xml:space="preserve"> k.o. </w:t>
      </w:r>
      <w:proofErr w:type="spellStart"/>
      <w:r>
        <w:rPr>
          <w:bCs/>
        </w:rPr>
        <w:t>Majar</w:t>
      </w:r>
      <w:proofErr w:type="spellEnd"/>
      <w:r>
        <w:rPr>
          <w:bCs/>
        </w:rPr>
        <w:t>.</w:t>
      </w:r>
    </w:p>
    <w:p w:rsidRDefault="001665BC" w:rsidP="003B5A72" w:rsidR="001665BC" w:rsidRPr="003B5A72">
      <w:pPr>
        <w:ind w:left="720"/>
        <w:jc w:val="both"/>
        <w:rPr>
          <w:bCs/>
        </w:rPr>
      </w:pPr>
    </w:p>
    <w:p w:rsidRDefault="005C1E78" w:rsidP="00251FDC" w:rsidR="005C1E78">
      <w:pPr>
        <w:numPr>
          <w:ilvl w:val="0"/>
          <w:numId w:val="1"/>
        </w:numPr>
        <w:jc w:val="both"/>
      </w:pPr>
      <w:r>
        <w:rPr>
          <w:bCs/>
        </w:rPr>
        <w:t xml:space="preserve">Nalaže se registru Trgovačkog suda u Osijeku, u sudski registar upisati stečajnu masu brisanog </w:t>
      </w:r>
      <w:r w:rsidR="003B5A72">
        <w:t>trgovačkog društva Djelatnost d.o.o. za proizvodnju, trgovinu i usluge, Đakovo</w:t>
      </w:r>
      <w:r w:rsidR="00B57CC3">
        <w:t>,</w:t>
      </w:r>
      <w:r w:rsidR="003B5A72">
        <w:t xml:space="preserve"> Franje Račkog </w:t>
      </w:r>
      <w:proofErr w:type="spellStart"/>
      <w:r w:rsidR="003B5A72">
        <w:t>144</w:t>
      </w:r>
      <w:proofErr w:type="spellEnd"/>
      <w:r w:rsidR="003B5A72">
        <w:t>/2</w:t>
      </w:r>
    </w:p>
    <w:p w:rsidRDefault="005C1E78" w:rsidP="00513374" w:rsidR="005C1E78">
      <w:pPr>
        <w:numPr>
          <w:ilvl w:val="0"/>
          <w:numId w:val="22"/>
        </w:numPr>
        <w:jc w:val="both"/>
      </w:pPr>
      <w:r>
        <w:t>Stečajna masa</w:t>
      </w:r>
      <w:r w:rsidR="00513374">
        <w:t xml:space="preserve"> iza brisanog subjekta</w:t>
      </w:r>
      <w:r w:rsidR="00800A01" w:rsidRPr="00800A01">
        <w:t xml:space="preserve"> </w:t>
      </w:r>
      <w:r w:rsidR="00800A01">
        <w:t>Djelatnost d.o.o. za proizvodnju, trgovinu i usluge, Đakovo</w:t>
      </w:r>
      <w:r w:rsidR="00B57CC3">
        <w:t xml:space="preserve">, </w:t>
      </w:r>
      <w:r w:rsidR="00800A01">
        <w:t xml:space="preserve">Franje Račkog </w:t>
      </w:r>
      <w:proofErr w:type="spellStart"/>
      <w:r w:rsidR="00800A01">
        <w:t>144</w:t>
      </w:r>
      <w:proofErr w:type="spellEnd"/>
      <w:r w:rsidR="00800A01">
        <w:t>/2</w:t>
      </w:r>
    </w:p>
    <w:p w:rsidRDefault="00513374" w:rsidP="00513374" w:rsidR="00513374" w:rsidRPr="00907A15">
      <w:pPr>
        <w:numPr>
          <w:ilvl w:val="0"/>
          <w:numId w:val="22"/>
        </w:numPr>
        <w:jc w:val="both"/>
      </w:pPr>
      <w:r>
        <w:t xml:space="preserve">Stečajni upravitelj stečajne mase </w:t>
      </w:r>
      <w:r w:rsidR="00800A01">
        <w:t xml:space="preserve">Ivan Perković, </w:t>
      </w:r>
      <w:proofErr w:type="spellStart"/>
      <w:r w:rsidR="00800A01">
        <w:t>Josipovac</w:t>
      </w:r>
      <w:proofErr w:type="spellEnd"/>
      <w:r w:rsidR="00800A01">
        <w:t xml:space="preserve">, Kneza Branimira 9, </w:t>
      </w:r>
      <w:proofErr w:type="spellStart"/>
      <w:r w:rsidR="00800A01">
        <w:t>OIB</w:t>
      </w:r>
      <w:proofErr w:type="spellEnd"/>
      <w:r w:rsidR="00800A01">
        <w:t xml:space="preserve"> </w:t>
      </w:r>
      <w:proofErr w:type="spellStart"/>
      <w:r w:rsidR="00800A01">
        <w:t>81615580056</w:t>
      </w:r>
      <w:proofErr w:type="spellEnd"/>
      <w:r w:rsidR="00800A01">
        <w:t>.</w:t>
      </w:r>
    </w:p>
    <w:p w:rsidRDefault="00BC534B" w:rsidP="0010784A" w:rsidR="00BC534B"/>
    <w:p w:rsidRDefault="00BD0A7E" w:rsidP="0010784A" w:rsidR="00BD0A7E"/>
    <w:p w:rsidRDefault="0010784A" w:rsidP="009B2EAC" w:rsidR="000959DB" w:rsidRPr="009B2EAC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1665BC" w:rsidP="000959DB" w:rsidR="001665BC">
      <w:pPr>
        <w:pStyle w:val="Tijeloteksta"/>
        <w:rPr>
          <w:b/>
          <w:bCs/>
        </w:rPr>
      </w:pPr>
    </w:p>
    <w:p w:rsidRDefault="00BD0A7E" w:rsidP="000959DB" w:rsidR="00BD0A7E">
      <w:pPr>
        <w:pStyle w:val="Tijeloteksta"/>
        <w:rPr>
          <w:b/>
          <w:bCs/>
        </w:rPr>
      </w:pPr>
    </w:p>
    <w:p w:rsidRDefault="000959DB" w:rsidP="00545DD7" w:rsidR="006F39D0">
      <w:pPr>
        <w:pStyle w:val="Tijeloteksta"/>
      </w:pPr>
      <w:r>
        <w:rPr>
          <w:bCs/>
        </w:rPr>
        <w:tab/>
      </w:r>
      <w:r w:rsidR="000740BE">
        <w:rPr>
          <w:bCs/>
        </w:rPr>
        <w:t xml:space="preserve">Likvidator brisanog trgovačkog društva </w:t>
      </w:r>
      <w:r w:rsidR="00800A01">
        <w:t>Djelatnost d.o.o. za proizvodnju, trgovinu i usluge, Đakovo</w:t>
      </w:r>
      <w:r w:rsidR="006F39D0">
        <w:t>,</w:t>
      </w:r>
      <w:r w:rsidR="00800A01">
        <w:t xml:space="preserve"> Franje Račkog </w:t>
      </w:r>
      <w:proofErr w:type="spellStart"/>
      <w:r w:rsidR="00800A01">
        <w:t>144</w:t>
      </w:r>
      <w:proofErr w:type="spellEnd"/>
      <w:r w:rsidR="00800A01">
        <w:t>/2</w:t>
      </w:r>
      <w:r w:rsidR="000740BE">
        <w:rPr>
          <w:bCs/>
        </w:rPr>
        <w:t xml:space="preserve">, podnio je dana </w:t>
      </w:r>
      <w:proofErr w:type="spellStart"/>
      <w:r w:rsidR="00800A01">
        <w:rPr>
          <w:bCs/>
        </w:rPr>
        <w:t>29</w:t>
      </w:r>
      <w:proofErr w:type="spellEnd"/>
      <w:r w:rsidR="00800A01">
        <w:rPr>
          <w:bCs/>
        </w:rPr>
        <w:t>. svibnja</w:t>
      </w:r>
      <w:r w:rsidR="000740BE">
        <w:rPr>
          <w:bCs/>
        </w:rPr>
        <w:t xml:space="preserve"> </w:t>
      </w:r>
      <w:proofErr w:type="spellStart"/>
      <w:r w:rsidR="000740BE">
        <w:rPr>
          <w:bCs/>
        </w:rPr>
        <w:t>2015</w:t>
      </w:r>
      <w:proofErr w:type="spellEnd"/>
      <w:r w:rsidR="000740BE">
        <w:rPr>
          <w:bCs/>
        </w:rPr>
        <w:t xml:space="preserve">. prijedlog za otvaranje stečajnog postupka nad </w:t>
      </w:r>
      <w:r w:rsidR="00800A01">
        <w:rPr>
          <w:bCs/>
        </w:rPr>
        <w:t xml:space="preserve">imovinom </w:t>
      </w:r>
      <w:r w:rsidR="0003095E">
        <w:rPr>
          <w:bCs/>
        </w:rPr>
        <w:t xml:space="preserve">pravne osobe </w:t>
      </w:r>
      <w:r w:rsidR="0003095E">
        <w:t>Djelatnost d.o.o. za proizvodnju, trgovinu i usluge, Đakovo</w:t>
      </w:r>
      <w:r w:rsidR="006F39D0">
        <w:t>,</w:t>
      </w:r>
      <w:r w:rsidR="0003095E">
        <w:t xml:space="preserve"> Franje Račkog </w:t>
      </w:r>
      <w:proofErr w:type="spellStart"/>
      <w:r w:rsidR="0003095E">
        <w:t>144</w:t>
      </w:r>
      <w:proofErr w:type="spellEnd"/>
      <w:r w:rsidR="0003095E">
        <w:t>/2, koja je prestala postojati, brisana je iz registra pravnih osoba</w:t>
      </w:r>
      <w:r w:rsidR="000740BE">
        <w:t xml:space="preserve">. U prijedlogu navodi da je rješenjem </w:t>
      </w:r>
      <w:r w:rsidR="00776728">
        <w:t xml:space="preserve">Trgovačkog suda u Osijeku </w:t>
      </w:r>
      <w:proofErr w:type="spellStart"/>
      <w:r w:rsidR="00776728">
        <w:t>R1</w:t>
      </w:r>
      <w:proofErr w:type="spellEnd"/>
      <w:r w:rsidR="00776728">
        <w:t>-</w:t>
      </w:r>
      <w:proofErr w:type="spellStart"/>
      <w:r w:rsidR="0003095E">
        <w:t>77</w:t>
      </w:r>
      <w:proofErr w:type="spellEnd"/>
      <w:r w:rsidR="00776728">
        <w:t>/</w:t>
      </w:r>
      <w:proofErr w:type="spellStart"/>
      <w:r w:rsidR="00776728">
        <w:t>14</w:t>
      </w:r>
      <w:proofErr w:type="spellEnd"/>
      <w:r w:rsidR="00776728">
        <w:t xml:space="preserve">-3 od </w:t>
      </w:r>
      <w:r w:rsidR="0003095E">
        <w:t xml:space="preserve">9. srpnja </w:t>
      </w:r>
      <w:proofErr w:type="spellStart"/>
      <w:r w:rsidR="0003095E">
        <w:t>2014</w:t>
      </w:r>
      <w:proofErr w:type="spellEnd"/>
      <w:r w:rsidR="0003095E">
        <w:t>.</w:t>
      </w:r>
      <w:r w:rsidR="00776728">
        <w:t xml:space="preserve"> imenovan likvidatorom nad imovinom brisanog trgovačkog društva</w:t>
      </w:r>
      <w:r w:rsidR="0003095E">
        <w:t xml:space="preserve"> Djelatnost d.o.o. za proizvodnju, trgovinu</w:t>
      </w:r>
      <w:r w:rsidR="001665BC">
        <w:t xml:space="preserve"> i usluge, Đakovo, </w:t>
      </w:r>
      <w:r w:rsidR="0003095E">
        <w:t xml:space="preserve">Franje Račkog </w:t>
      </w:r>
      <w:proofErr w:type="spellStart"/>
      <w:r w:rsidR="0003095E">
        <w:t>144</w:t>
      </w:r>
      <w:proofErr w:type="spellEnd"/>
      <w:r w:rsidR="0003095E">
        <w:t xml:space="preserve">/2 </w:t>
      </w:r>
    </w:p>
    <w:p w:rsidRDefault="006F39D0" w:rsidP="006F39D0" w:rsidR="006F39D0">
      <w:pPr>
        <w:pStyle w:val="Tijeloteksta"/>
        <w:jc w:val="center"/>
      </w:pPr>
      <w:r>
        <w:lastRenderedPageBreak/>
        <w:t>3</w:t>
      </w:r>
    </w:p>
    <w:p w:rsidRDefault="006F39D0" w:rsidP="006F39D0" w:rsidR="006F39D0">
      <w:pPr>
        <w:jc w:val="right"/>
      </w:pPr>
      <w:proofErr w:type="spellStart"/>
      <w:r>
        <w:t>13</w:t>
      </w:r>
      <w:proofErr w:type="spellEnd"/>
      <w:r>
        <w:t xml:space="preserve"> S-</w:t>
      </w:r>
      <w:proofErr w:type="spellStart"/>
      <w:r>
        <w:t>134</w:t>
      </w:r>
      <w:proofErr w:type="spellEnd"/>
      <w:r>
        <w:t>/</w:t>
      </w:r>
      <w:proofErr w:type="spellStart"/>
      <w:r>
        <w:t>15</w:t>
      </w:r>
      <w:proofErr w:type="spellEnd"/>
      <w:r>
        <w:t>-4</w:t>
      </w:r>
    </w:p>
    <w:p w:rsidRDefault="006F39D0" w:rsidP="006F39D0" w:rsidR="006F39D0">
      <w:pPr>
        <w:pStyle w:val="Tijeloteksta"/>
        <w:jc w:val="center"/>
      </w:pPr>
    </w:p>
    <w:p w:rsidRDefault="006F39D0" w:rsidP="006F39D0" w:rsidR="006F39D0">
      <w:pPr>
        <w:pStyle w:val="Tijeloteksta"/>
        <w:jc w:val="center"/>
      </w:pPr>
    </w:p>
    <w:p w:rsidRDefault="006F39D0" w:rsidP="00545DD7" w:rsidR="006F39D0">
      <w:pPr>
        <w:pStyle w:val="Tijeloteksta"/>
      </w:pPr>
    </w:p>
    <w:p w:rsidRDefault="006F39D0" w:rsidP="00545DD7" w:rsidR="006F39D0">
      <w:pPr>
        <w:pStyle w:val="Tijeloteksta"/>
      </w:pPr>
    </w:p>
    <w:p w:rsidRDefault="006F39D0" w:rsidP="00545DD7" w:rsidR="006F39D0">
      <w:pPr>
        <w:pStyle w:val="Tijeloteksta"/>
      </w:pPr>
    </w:p>
    <w:p w:rsidRDefault="0003095E" w:rsidP="00545DD7" w:rsidR="00B57CC3">
      <w:pPr>
        <w:pStyle w:val="Tijeloteksta"/>
      </w:pPr>
      <w:r>
        <w:t>Đakovo. U po</w:t>
      </w:r>
      <w:r w:rsidR="00776728">
        <w:t xml:space="preserve">stupku provođenja likvidacije upućen je poziv vjerovnicima, koji je poziv objavljen u Narodnim novinama broj </w:t>
      </w:r>
      <w:proofErr w:type="spellStart"/>
      <w:r w:rsidR="00B57CC3">
        <w:t>90</w:t>
      </w:r>
      <w:proofErr w:type="spellEnd"/>
      <w:r w:rsidR="00B57CC3">
        <w:t>/</w:t>
      </w:r>
      <w:proofErr w:type="spellStart"/>
      <w:r w:rsidR="00B57CC3">
        <w:t>14</w:t>
      </w:r>
      <w:proofErr w:type="spellEnd"/>
      <w:r w:rsidR="00B57CC3">
        <w:t xml:space="preserve"> od </w:t>
      </w:r>
      <w:proofErr w:type="spellStart"/>
      <w:r w:rsidR="00B57CC3">
        <w:t>25</w:t>
      </w:r>
      <w:proofErr w:type="spellEnd"/>
      <w:r w:rsidR="00B57CC3">
        <w:t xml:space="preserve">. srpnja </w:t>
      </w:r>
      <w:proofErr w:type="spellStart"/>
      <w:r w:rsidR="00B57CC3">
        <w:t>2014</w:t>
      </w:r>
      <w:proofErr w:type="spellEnd"/>
      <w:r w:rsidR="00B57CC3">
        <w:t xml:space="preserve">., </w:t>
      </w:r>
      <w:proofErr w:type="spellStart"/>
      <w:r w:rsidR="00B57CC3">
        <w:t>99</w:t>
      </w:r>
      <w:proofErr w:type="spellEnd"/>
      <w:r w:rsidR="00B57CC3">
        <w:t>/</w:t>
      </w:r>
      <w:proofErr w:type="spellStart"/>
      <w:r w:rsidR="00B57CC3">
        <w:t>14</w:t>
      </w:r>
      <w:proofErr w:type="spellEnd"/>
      <w:r w:rsidR="00B57CC3">
        <w:t xml:space="preserve"> od </w:t>
      </w:r>
      <w:proofErr w:type="spellStart"/>
      <w:r w:rsidR="00B57CC3">
        <w:t>13</w:t>
      </w:r>
      <w:proofErr w:type="spellEnd"/>
      <w:r w:rsidR="00B57CC3">
        <w:t xml:space="preserve">. kolovoza </w:t>
      </w:r>
      <w:proofErr w:type="spellStart"/>
      <w:r w:rsidR="00B57CC3">
        <w:t>2014</w:t>
      </w:r>
      <w:proofErr w:type="spellEnd"/>
      <w:r w:rsidR="00B57CC3">
        <w:t xml:space="preserve">. i </w:t>
      </w:r>
      <w:proofErr w:type="spellStart"/>
      <w:r w:rsidR="00B57CC3">
        <w:t>105</w:t>
      </w:r>
      <w:proofErr w:type="spellEnd"/>
      <w:r w:rsidR="00B57CC3">
        <w:t>/</w:t>
      </w:r>
      <w:proofErr w:type="spellStart"/>
      <w:r w:rsidR="00B57CC3">
        <w:t>14</w:t>
      </w:r>
      <w:proofErr w:type="spellEnd"/>
      <w:r w:rsidR="00B57CC3">
        <w:t xml:space="preserve"> od </w:t>
      </w:r>
      <w:proofErr w:type="spellStart"/>
      <w:r w:rsidR="00B57CC3">
        <w:t>29</w:t>
      </w:r>
      <w:proofErr w:type="spellEnd"/>
      <w:r w:rsidR="00B57CC3">
        <w:t xml:space="preserve">. kolovoza </w:t>
      </w:r>
      <w:proofErr w:type="spellStart"/>
      <w:r w:rsidR="00B57CC3">
        <w:t>2014</w:t>
      </w:r>
      <w:proofErr w:type="spellEnd"/>
      <w:r w:rsidR="00B57CC3">
        <w:t>. godine, da prij</w:t>
      </w:r>
      <w:r w:rsidR="00776728">
        <w:t>ave svoja potraživanja likvidatoru društva. Na upućeni poziv pri</w:t>
      </w:r>
      <w:r w:rsidR="009F539C">
        <w:t>stigl</w:t>
      </w:r>
      <w:r w:rsidR="00B57CC3">
        <w:t>a je jedna prijava tražbine</w:t>
      </w:r>
      <w:r w:rsidR="009F539C">
        <w:t xml:space="preserve"> vjerovnika u ukupnom iznosu od </w:t>
      </w:r>
      <w:proofErr w:type="spellStart"/>
      <w:r w:rsidR="00B57CC3">
        <w:t>25.753</w:t>
      </w:r>
      <w:proofErr w:type="spellEnd"/>
      <w:r w:rsidR="00B57CC3">
        <w:t>,</w:t>
      </w:r>
      <w:proofErr w:type="spellStart"/>
      <w:r w:rsidR="00B57CC3">
        <w:t>72</w:t>
      </w:r>
      <w:proofErr w:type="spellEnd"/>
      <w:r w:rsidR="009F539C">
        <w:t xml:space="preserve"> kn. Također, </w:t>
      </w:r>
      <w:r w:rsidR="00B57CC3">
        <w:t xml:space="preserve">likvidacijski </w:t>
      </w:r>
      <w:r w:rsidR="00397D23">
        <w:t>dužnik upisan je kao vlasnik ne</w:t>
      </w:r>
      <w:r w:rsidR="00B57CC3">
        <w:t>k</w:t>
      </w:r>
      <w:r w:rsidR="00397D23">
        <w:t>r</w:t>
      </w:r>
      <w:r w:rsidR="00B57CC3">
        <w:t xml:space="preserve">etnina kod Općinskog suda u Osijeku Zemljišno – knjižni </w:t>
      </w:r>
      <w:r w:rsidR="00397D23">
        <w:t>odjel Đakovo i to nek</w:t>
      </w:r>
      <w:r w:rsidR="00B57CC3">
        <w:t>retnina up</w:t>
      </w:r>
      <w:r w:rsidR="00397D23">
        <w:t>is</w:t>
      </w:r>
      <w:r w:rsidR="00B57CC3">
        <w:t xml:space="preserve">anih u </w:t>
      </w:r>
      <w:proofErr w:type="spellStart"/>
      <w:r w:rsidR="00B57CC3">
        <w:t>zk.ul</w:t>
      </w:r>
      <w:proofErr w:type="spellEnd"/>
      <w:r w:rsidR="00B57CC3">
        <w:t xml:space="preserve">. </w:t>
      </w:r>
      <w:proofErr w:type="spellStart"/>
      <w:r w:rsidR="00B57CC3">
        <w:t>201</w:t>
      </w:r>
      <w:proofErr w:type="spellEnd"/>
      <w:r w:rsidR="00B57CC3">
        <w:t xml:space="preserve"> k.o. </w:t>
      </w:r>
      <w:proofErr w:type="spellStart"/>
      <w:r w:rsidR="00B57CC3">
        <w:t>Majar</w:t>
      </w:r>
      <w:proofErr w:type="spellEnd"/>
      <w:r w:rsidR="00B57CC3">
        <w:t xml:space="preserve">, na kojim nekretninama je upisano pravo zaloga Republike Hrvatske Ministarstva financija u iznosu od </w:t>
      </w:r>
      <w:proofErr w:type="spellStart"/>
      <w:r w:rsidR="00B57CC3">
        <w:t>24.794</w:t>
      </w:r>
      <w:proofErr w:type="spellEnd"/>
      <w:r w:rsidR="00B57CC3">
        <w:t>,</w:t>
      </w:r>
      <w:proofErr w:type="spellStart"/>
      <w:r w:rsidR="00B57CC3">
        <w:t>59</w:t>
      </w:r>
      <w:proofErr w:type="spellEnd"/>
      <w:r w:rsidR="00B57CC3">
        <w:t xml:space="preserve"> kn</w:t>
      </w:r>
      <w:r w:rsidR="00397D23">
        <w:t>.</w:t>
      </w:r>
    </w:p>
    <w:p w:rsidRDefault="00397D23" w:rsidP="00545DD7" w:rsidR="00397D23">
      <w:pPr>
        <w:pStyle w:val="Tijeloteksta"/>
      </w:pPr>
    </w:p>
    <w:p w:rsidRDefault="009F539C" w:rsidP="00545DD7" w:rsidR="009F539C">
      <w:pPr>
        <w:pStyle w:val="Tijeloteksta"/>
      </w:pPr>
      <w:r>
        <w:tab/>
      </w:r>
      <w:r w:rsidR="00891B48">
        <w:t>Uz prijedlog za otvaranje stečajnog postupka likvidator prilaže</w:t>
      </w:r>
      <w:r w:rsidR="00397D23">
        <w:t xml:space="preserve"> Zemljišno – knjižni izvadak kojim dokazuje vlasništvo na nekretninama koje čine likvidacijsku imovinu </w:t>
      </w:r>
      <w:r w:rsidR="00BA475B">
        <w:t xml:space="preserve">trgovačkog društva  Djelatnost d.o.o. Đakovo koje je brisano iz sudskog registra, prijavu tražbine </w:t>
      </w:r>
      <w:r w:rsidR="00397D23">
        <w:t>likvidacijskog</w:t>
      </w:r>
      <w:r w:rsidR="00BA475B">
        <w:t xml:space="preserve"> vjerovnika Žito d.o.o. Osijek, u likvidacijskom postupku, rješenje Trgovačkog suda u Osijeku </w:t>
      </w:r>
      <w:proofErr w:type="spellStart"/>
      <w:r w:rsidR="00BA475B">
        <w:t>R1</w:t>
      </w:r>
      <w:proofErr w:type="spellEnd"/>
      <w:r w:rsidR="00BA475B">
        <w:t>-</w:t>
      </w:r>
      <w:proofErr w:type="spellStart"/>
      <w:r w:rsidR="00BA475B">
        <w:t>77</w:t>
      </w:r>
      <w:proofErr w:type="spellEnd"/>
      <w:r w:rsidR="00BA475B">
        <w:t>/</w:t>
      </w:r>
      <w:proofErr w:type="spellStart"/>
      <w:r w:rsidR="00BA475B">
        <w:t>14</w:t>
      </w:r>
      <w:proofErr w:type="spellEnd"/>
      <w:r w:rsidR="00BA475B">
        <w:t xml:space="preserve">-3 od 9. srpnja </w:t>
      </w:r>
      <w:proofErr w:type="spellStart"/>
      <w:r w:rsidR="00BA475B">
        <w:t>2014</w:t>
      </w:r>
      <w:proofErr w:type="spellEnd"/>
      <w:r w:rsidR="00BA475B">
        <w:t xml:space="preserve">. o imenovanju likvidatora. </w:t>
      </w:r>
      <w:r w:rsidR="00397D23">
        <w:t xml:space="preserve"> </w:t>
      </w:r>
    </w:p>
    <w:p w:rsidRDefault="00891B48" w:rsidP="00545DD7" w:rsidR="00891B48">
      <w:pPr>
        <w:pStyle w:val="Tijeloteksta"/>
      </w:pPr>
    </w:p>
    <w:p w:rsidRDefault="00891B48" w:rsidP="00545DD7" w:rsidR="00891B48">
      <w:pPr>
        <w:pStyle w:val="Tijeloteksta"/>
      </w:pPr>
      <w:r>
        <w:tab/>
      </w:r>
      <w:r w:rsidR="006C1674">
        <w:t xml:space="preserve">U dokaznom postupku sud je izvršio uvid u povijesni izvadak iz sudskog registra za </w:t>
      </w:r>
      <w:r w:rsidR="00BA475B">
        <w:t xml:space="preserve">trgovačko </w:t>
      </w:r>
      <w:r w:rsidR="006C1674">
        <w:t xml:space="preserve">društvo </w:t>
      </w:r>
      <w:r w:rsidR="00BA475B">
        <w:t xml:space="preserve">Djelatnost d.o.o. Đakovo, </w:t>
      </w:r>
      <w:r w:rsidR="006C1674">
        <w:t>te je utvrđeno da je</w:t>
      </w:r>
      <w:r w:rsidR="00BA475B">
        <w:t xml:space="preserve"> trgovačko</w:t>
      </w:r>
      <w:r w:rsidR="006C1674">
        <w:t xml:space="preserve"> društvo </w:t>
      </w:r>
      <w:r w:rsidR="00BA475B">
        <w:t>Djelatnost d.o.o. Đakovo</w:t>
      </w:r>
      <w:r w:rsidR="006C1674">
        <w:t xml:space="preserve"> brisano iz sudskog registra temeljem čl. </w:t>
      </w:r>
      <w:proofErr w:type="spellStart"/>
      <w:r w:rsidR="0025600A">
        <w:t>70</w:t>
      </w:r>
      <w:proofErr w:type="spellEnd"/>
      <w:r w:rsidR="0025600A">
        <w:t xml:space="preserve"> st.</w:t>
      </w:r>
      <w:r w:rsidR="006C1674">
        <w:t xml:space="preserve"> 5 Zakona o sudskom registru</w:t>
      </w:r>
      <w:r w:rsidR="0025600A">
        <w:t>,</w:t>
      </w:r>
      <w:r w:rsidR="006C1674">
        <w:t xml:space="preserve"> rješenjem Trgovačkog suda u Osijeku broj </w:t>
      </w:r>
      <w:proofErr w:type="spellStart"/>
      <w:r w:rsidR="006C1674">
        <w:t>Tt</w:t>
      </w:r>
      <w:proofErr w:type="spellEnd"/>
      <w:r w:rsidR="006C1674">
        <w:t>-</w:t>
      </w:r>
      <w:proofErr w:type="spellStart"/>
      <w:r w:rsidR="006C1674">
        <w:t>13</w:t>
      </w:r>
      <w:proofErr w:type="spellEnd"/>
      <w:r w:rsidR="006C1674">
        <w:t>/</w:t>
      </w:r>
      <w:proofErr w:type="spellStart"/>
      <w:r w:rsidR="006C1674">
        <w:t>3075</w:t>
      </w:r>
      <w:proofErr w:type="spellEnd"/>
      <w:r w:rsidR="006C1674">
        <w:t>-</w:t>
      </w:r>
      <w:proofErr w:type="spellStart"/>
      <w:r w:rsidR="00C921F9">
        <w:t>15</w:t>
      </w:r>
      <w:proofErr w:type="spellEnd"/>
      <w:r w:rsidR="00C921F9">
        <w:t xml:space="preserve"> od </w:t>
      </w:r>
      <w:proofErr w:type="spellStart"/>
      <w:r w:rsidR="00C921F9">
        <w:t>15</w:t>
      </w:r>
      <w:proofErr w:type="spellEnd"/>
      <w:r w:rsidR="00C921F9">
        <w:t>. svibnja</w:t>
      </w:r>
      <w:r w:rsidR="006C1674">
        <w:t xml:space="preserve"> </w:t>
      </w:r>
      <w:proofErr w:type="spellStart"/>
      <w:r w:rsidR="006C1674">
        <w:t>2014</w:t>
      </w:r>
      <w:proofErr w:type="spellEnd"/>
      <w:r w:rsidR="006C1674">
        <w:t>.</w:t>
      </w:r>
      <w:r w:rsidR="00C921F9">
        <w:t xml:space="preserve"> godine.</w:t>
      </w:r>
    </w:p>
    <w:p w:rsidRDefault="00217ADA" w:rsidP="00545DD7" w:rsidR="00217ADA">
      <w:pPr>
        <w:pStyle w:val="Tijeloteksta"/>
      </w:pPr>
    </w:p>
    <w:p w:rsidRDefault="00217ADA" w:rsidP="00545DD7" w:rsidR="002A0C97">
      <w:pPr>
        <w:pStyle w:val="Tijeloteksta"/>
      </w:pPr>
      <w:r>
        <w:tab/>
        <w:t xml:space="preserve">Sud je također izvršio uvid u predmet ovog suda </w:t>
      </w:r>
      <w:proofErr w:type="spellStart"/>
      <w:r>
        <w:t>R1</w:t>
      </w:r>
      <w:proofErr w:type="spellEnd"/>
      <w:r>
        <w:t>-</w:t>
      </w:r>
      <w:proofErr w:type="spellStart"/>
      <w:r w:rsidR="00C921F9">
        <w:t>77</w:t>
      </w:r>
      <w:proofErr w:type="spellEnd"/>
      <w:r>
        <w:t>/</w:t>
      </w:r>
      <w:proofErr w:type="spellStart"/>
      <w:r>
        <w:t>14</w:t>
      </w:r>
      <w:proofErr w:type="spellEnd"/>
      <w:r w:rsidR="0047234C">
        <w:t>,</w:t>
      </w:r>
      <w:r>
        <w:t xml:space="preserve"> te je utvrđeno da je po prijedlogu RH Ministarstvo financija Porezna uprava Područni ured Osijek</w:t>
      </w:r>
      <w:r w:rsidR="0025600A">
        <w:t>,</w:t>
      </w:r>
      <w:r>
        <w:t xml:space="preserve"> rješenjem Trgovačkog suda u Osijeku broj </w:t>
      </w:r>
      <w:proofErr w:type="spellStart"/>
      <w:r>
        <w:t>R1</w:t>
      </w:r>
      <w:proofErr w:type="spellEnd"/>
      <w:r>
        <w:t>-</w:t>
      </w:r>
      <w:proofErr w:type="spellStart"/>
      <w:r w:rsidR="00C921F9">
        <w:t>77</w:t>
      </w:r>
      <w:proofErr w:type="spellEnd"/>
      <w:r>
        <w:t>/</w:t>
      </w:r>
      <w:proofErr w:type="spellStart"/>
      <w:r>
        <w:t>14</w:t>
      </w:r>
      <w:proofErr w:type="spellEnd"/>
      <w:r>
        <w:t xml:space="preserve">-3 od </w:t>
      </w:r>
      <w:r w:rsidR="00C921F9">
        <w:t xml:space="preserve">9. srpnja </w:t>
      </w:r>
      <w:r>
        <w:t xml:space="preserve"> </w:t>
      </w:r>
      <w:proofErr w:type="spellStart"/>
      <w:r>
        <w:t>2014</w:t>
      </w:r>
      <w:proofErr w:type="spellEnd"/>
      <w:r>
        <w:t>.</w:t>
      </w:r>
      <w:r w:rsidR="00C921F9">
        <w:t xml:space="preserve">  </w:t>
      </w:r>
      <w:r w:rsidR="0047234C">
        <w:t xml:space="preserve"> imenovan likvidator nad imovinom brisanog trgovačkog društva </w:t>
      </w:r>
      <w:r w:rsidR="00C921F9">
        <w:t>Djelatnost d.o.o. Đakovo</w:t>
      </w:r>
      <w:r w:rsidR="0047234C">
        <w:t>, budući brisano trgovačko dr</w:t>
      </w:r>
      <w:r w:rsidR="00C921F9">
        <w:t xml:space="preserve">uštvo ima imovinu, </w:t>
      </w:r>
      <w:r w:rsidR="00290624">
        <w:t>nekretnine, na kojim nekretninama RH Ministarstvo financija ima upisano založno pravo</w:t>
      </w:r>
      <w:r w:rsidR="002A0C97">
        <w:t>.</w:t>
      </w:r>
    </w:p>
    <w:p w:rsidRDefault="007C3655" w:rsidP="00545DD7" w:rsidR="007C3655">
      <w:pPr>
        <w:pStyle w:val="Tijeloteksta"/>
      </w:pPr>
    </w:p>
    <w:p w:rsidRDefault="002A0C97" w:rsidP="00545DD7" w:rsidR="00C75201">
      <w:pPr>
        <w:pStyle w:val="Tijeloteksta"/>
      </w:pPr>
      <w:r>
        <w:tab/>
        <w:t>Imenovani</w:t>
      </w:r>
      <w:r w:rsidR="007C3655">
        <w:t xml:space="preserve"> likvidator brisanog trgovačkog društva</w:t>
      </w:r>
      <w:r>
        <w:t xml:space="preserve"> Djelatnost d.o.o. Đakovo</w:t>
      </w:r>
      <w:r w:rsidR="007C3655">
        <w:t xml:space="preserve"> obj</w:t>
      </w:r>
      <w:r w:rsidR="00C75201">
        <w:t xml:space="preserve">avio je u NN br. </w:t>
      </w:r>
      <w:proofErr w:type="spellStart"/>
      <w:r w:rsidR="00C75201">
        <w:t>90</w:t>
      </w:r>
      <w:proofErr w:type="spellEnd"/>
      <w:r w:rsidR="00C75201">
        <w:t>/</w:t>
      </w:r>
      <w:proofErr w:type="spellStart"/>
      <w:r w:rsidR="00C75201">
        <w:t>14</w:t>
      </w:r>
      <w:proofErr w:type="spellEnd"/>
      <w:r w:rsidR="00C75201">
        <w:t xml:space="preserve"> od 25.7.</w:t>
      </w:r>
      <w:r>
        <w:t>2014.,</w:t>
      </w:r>
      <w:r w:rsidR="00C75201">
        <w:t xml:space="preserve"> NN br. </w:t>
      </w:r>
      <w:proofErr w:type="spellStart"/>
      <w:r w:rsidR="00C75201">
        <w:t>99</w:t>
      </w:r>
      <w:proofErr w:type="spellEnd"/>
      <w:r w:rsidR="00C75201">
        <w:t>/</w:t>
      </w:r>
      <w:proofErr w:type="spellStart"/>
      <w:r w:rsidR="00C75201">
        <w:t>14</w:t>
      </w:r>
      <w:proofErr w:type="spellEnd"/>
      <w:r w:rsidR="00C75201">
        <w:t xml:space="preserve"> od 13.8.2014 i NN br. </w:t>
      </w:r>
      <w:proofErr w:type="spellStart"/>
      <w:r w:rsidR="00C75201">
        <w:t>105</w:t>
      </w:r>
      <w:proofErr w:type="spellEnd"/>
      <w:r w:rsidR="00C75201">
        <w:t>/</w:t>
      </w:r>
      <w:proofErr w:type="spellStart"/>
      <w:r w:rsidR="00C75201">
        <w:t>14</w:t>
      </w:r>
      <w:proofErr w:type="spellEnd"/>
      <w:r w:rsidR="00C75201">
        <w:t xml:space="preserve"> od 29.8.</w:t>
      </w:r>
      <w:r>
        <w:t>2014. poziv v</w:t>
      </w:r>
      <w:r w:rsidR="007C3655">
        <w:t>jerovnicima da</w:t>
      </w:r>
      <w:r>
        <w:t xml:space="preserve"> prijave svoja potraživanja prema likvidacijskom dužniku brisanom trgovačkom društvu Djelatnost d.o.o. Đakovo. </w:t>
      </w:r>
      <w:r w:rsidR="00C75201">
        <w:t xml:space="preserve">U zakonskom roku svoju tražbinu prema likvidacijskom dužniku, u iznosu od </w:t>
      </w:r>
      <w:proofErr w:type="spellStart"/>
      <w:r w:rsidR="00C75201">
        <w:t>25.753</w:t>
      </w:r>
      <w:proofErr w:type="spellEnd"/>
      <w:r w:rsidR="00C75201">
        <w:t>,</w:t>
      </w:r>
      <w:proofErr w:type="spellStart"/>
      <w:r w:rsidR="00C75201">
        <w:t>72</w:t>
      </w:r>
      <w:proofErr w:type="spellEnd"/>
      <w:r w:rsidR="00C75201">
        <w:t xml:space="preserve"> kn prijavio je likvidacijski vjerovnik Žito d.o.o. iz Osijeka.</w:t>
      </w:r>
      <w:r w:rsidR="008A053B">
        <w:t xml:space="preserve"> Također</w:t>
      </w:r>
      <w:r w:rsidR="0098355A">
        <w:t>,</w:t>
      </w:r>
      <w:r w:rsidR="008A053B">
        <w:t xml:space="preserve"> na nekretninama u vlasništvu likvidacijskog dužnika  </w:t>
      </w:r>
      <w:r w:rsidR="0098355A">
        <w:t xml:space="preserve">upisano je pravo zaloga RH Ministarstvo financija  u iznosu od </w:t>
      </w:r>
      <w:proofErr w:type="spellStart"/>
      <w:r w:rsidR="0098355A">
        <w:t>24.794</w:t>
      </w:r>
      <w:proofErr w:type="spellEnd"/>
      <w:r w:rsidR="0098355A">
        <w:t>,</w:t>
      </w:r>
      <w:proofErr w:type="spellStart"/>
      <w:r w:rsidR="0098355A">
        <w:t>59</w:t>
      </w:r>
      <w:proofErr w:type="spellEnd"/>
      <w:r w:rsidR="0098355A">
        <w:t xml:space="preserve"> kn. </w:t>
      </w:r>
    </w:p>
    <w:p w:rsidRDefault="00C25F87" w:rsidP="00545DD7" w:rsidR="00C25F87">
      <w:pPr>
        <w:pStyle w:val="Tijeloteksta"/>
      </w:pPr>
    </w:p>
    <w:p w:rsidRDefault="00C25F87" w:rsidP="00545DD7" w:rsidR="00D70F0D">
      <w:pPr>
        <w:pStyle w:val="Tijeloteksta"/>
      </w:pPr>
      <w:r>
        <w:tab/>
        <w:t xml:space="preserve">Odredbom čl. </w:t>
      </w:r>
      <w:proofErr w:type="spellStart"/>
      <w:r>
        <w:t>437</w:t>
      </w:r>
      <w:proofErr w:type="spellEnd"/>
      <w:r w:rsidR="008A053B">
        <w:t>.</w:t>
      </w:r>
      <w:r>
        <w:t xml:space="preserve"> Stečajnog zakona (NN</w:t>
      </w:r>
      <w:r w:rsidR="00A157EE">
        <w:t xml:space="preserve"> br.</w:t>
      </w:r>
      <w:r>
        <w:t xml:space="preserve"> </w:t>
      </w:r>
      <w:proofErr w:type="spellStart"/>
      <w:r>
        <w:t>77</w:t>
      </w:r>
      <w:proofErr w:type="spellEnd"/>
      <w:r>
        <w:t>/</w:t>
      </w:r>
      <w:proofErr w:type="spellStart"/>
      <w:r>
        <w:t>15</w:t>
      </w:r>
      <w:proofErr w:type="spellEnd"/>
      <w:r w:rsidR="00A157EE">
        <w:t xml:space="preserve"> i NN br. </w:t>
      </w:r>
      <w:proofErr w:type="spellStart"/>
      <w:r w:rsidR="00A157EE">
        <w:t>104</w:t>
      </w:r>
      <w:proofErr w:type="spellEnd"/>
      <w:r w:rsidR="00A157EE">
        <w:t>/</w:t>
      </w:r>
      <w:proofErr w:type="spellStart"/>
      <w:r w:rsidR="00A157EE">
        <w:t>17</w:t>
      </w:r>
      <w:proofErr w:type="spellEnd"/>
      <w:r>
        <w:t>) određeno je</w:t>
      </w:r>
      <w:r w:rsidR="000B3FF5">
        <w:t>,</w:t>
      </w:r>
      <w:r>
        <w:t xml:space="preserve"> da se stečajni postupak nad imovinom pravne osobe koja je prestala postojati provodi</w:t>
      </w:r>
      <w:r w:rsidR="00B43579">
        <w:t>,</w:t>
      </w:r>
      <w:r>
        <w:t xml:space="preserve"> kad likvidator u postupku likvidacije nad imovinom pravne osobe koja je brisana iz sudskog registra na temelju prijavljenih tražbina</w:t>
      </w:r>
      <w:r w:rsidR="00B43579">
        <w:t>,</w:t>
      </w:r>
      <w:r>
        <w:t xml:space="preserve"> utvrdi da imovina nije dovoljna za namirenje svih tražbina vjerovnika s kamatama. Također</w:t>
      </w:r>
      <w:r w:rsidR="00B43579">
        <w:t>,</w:t>
      </w:r>
      <w:r w:rsidR="00A157EE">
        <w:t xml:space="preserve"> odredbom članka </w:t>
      </w:r>
      <w:proofErr w:type="spellStart"/>
      <w:r w:rsidR="00A157EE">
        <w:t>437</w:t>
      </w:r>
      <w:proofErr w:type="spellEnd"/>
      <w:r w:rsidR="008A053B">
        <w:t>.</w:t>
      </w:r>
      <w:r w:rsidR="00A157EE">
        <w:t xml:space="preserve"> stav 2</w:t>
      </w:r>
      <w:r w:rsidR="008A053B">
        <w:t>.</w:t>
      </w:r>
      <w:r w:rsidR="00A157EE">
        <w:t xml:space="preserve"> Stečajnog zakona </w:t>
      </w:r>
      <w:r>
        <w:t xml:space="preserve">određeno je da </w:t>
      </w:r>
      <w:r w:rsidR="00E3365C">
        <w:t xml:space="preserve">će se, </w:t>
      </w:r>
      <w:r>
        <w:t>u slučaju</w:t>
      </w:r>
      <w:r w:rsidR="00E3365C">
        <w:t xml:space="preserve"> otvaranja stečajnog postupka nad imovinom pravne osobe koja je prestala postojati, stečajnom masom, stečajna masa upisati u sudski registar. </w:t>
      </w:r>
    </w:p>
    <w:p w:rsidRDefault="00D70F0D" w:rsidP="00545DD7" w:rsidR="00D70F0D">
      <w:pPr>
        <w:pStyle w:val="Tijeloteksta"/>
      </w:pPr>
    </w:p>
    <w:p w:rsidRDefault="006F39D0" w:rsidP="006F39D0" w:rsidR="006F39D0">
      <w:pPr>
        <w:pStyle w:val="Tijeloteksta"/>
        <w:jc w:val="center"/>
      </w:pPr>
      <w:r>
        <w:lastRenderedPageBreak/>
        <w:t>4</w:t>
      </w:r>
    </w:p>
    <w:p w:rsidRDefault="006F39D0" w:rsidP="006F39D0" w:rsidR="006F39D0">
      <w:pPr>
        <w:jc w:val="right"/>
      </w:pPr>
      <w:proofErr w:type="spellStart"/>
      <w:r>
        <w:t>13</w:t>
      </w:r>
      <w:proofErr w:type="spellEnd"/>
      <w:r>
        <w:t xml:space="preserve"> S-</w:t>
      </w:r>
      <w:proofErr w:type="spellStart"/>
      <w:r>
        <w:t>134</w:t>
      </w:r>
      <w:proofErr w:type="spellEnd"/>
      <w:r>
        <w:t>/</w:t>
      </w:r>
      <w:proofErr w:type="spellStart"/>
      <w:r>
        <w:t>15</w:t>
      </w:r>
      <w:proofErr w:type="spellEnd"/>
      <w:r>
        <w:t>-4</w:t>
      </w:r>
    </w:p>
    <w:p w:rsidRDefault="006F39D0" w:rsidP="006F39D0" w:rsidR="006F39D0">
      <w:pPr>
        <w:pStyle w:val="Tijeloteksta"/>
        <w:jc w:val="center"/>
      </w:pPr>
    </w:p>
    <w:p w:rsidRDefault="006F39D0" w:rsidP="006F39D0" w:rsidR="006F39D0">
      <w:pPr>
        <w:pStyle w:val="Tijeloteksta"/>
        <w:jc w:val="center"/>
      </w:pPr>
    </w:p>
    <w:p w:rsidRDefault="006F39D0" w:rsidP="006F39D0" w:rsidR="006F39D0">
      <w:pPr>
        <w:pStyle w:val="Tijeloteksta"/>
        <w:jc w:val="center"/>
      </w:pPr>
    </w:p>
    <w:p w:rsidRDefault="006F39D0" w:rsidP="006F39D0" w:rsidR="006F39D0">
      <w:pPr>
        <w:pStyle w:val="Tijeloteksta"/>
        <w:jc w:val="center"/>
      </w:pPr>
    </w:p>
    <w:p w:rsidRDefault="00E3365C" w:rsidP="00D70F0D" w:rsidR="00C25F87">
      <w:pPr>
        <w:pStyle w:val="Tijeloteksta"/>
        <w:ind w:firstLine="708"/>
      </w:pPr>
      <w:r>
        <w:t>Kako je nakon izvršenog uvida u do</w:t>
      </w:r>
      <w:r w:rsidR="00D70F0D">
        <w:t xml:space="preserve">kumentaciju koja </w:t>
      </w:r>
      <w:proofErr w:type="spellStart"/>
      <w:r w:rsidR="00D70F0D">
        <w:t>prileži</w:t>
      </w:r>
      <w:proofErr w:type="spellEnd"/>
      <w:r w:rsidR="00D70F0D">
        <w:t xml:space="preserve"> spisu utvrđeno da su </w:t>
      </w:r>
      <w:r w:rsidR="00A157EE">
        <w:t xml:space="preserve">ispunjeni uvjeti za primjenu članka </w:t>
      </w:r>
      <w:proofErr w:type="spellStart"/>
      <w:r w:rsidR="00A157EE">
        <w:t>437</w:t>
      </w:r>
      <w:proofErr w:type="spellEnd"/>
      <w:r w:rsidR="008A053B">
        <w:t>.</w:t>
      </w:r>
      <w:r w:rsidR="00A157EE">
        <w:t xml:space="preserve"> Stečajnog zakona</w:t>
      </w:r>
      <w:r w:rsidR="00D70F0D">
        <w:t xml:space="preserve">, riješeno je kao u izreci. </w:t>
      </w:r>
    </w:p>
    <w:p w:rsidRDefault="001878D7" w:rsidP="00D70F0D" w:rsidR="001878D7">
      <w:pPr>
        <w:pStyle w:val="Tijeloteksta"/>
        <w:ind w:firstLine="708"/>
      </w:pPr>
    </w:p>
    <w:p w:rsidRDefault="001878D7" w:rsidP="001878D7" w:rsidR="0047234C">
      <w:pPr>
        <w:pStyle w:val="Tijeloteksta"/>
        <w:ind w:firstLine="708"/>
      </w:pPr>
      <w:r>
        <w:t>Stečajni upravitelj stečajne mase imenovan je metodom slučajnog odabira s liste A stečajnih upravitelja za područje nad</w:t>
      </w:r>
      <w:r w:rsidR="008A053B">
        <w:t xml:space="preserve">ležnosti ovog suda, sukladno članku </w:t>
      </w:r>
      <w:proofErr w:type="spellStart"/>
      <w:r w:rsidR="008A053B">
        <w:t>84</w:t>
      </w:r>
      <w:proofErr w:type="spellEnd"/>
      <w:r w:rsidR="008A053B">
        <w:t xml:space="preserve"> stav 1 Stečajnog zakona.</w:t>
      </w:r>
    </w:p>
    <w:p w:rsidRDefault="0047234C" w:rsidP="001878D7" w:rsidR="00EE1889">
      <w:pPr>
        <w:pStyle w:val="Tijeloteksta"/>
      </w:pPr>
      <w:r>
        <w:tab/>
      </w:r>
    </w:p>
    <w:p w:rsidRDefault="00B80B93" w:rsidP="0070172A" w:rsidR="0070172A">
      <w:pPr>
        <w:jc w:val="center"/>
      </w:pPr>
      <w:r>
        <w:t>U Osijeku</w:t>
      </w:r>
      <w:r w:rsidR="0098355A">
        <w:t xml:space="preserve"> </w:t>
      </w:r>
      <w:proofErr w:type="spellStart"/>
      <w:r w:rsidR="0098355A">
        <w:t>27</w:t>
      </w:r>
      <w:proofErr w:type="spellEnd"/>
      <w:r w:rsidR="0098355A">
        <w:t xml:space="preserve">. studeni </w:t>
      </w:r>
      <w:proofErr w:type="spellStart"/>
      <w:r w:rsidR="0098355A">
        <w:t>2017</w:t>
      </w:r>
      <w:proofErr w:type="spellEnd"/>
      <w:r w:rsidR="0098355A">
        <w:t xml:space="preserve">. </w:t>
      </w:r>
      <w:r w:rsidR="005A2E90">
        <w:t xml:space="preserve"> </w:t>
      </w:r>
    </w:p>
    <w:p w:rsidRDefault="006F39D0" w:rsidP="0070172A" w:rsidR="006F39D0">
      <w:pPr>
        <w:jc w:val="center"/>
      </w:pPr>
    </w:p>
    <w:p w:rsidRDefault="00175DAB" w:rsidP="001878D7" w:rsidR="00175DAB"/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8355A" w:rsidP="0070172A" w:rsidR="0098355A">
      <w:pPr>
        <w:jc w:val="both"/>
      </w:pPr>
      <w:r>
        <w:t xml:space="preserve">Maja Kocijan  </w:t>
      </w:r>
    </w:p>
    <w:p w:rsidRDefault="0098355A" w:rsidP="0070172A" w:rsidR="00175DAB">
      <w:pPr>
        <w:jc w:val="both"/>
      </w:pPr>
      <w:r>
        <w:t xml:space="preserve">   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6F39D0" w:rsidP="00D65948" w:rsidR="006F39D0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EE1889" w:rsidP="00D65948" w:rsidR="00EE1889">
      <w:pPr>
        <w:jc w:val="both"/>
      </w:pPr>
    </w:p>
    <w:p w:rsidRDefault="0070172A" w:rsidP="00D65948" w:rsidR="0070172A">
      <w:pPr>
        <w:jc w:val="both"/>
      </w:pPr>
      <w:r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574BF9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Likvidator brisanog društva </w:t>
      </w:r>
      <w:r w:rsidR="0098355A">
        <w:t xml:space="preserve"> Djelatnost d.o.o. Đakovo – Tihomir Zec</w:t>
      </w:r>
    </w:p>
    <w:p w:rsidRDefault="00574BF9" w:rsidP="0095264F" w:rsidR="0095264F">
      <w:pPr>
        <w:pStyle w:val="Tijeloteksta"/>
        <w:numPr>
          <w:ilvl w:val="0"/>
          <w:numId w:val="21"/>
        </w:numPr>
        <w:jc w:val="left"/>
      </w:pPr>
      <w:r>
        <w:t>Stečajni upravitelj</w:t>
      </w:r>
      <w:r w:rsidR="0098355A">
        <w:t xml:space="preserve"> </w:t>
      </w:r>
      <w:r w:rsidR="00BD0A7E">
        <w:t>Ivan Perković</w:t>
      </w:r>
    </w:p>
    <w:p w:rsidRDefault="00FC16E3" w:rsidP="00D65948" w:rsidR="0070172A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95264F" w:rsidP="00D65948" w:rsidR="0095264F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5264F" w:rsidP="00D65948" w:rsidR="0070172A">
      <w:pPr>
        <w:pStyle w:val="Tijeloteksta"/>
        <w:numPr>
          <w:ilvl w:val="0"/>
          <w:numId w:val="21"/>
        </w:numPr>
        <w:jc w:val="left"/>
      </w:pPr>
      <w:r>
        <w:t>Porezna uprava Osijek</w:t>
      </w:r>
    </w:p>
    <w:p w:rsidRDefault="0095264F" w:rsidP="00D65948" w:rsidR="008226B5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BD0A7E" w:rsidP="00D65948" w:rsidR="0070172A">
      <w:pPr>
        <w:pStyle w:val="Tijeloteksta"/>
        <w:numPr>
          <w:ilvl w:val="0"/>
          <w:numId w:val="21"/>
        </w:numPr>
        <w:jc w:val="left"/>
      </w:pPr>
      <w:r>
        <w:t>Registar – odmah -neposredno</w:t>
      </w:r>
    </w:p>
    <w:p w:rsidRDefault="007357F1" w:rsidP="00D65948" w:rsidR="007357F1">
      <w:pPr>
        <w:pStyle w:val="Tijeloteksta"/>
        <w:numPr>
          <w:ilvl w:val="0"/>
          <w:numId w:val="21"/>
        </w:numPr>
        <w:jc w:val="left"/>
      </w:pPr>
      <w:r>
        <w:t>Općinski sud u Osijeku zemljišno knjižni odjel</w:t>
      </w:r>
      <w:r w:rsidR="00BD0A7E">
        <w:t xml:space="preserve"> Đakovo</w:t>
      </w:r>
    </w:p>
    <w:p w:rsidRDefault="00574BF9" w:rsidP="00D65948" w:rsidR="00574BF9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BD0A7E">
        <w:t>14</w:t>
      </w:r>
      <w:proofErr w:type="spellEnd"/>
      <w:r w:rsidR="00BD0A7E">
        <w:t>/3/</w:t>
      </w:r>
      <w:proofErr w:type="spellStart"/>
      <w:r w:rsidR="00BD0A7E">
        <w:t>18</w:t>
      </w:r>
      <w:proofErr w:type="spellEnd"/>
      <w:r w:rsidR="00BD0A7E">
        <w:t xml:space="preserve"> </w:t>
      </w:r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1665BC" w:rsidR="005A2E90">
      <w:headerReference w:type="even" r:id="rId10"/>
      <w:headerReference w:type="default" r:id="rId11"/>
      <w:pgSz w:code="9" w:h="16838" w:w="11906"/>
      <w:pgMar w:gutter="0" w:footer="709" w:header="709" w:left="1704" w:bottom="1418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3FB" w:rsidR="009843FB">
      <w:r>
        <w:separator/>
      </w:r>
    </w:p>
  </w:endnote>
  <w:endnote w:id="0" w:type="continuationSeparator">
    <w:p w:rsidRDefault="009843FB" w:rsidR="0098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3FB" w:rsidR="009843FB">
      <w:r>
        <w:separator/>
      </w:r>
    </w:p>
  </w:footnote>
  <w:footnote w:id="0" w:type="continuationSeparator">
    <w:p w:rsidRDefault="009843FB" w:rsidR="00984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7FFD69CC"/>
    <w:multiLevelType w:val="hybridMultilevel"/>
    <w:tmpl w:val="E01E6BC8"/>
    <w:lvl w:tplc="745EB78A" w:ilvl="0">
      <w:start w:val="27"/>
      <w:numFmt w:val="decimal"/>
      <w:lvlText w:val="%1.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095E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0BE"/>
    <w:rsid w:val="00074DFF"/>
    <w:rsid w:val="000773AC"/>
    <w:rsid w:val="00081819"/>
    <w:rsid w:val="00084FDB"/>
    <w:rsid w:val="000906F4"/>
    <w:rsid w:val="000959DB"/>
    <w:rsid w:val="000A604F"/>
    <w:rsid w:val="000B17D9"/>
    <w:rsid w:val="000B3FF5"/>
    <w:rsid w:val="000C20F1"/>
    <w:rsid w:val="000C6B94"/>
    <w:rsid w:val="000D05DE"/>
    <w:rsid w:val="000D070D"/>
    <w:rsid w:val="000D0D6D"/>
    <w:rsid w:val="000D1B7B"/>
    <w:rsid w:val="000D1E28"/>
    <w:rsid w:val="000D306B"/>
    <w:rsid w:val="000D502D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43A3D"/>
    <w:rsid w:val="00146A6E"/>
    <w:rsid w:val="00156A96"/>
    <w:rsid w:val="0016016C"/>
    <w:rsid w:val="00163019"/>
    <w:rsid w:val="0016402E"/>
    <w:rsid w:val="00165F5F"/>
    <w:rsid w:val="001665BC"/>
    <w:rsid w:val="0017290A"/>
    <w:rsid w:val="00172B16"/>
    <w:rsid w:val="00172E30"/>
    <w:rsid w:val="00175DAB"/>
    <w:rsid w:val="00176338"/>
    <w:rsid w:val="001812E4"/>
    <w:rsid w:val="001815F2"/>
    <w:rsid w:val="00182EDD"/>
    <w:rsid w:val="00187113"/>
    <w:rsid w:val="001878D7"/>
    <w:rsid w:val="00190AA6"/>
    <w:rsid w:val="001916F5"/>
    <w:rsid w:val="0019220F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0791"/>
    <w:rsid w:val="001F46ED"/>
    <w:rsid w:val="001F79BC"/>
    <w:rsid w:val="00200B6E"/>
    <w:rsid w:val="00201712"/>
    <w:rsid w:val="0020298B"/>
    <w:rsid w:val="0020629A"/>
    <w:rsid w:val="00210DA4"/>
    <w:rsid w:val="00212F71"/>
    <w:rsid w:val="002142C7"/>
    <w:rsid w:val="00217ADA"/>
    <w:rsid w:val="00223C8E"/>
    <w:rsid w:val="002316A9"/>
    <w:rsid w:val="00231B84"/>
    <w:rsid w:val="00232E4E"/>
    <w:rsid w:val="00241BAD"/>
    <w:rsid w:val="00245F06"/>
    <w:rsid w:val="00251FDC"/>
    <w:rsid w:val="0025600A"/>
    <w:rsid w:val="0026541A"/>
    <w:rsid w:val="00271701"/>
    <w:rsid w:val="00275CB7"/>
    <w:rsid w:val="00281834"/>
    <w:rsid w:val="00283484"/>
    <w:rsid w:val="00284FA3"/>
    <w:rsid w:val="00285D3B"/>
    <w:rsid w:val="00290624"/>
    <w:rsid w:val="00291B9C"/>
    <w:rsid w:val="00293D91"/>
    <w:rsid w:val="00295A96"/>
    <w:rsid w:val="002A0C97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7D23"/>
    <w:rsid w:val="003A3BC5"/>
    <w:rsid w:val="003B447E"/>
    <w:rsid w:val="003B5A72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3428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34C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374"/>
    <w:rsid w:val="00513FB9"/>
    <w:rsid w:val="0051799B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4BF9"/>
    <w:rsid w:val="00575DD4"/>
    <w:rsid w:val="00576650"/>
    <w:rsid w:val="00585FD0"/>
    <w:rsid w:val="005A2E90"/>
    <w:rsid w:val="005A4ABC"/>
    <w:rsid w:val="005A554F"/>
    <w:rsid w:val="005B403D"/>
    <w:rsid w:val="005B5824"/>
    <w:rsid w:val="005C0DA7"/>
    <w:rsid w:val="005C18BA"/>
    <w:rsid w:val="005C1E78"/>
    <w:rsid w:val="005D6588"/>
    <w:rsid w:val="005D79CB"/>
    <w:rsid w:val="005E4BB3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6178"/>
    <w:rsid w:val="006B7CCC"/>
    <w:rsid w:val="006C1674"/>
    <w:rsid w:val="006C1C8C"/>
    <w:rsid w:val="006C2E22"/>
    <w:rsid w:val="006C6791"/>
    <w:rsid w:val="006D19A4"/>
    <w:rsid w:val="006E4601"/>
    <w:rsid w:val="006E4910"/>
    <w:rsid w:val="006F39D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28CC"/>
    <w:rsid w:val="00744AD7"/>
    <w:rsid w:val="0074711B"/>
    <w:rsid w:val="00755B23"/>
    <w:rsid w:val="00757D03"/>
    <w:rsid w:val="00760964"/>
    <w:rsid w:val="00761510"/>
    <w:rsid w:val="00764EF6"/>
    <w:rsid w:val="007762A0"/>
    <w:rsid w:val="00776728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3655"/>
    <w:rsid w:val="007E26A2"/>
    <w:rsid w:val="007E56A4"/>
    <w:rsid w:val="007F0309"/>
    <w:rsid w:val="007F1960"/>
    <w:rsid w:val="007F3C1E"/>
    <w:rsid w:val="007F5322"/>
    <w:rsid w:val="007F7905"/>
    <w:rsid w:val="00800A01"/>
    <w:rsid w:val="0080666F"/>
    <w:rsid w:val="008101C3"/>
    <w:rsid w:val="00813D42"/>
    <w:rsid w:val="00814520"/>
    <w:rsid w:val="00820D28"/>
    <w:rsid w:val="008226B5"/>
    <w:rsid w:val="00822DC0"/>
    <w:rsid w:val="00823603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1B48"/>
    <w:rsid w:val="008948B7"/>
    <w:rsid w:val="008A053B"/>
    <w:rsid w:val="008A4161"/>
    <w:rsid w:val="008B061F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2D84"/>
    <w:rsid w:val="00946D9D"/>
    <w:rsid w:val="0095264F"/>
    <w:rsid w:val="009600F4"/>
    <w:rsid w:val="00971D1E"/>
    <w:rsid w:val="0098127F"/>
    <w:rsid w:val="0098355A"/>
    <w:rsid w:val="009843FB"/>
    <w:rsid w:val="009847DF"/>
    <w:rsid w:val="0099066D"/>
    <w:rsid w:val="00994095"/>
    <w:rsid w:val="00994DCA"/>
    <w:rsid w:val="009973F4"/>
    <w:rsid w:val="009A7387"/>
    <w:rsid w:val="009B0076"/>
    <w:rsid w:val="009B2EAC"/>
    <w:rsid w:val="009B64E6"/>
    <w:rsid w:val="009C13EB"/>
    <w:rsid w:val="009C36A9"/>
    <w:rsid w:val="009C6677"/>
    <w:rsid w:val="009C68C0"/>
    <w:rsid w:val="009D0CF7"/>
    <w:rsid w:val="009D636E"/>
    <w:rsid w:val="009E0AC0"/>
    <w:rsid w:val="009E20D8"/>
    <w:rsid w:val="009F0022"/>
    <w:rsid w:val="009F539C"/>
    <w:rsid w:val="00A025E8"/>
    <w:rsid w:val="00A07AC6"/>
    <w:rsid w:val="00A157EE"/>
    <w:rsid w:val="00A22F9B"/>
    <w:rsid w:val="00A30AE4"/>
    <w:rsid w:val="00A37E23"/>
    <w:rsid w:val="00A402F9"/>
    <w:rsid w:val="00A47C08"/>
    <w:rsid w:val="00A50975"/>
    <w:rsid w:val="00A51D1A"/>
    <w:rsid w:val="00A53759"/>
    <w:rsid w:val="00A73C12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43579"/>
    <w:rsid w:val="00B57CC3"/>
    <w:rsid w:val="00B607EF"/>
    <w:rsid w:val="00B6527A"/>
    <w:rsid w:val="00B66E48"/>
    <w:rsid w:val="00B66EC7"/>
    <w:rsid w:val="00B701D2"/>
    <w:rsid w:val="00B74508"/>
    <w:rsid w:val="00B76AA7"/>
    <w:rsid w:val="00B80B93"/>
    <w:rsid w:val="00B93CD6"/>
    <w:rsid w:val="00BA475B"/>
    <w:rsid w:val="00BA5747"/>
    <w:rsid w:val="00BA62EC"/>
    <w:rsid w:val="00BA6E46"/>
    <w:rsid w:val="00BB0CEE"/>
    <w:rsid w:val="00BC0EB4"/>
    <w:rsid w:val="00BC33DE"/>
    <w:rsid w:val="00BC534B"/>
    <w:rsid w:val="00BC7F56"/>
    <w:rsid w:val="00BD0A7E"/>
    <w:rsid w:val="00BD5D32"/>
    <w:rsid w:val="00BD7303"/>
    <w:rsid w:val="00BD789F"/>
    <w:rsid w:val="00BD7AA1"/>
    <w:rsid w:val="00BE1278"/>
    <w:rsid w:val="00BE3746"/>
    <w:rsid w:val="00BE57EB"/>
    <w:rsid w:val="00BF22CB"/>
    <w:rsid w:val="00C04596"/>
    <w:rsid w:val="00C06D60"/>
    <w:rsid w:val="00C1381A"/>
    <w:rsid w:val="00C15361"/>
    <w:rsid w:val="00C1649E"/>
    <w:rsid w:val="00C25F87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75201"/>
    <w:rsid w:val="00C8158A"/>
    <w:rsid w:val="00C9197B"/>
    <w:rsid w:val="00C921F9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F0D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365C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E5DED"/>
    <w:rsid w:val="00EF08B5"/>
    <w:rsid w:val="00EF7AD2"/>
    <w:rsid w:val="00F031AC"/>
    <w:rsid w:val="00F1094F"/>
    <w:rsid w:val="00F135B3"/>
    <w:rsid w:val="00F316B6"/>
    <w:rsid w:val="00F402F3"/>
    <w:rsid w:val="00F42043"/>
    <w:rsid w:val="00F4456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251F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251F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DJELATNOST d.o.o. proizvodnja, trgovina i usluge</izvorni_sadrzaj>
    <derivirana_varijabla naziv="DomainObject.Predmet.ProtustrankaFormated_1">  DJELATNOST d.o.o. proizvodnja, trgovina i usluge</derivirana_varijabla>
  </DomainObject.Predmet.ProtustrankaFormated>
  <DomainObject.Predmet.ProtustrankaFormatedOIB>
    <izvorni_sadrzaj>  DJELATNOST d.o.o. proizvodnja, trgovina i usluge, OIB 54609979875</izvorni_sadrzaj>
    <derivirana_varijabla naziv="DomainObject.Predmet.ProtustrankaFormatedOIB_1">  DJELATNOST d.o.o. proizvodnja, trgovina i usluge, OIB 54609979875</derivirana_varijabla>
  </DomainObject.Predmet.ProtustrankaFormatedOIB>
  <DomainObject.Predmet.ProtustrankaFormatedWithAdress>
    <izvorni_sadrzaj> DJELATNOST d.o.o. proizvodnja, trgovina i usluge, F.Račkog 144/2, 31400 Đakovo</izvorni_sadrzaj>
    <derivirana_varijabla naziv="DomainObject.Predmet.ProtustrankaFormatedWithAdress_1"> DJELATNOST d.o.o. proizvodnja, trgovina i usluge, F.Račkog 144/2, 31400 Đakovo</derivirana_varijabla>
  </DomainObject.Predmet.ProtustrankaFormatedWithAdress>
  <DomainObject.Predmet.ProtustrankaFormatedWithAdressOIB>
    <izvorni_sadrzaj> DJELATNOST d.o.o. proizvodnja, trgovina i usluge, OIB 54609979875, F.Račkog 144/2, 31400 Đakovo</izvorni_sadrzaj>
    <derivirana_varijabla naziv="DomainObject.Predmet.ProtustrankaFormatedWithAdressOIB_1"> DJELATNOST d.o.o. proizvodnja, trgovina i usluge, OIB 54609979875, F.Račkog 144/2, 31400 Đakovo</derivirana_varijabla>
  </DomainObject.Predmet.ProtustrankaFormatedWithAdressOIB>
  <DomainObject.Predmet.ProtustrankaWithAdress>
    <izvorni_sadrzaj>DJELATNOST d.o.o. proizvodnja, trgovina i usluge F.Račkog 144/2, 31400 Đakovo</izvorni_sadrzaj>
    <derivirana_varijabla naziv="DomainObject.Predmet.ProtustrankaWithAdress_1">DJELATNOST d.o.o. proizvodnja, trgovina i usluge F.Račkog 144/2, 31400 Đakovo</derivirana_varijabla>
  </DomainObject.Predmet.ProtustrankaWithAdress>
  <DomainObject.Predmet.ProtustrankaWithAdressOIB>
    <izvorni_sadrzaj>DJELATNOST d.o.o. proizvodnja, trgovina i usluge, OIB 54609979875, F.Račkog 144/2, 31400 Đakovo</izvorni_sadrzaj>
    <derivirana_varijabla naziv="DomainObject.Predmet.ProtustrankaWithAdressOIB_1">DJELATNOST d.o.o. proizvodnja, trgovina i usluge, OIB 54609979875, F.Račkog 144/2, 31400 Đakovo</derivirana_varijabla>
  </DomainObject.Predmet.ProtustrankaWithAdressOIB>
  <DomainObject.Predmet.ProtustrankaNazivFormated>
    <izvorni_sadrzaj>DJELATNOST d.o.o. proizvodnja, trgovina i usluge</izvorni_sadrzaj>
    <derivirana_varijabla naziv="DomainObject.Predmet.ProtustrankaNazivFormated_1">DJELATNOST d.o.o. proizvodnja, trgovina i usluge</derivirana_varijabla>
  </DomainObject.Predmet.ProtustrankaNazivFormated>
  <DomainObject.Predmet.ProtustrankaNazivFormatedOIB>
    <izvorni_sadrzaj>DJELATNOST d.o.o. proizvodnja, trgovina i usluge, OIB 54609979875</izvorni_sadrzaj>
    <derivirana_varijabla naziv="DomainObject.Predmet.ProtustrankaNazivFormatedOIB_1">DJELATNOST d.o.o. proizvodnja, trgovina i usluge, OIB 54609979875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ZEC, likvidator</izvorni_sadrzaj>
    <derivirana_varijabla naziv="DomainObject.Predmet.StrankaFormated_1">  TIHOMIR ZEC, likvidator</derivirana_varijabla>
  </DomainObject.Predmet.StrankaFormated>
  <DomainObject.Predmet.StrankaFormatedOIB>
    <izvorni_sadrzaj>  TIHOMIR ZEC, likvidator</izvorni_sadrzaj>
    <derivirana_varijabla naziv="DomainObject.Predmet.StrankaFormatedOIB_1">  TIHOMIR ZEC, likvidator</derivirana_varijabla>
  </DomainObject.Predmet.StrankaFormatedOIB>
  <DomainObject.Predmet.StrankaFormatedWithAdress>
    <izvorni_sadrzaj> TIHOMIR ZEC, likvidator</izvorni_sadrzaj>
    <derivirana_varijabla naziv="DomainObject.Predmet.StrankaFormatedWithAdress_1"> TIHOMIR ZEC, likvidator</derivirana_varijabla>
  </DomainObject.Predmet.StrankaFormatedWithAdress>
  <DomainObject.Predmet.StrankaFormatedWithAdressOIB>
    <izvorni_sadrzaj> TIHOMIR ZEC, likvidator</izvorni_sadrzaj>
    <derivirana_varijabla naziv="DomainObject.Predmet.StrankaFormatedWithAdressOIB_1"> TIHOMIR ZEC, likvidator</derivirana_varijabla>
  </DomainObject.Predmet.StrankaFormatedWithAdressOIB>
  <DomainObject.Predmet.StrankaWithAdress>
    <izvorni_sadrzaj>TIHOMIR ZEC, likvidator </izvorni_sadrzaj>
    <derivirana_varijabla naziv="DomainObject.Predmet.StrankaWithAdress_1">TIHOMIR ZEC, likvidator </derivirana_varijabla>
  </DomainObject.Predmet.StrankaWithAdress>
  <DomainObject.Predmet.StrankaWithAdressOIB>
    <izvorni_sadrzaj>TIHOMIR ZEC, likvidator</izvorni_sadrzaj>
    <derivirana_varijabla naziv="DomainObject.Predmet.StrankaWithAdressOIB_1">TIHOMIR ZEC, likvidator</derivirana_varijabla>
  </DomainObject.Predmet.StrankaWithAdressOIB>
  <DomainObject.Predmet.StrankaNazivFormated>
    <izvorni_sadrzaj>TIHOMIR ZEC, likvidator</izvorni_sadrzaj>
    <derivirana_varijabla naziv="DomainObject.Predmet.StrankaNazivFormated_1">TIHOMIR ZEC, likvidator</derivirana_varijabla>
  </DomainObject.Predmet.StrankaNazivFormated>
  <DomainObject.Predmet.StrankaNazivFormatedOIB>
    <izvorni_sadrzaj>TIHOMIR ZEC, likvidator</izvorni_sadrzaj>
    <derivirana_varijabla naziv="DomainObject.Predmet.StrankaNazivFormatedOIB_1">TIHOMIR ZEC,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TIHOMIR ZEC, likvidator</item>
    </izvorni_sadrzaj>
    <derivirana_varijabla naziv="DomainObject.Predmet.StrankaListFormated_1">
      <item>TIHOMIR ZEC, likvidator</item>
    </derivirana_varijabla>
  </DomainObject.Predmet.StrankaListFormated>
  <DomainObject.Predmet.StrankaListFormatedOIB>
    <izvorni_sadrzaj>
      <item>TIHOMIR ZEC, likvidator</item>
    </izvorni_sadrzaj>
    <derivirana_varijabla naziv="DomainObject.Predmet.StrankaListFormatedOIB_1">
      <item>TIHOMIR ZEC, likvidator</item>
    </derivirana_varijabla>
  </DomainObject.Predmet.StrankaListFormatedOIB>
  <DomainObject.Predmet.StrankaListFormatedWithAdress>
    <izvorni_sadrzaj>
      <item>TIHOMIR ZEC, likvidator</item>
    </izvorni_sadrzaj>
    <derivirana_varijabla naziv="DomainObject.Predmet.StrankaListFormatedWithAdress_1">
      <item>TIHOMIR ZEC, likvidator</item>
    </derivirana_varijabla>
  </DomainObject.Predmet.StrankaListFormatedWithAdress>
  <DomainObject.Predmet.StrankaListFormatedWithAdressOIB>
    <izvorni_sadrzaj>
      <item>TIHOMIR ZEC, likvidator</item>
    </izvorni_sadrzaj>
    <derivirana_varijabla naziv="DomainObject.Predmet.StrankaListFormatedWithAdressOIB_1">
      <item>TIHOMIR ZEC, likvidator</item>
    </derivirana_varijabla>
  </DomainObject.Predmet.StrankaListFormatedWithAdressOIB>
  <DomainObject.Predmet.StrankaListNazivFormated>
    <izvorni_sadrzaj>
      <item>TIHOMIR ZEC, likvidator</item>
    </izvorni_sadrzaj>
    <derivirana_varijabla naziv="DomainObject.Predmet.StrankaListNazivFormated_1">
      <item>TIHOMIR ZEC, likvidator</item>
    </derivirana_varijabla>
  </DomainObject.Predmet.StrankaListNazivFormated>
  <DomainObject.Predmet.StrankaListNazivFormatedOIB>
    <izvorni_sadrzaj>
      <item>TIHOMIR ZEC, likvidator</item>
    </izvorni_sadrzaj>
    <derivirana_varijabla naziv="DomainObject.Predmet.StrankaListNazivFormatedOIB_1">
      <item>TIHOMIR ZEC, likvidator</item>
    </derivirana_varijabla>
  </DomainObject.Predmet.StrankaListNazivFormatedOIB>
  <DomainObject.Predmet.ProtuStrankaListFormated>
    <izvorni_sadrzaj>
      <item>DJELATNOST d.o.o. proizvodnja, trgovina i usluge</item>
    </izvorni_sadrzaj>
    <derivirana_varijabla naziv="DomainObject.Predmet.ProtuStrankaListFormated_1">
      <item>DJELATNOST d.o.o. proizvodnja, trgovina i usluge</item>
    </derivirana_varijabla>
  </DomainObject.Predmet.ProtuStrankaListFormated>
  <DomainObject.Predmet.ProtuStrankaListFormatedOIB>
    <izvorni_sadrzaj>
      <item>DJELATNOST d.o.o. proizvodnja, trgovina i usluge, OIB 54609979875</item>
    </izvorni_sadrzaj>
    <derivirana_varijabla naziv="DomainObject.Predmet.ProtuStrankaListFormatedOIB_1">
      <item>DJELATNOST d.o.o. proizvodnja, trgovina i usluge, OIB 54609979875</item>
    </derivirana_varijabla>
  </DomainObject.Predmet.ProtuStrankaListFormatedOIB>
  <DomainObject.Predmet.ProtuStrankaListFormatedWithAdress>
    <izvorni_sadrzaj>
      <item>DJELATNOST d.o.o. proizvodnja, trgovina i usluge, F.Račkog 144/2, 31400 Đakovo</item>
    </izvorni_sadrzaj>
    <derivirana_varijabla naziv="DomainObject.Predmet.ProtuStrankaListFormatedWithAdress_1">
      <item>DJELATNOST d.o.o. proizvodnja, trgovina i usluge, F.Račkog 144/2, 31400 Đakovo</item>
    </derivirana_varijabla>
  </DomainObject.Predmet.ProtuStrankaListFormatedWithAdress>
  <DomainObject.Predmet.ProtuStrankaListFormatedWithAdressOIB>
    <izvorni_sadrzaj>
      <item>DJELATNOST d.o.o. proizvodnja, trgovina i usluge, OIB 54609979875, F.Račkog 144/2, 31400 Đakovo</item>
    </izvorni_sadrzaj>
    <derivirana_varijabla naziv="DomainObject.Predmet.ProtuStrankaListFormatedWithAdressOIB_1">
      <item>DJELATNOST d.o.o. proizvodnja, trgovina i usluge, OIB 54609979875, F.Račkog 144/2, 31400 Đakovo</item>
    </derivirana_varijabla>
  </DomainObject.Predmet.ProtuStrankaListFormatedWithAdressOIB>
  <DomainObject.Predmet.ProtuStrankaListNazivFormated>
    <izvorni_sadrzaj>
      <item>DJELATNOST d.o.o. proizvodnja, trgovina i usluge</item>
    </izvorni_sadrzaj>
    <derivirana_varijabla naziv="DomainObject.Predmet.ProtuStrankaListNazivFormated_1">
      <item>DJELATNOST d.o.o. proizvodnja, trgovina i usluge</item>
    </derivirana_varijabla>
  </DomainObject.Predmet.ProtuStrankaListNazivFormated>
  <DomainObject.Predmet.ProtuStrankaListNazivFormatedOIB>
    <izvorni_sadrzaj>
      <item>DJELATNOST d.o.o. proizvodnja, trgovina i usluge, OIB 54609979875</item>
    </izvorni_sadrzaj>
    <derivirana_varijabla naziv="DomainObject.Predmet.ProtuStrankaListNazivFormatedOIB_1">
      <item>DJELATNOST d.o.o. proizvodnja, trgovina i usluge, OIB 54609979875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ZEC, likvidator</izvorni_sadrzaj>
    <derivirana_varijabla naziv="DomainObject.Predmet.StrankaIDrugi_1">TIHOMIR ZEC, likvidator</derivirana_varijabla>
  </DomainObject.Predmet.StrankaIDrugi>
  <DomainObject.Predmet.ProtustrankaIDrugi>
    <izvorni_sadrzaj>DJELATNOST d.o.o. proizvodnja, trgovina i usluge</izvorni_sadrzaj>
    <derivirana_varijabla naziv="DomainObject.Predmet.ProtustrankaIDrugi_1">DJELATNOST d.o.o. proizvodnja, trgovina i usluge</derivirana_varijabla>
  </DomainObject.Predmet.ProtustrankaIDrugi>
  <DomainObject.Predmet.StrankaIDrugiAdressOIB>
    <izvorni_sadrzaj>TIHOMIR ZEC, likvidator</izvorni_sadrzaj>
    <derivirana_varijabla naziv="DomainObject.Predmet.StrankaIDrugiAdressOIB_1">TIHOMIR ZEC, likvidator</derivirana_varijabla>
  </DomainObject.Predmet.StrankaIDrugiAdressOIB>
  <DomainObject.Predmet.ProtustrankaIDrugiAdressOIB>
    <izvorni_sadrzaj>DJELATNOST d.o.o. proizvodnja, trgovina i usluge, OIB 54609979875, F.Račkog 144/2, 31400 Đakovo</izvorni_sadrzaj>
    <derivirana_varijabla naziv="DomainObject.Predmet.ProtustrankaIDrugiAdressOIB_1">DJELATNOST d.o.o. proizvodnja, trgovina i usluge, OIB 54609979875, F.Račkog 144/2,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ZEC, likvidator</item>
      <item>DJELATNOST d.o.o. proizvodnja, trgovina i usluge</item>
    </izvorni_sadrzaj>
    <derivirana_varijabla naziv="DomainObject.Predmet.SudioniciListNaziv_1">
      <item>TIHOMIR ZEC, likvidator</item>
      <item>DJELATNOST d.o.o. proizvodnja, trgovina i usluge</item>
    </derivirana_varijabla>
  </DomainObject.Predmet.SudioniciListNaziv>
  <DomainObject.Predmet.SudioniciListAdressOIB>
    <izvorni_sadrzaj>
      <item>TIHOMIR ZEC, likvidator</item>
      <item>DJELATNOST d.o.o. proizvodnja, trgovina i usluge, OIB 54609979875, F.Račkog 144/2,31400 Đakovo</item>
    </izvorni_sadrzaj>
    <derivirana_varijabla naziv="DomainObject.Predmet.SudioniciListAdressOIB_1">
      <item>TIHOMIR ZEC, likvidator</item>
      <item>DJELATNOST d.o.o. proizvodnja, trgovina i usluge, OIB 54609979875, F.Račkog 144/2,31400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54609979875</item>
    </izvorni_sadrzaj>
    <derivirana_varijabla naziv="DomainObject.Predmet.SudioniciListNazivOIB_1">
      <item>, OIB null</item>
      <item>, OIB 54609979875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1263</properties:Words>
  <properties:Characters>7139</properties:Characters>
  <properties:Lines>190</properties:Lines>
  <properties:Paragraphs>61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8581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2017-11-27T11:43:00Z</dcterms:created>
  <dc:creator>hermanj</dc:creator>
  <cp:lastModifiedBy>Maja Kocijan</cp:lastModifiedBy>
  <cp:lastPrinted>2016-08-01T09:32:00Z</cp:lastPrinted>
  <dcterms:modified xmlns:xsi="http://www.w3.org/2001/XMLSchema-instance" xsi:type="dcterms:W3CDTF">2017-11-27T12:32:00Z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