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a359" w14:paraId="b61a359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871269" cx="655608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0404" cx="65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F0387A">
        <w:rPr>
          <w:rFonts w:cs="Times New Roman" w:eastAsia="Times New Roman"/>
          <w:lang w:eastAsia="hr-HR"/>
        </w:rPr>
        <w:t>14</w:t>
      </w:r>
      <w:r w:rsidR="005A2FEC">
        <w:rPr>
          <w:rFonts w:cs="Times New Roman" w:eastAsia="Times New Roman"/>
          <w:lang w:eastAsia="hr-HR"/>
        </w:rPr>
        <w:t>76</w:t>
      </w:r>
      <w:proofErr w:type="spellEnd"/>
      <w:r w:rsidR="0034556E">
        <w:rPr>
          <w:rFonts w:cs="Times New Roman" w:eastAsia="Times New Roman"/>
          <w:lang w:eastAsia="hr-HR"/>
        </w:rPr>
        <w:t>/</w:t>
      </w:r>
      <w:proofErr w:type="spellStart"/>
      <w:r w:rsidR="0034556E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34556E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proofErr w:type="spellStart"/>
      <w:r w:rsidR="005A2FEC" w:rsidRPr="005A2FEC">
        <w:t>RESPECTU</w:t>
      </w:r>
      <w:proofErr w:type="spellEnd"/>
      <w:r w:rsidR="005A2FEC" w:rsidRPr="005A2FEC">
        <w:t xml:space="preserve"> MEDICINSKI PROIZVODI jednostavno društvo s ograničenom odgovornošću za trgovinu i usluge</w:t>
      </w:r>
      <w:r w:rsidR="0054365B">
        <w:t xml:space="preserve">, </w:t>
      </w:r>
      <w:r w:rsidR="00C15099" w:rsidRPr="00C15099">
        <w:t>Zagreb</w:t>
      </w:r>
      <w:r w:rsidR="00123B18">
        <w:t xml:space="preserve">, </w:t>
      </w:r>
      <w:proofErr w:type="spellStart"/>
      <w:r w:rsidR="005A2FEC" w:rsidRPr="005A2FEC">
        <w:t>Palinovečka</w:t>
      </w:r>
      <w:proofErr w:type="spellEnd"/>
      <w:r w:rsidR="005A2FEC" w:rsidRPr="005A2FEC">
        <w:t xml:space="preserve"> </w:t>
      </w:r>
      <w:proofErr w:type="spellStart"/>
      <w:r w:rsidR="005A2FEC" w:rsidRPr="005A2FEC">
        <w:t>45</w:t>
      </w:r>
      <w:proofErr w:type="spellEnd"/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5A2FEC" w:rsidRPr="005A2FEC">
        <w:t>39424583782</w:t>
      </w:r>
      <w:proofErr w:type="spellEnd"/>
      <w:r w:rsidR="00123B18" w:rsidRPr="00907AB4">
        <w:t xml:space="preserve">, </w:t>
      </w:r>
      <w:proofErr w:type="spellStart"/>
      <w:r w:rsidR="00C15099">
        <w:t>18</w:t>
      </w:r>
      <w:proofErr w:type="spellEnd"/>
      <w:r w:rsidR="00C15099">
        <w:t>.</w:t>
      </w:r>
      <w:r w:rsidR="00123B18">
        <w:t xml:space="preserve"> </w:t>
      </w:r>
      <w:r w:rsidR="0034556E">
        <w:t>srpnja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proofErr w:type="spellStart"/>
      <w:r w:rsidR="005A2FEC" w:rsidRPr="005A2FEC">
        <w:t>RESPECTU</w:t>
      </w:r>
      <w:proofErr w:type="spellEnd"/>
      <w:r w:rsidR="005A2FEC" w:rsidRPr="005A2FEC">
        <w:t xml:space="preserve"> MEDICINSKI PROIZVODI jednostavno društvo s ograničenom odgovornošću za trgovinu i usluge</w:t>
      </w:r>
      <w:r w:rsidR="005A2FEC">
        <w:t xml:space="preserve">, </w:t>
      </w:r>
      <w:r w:rsidR="005A2FEC" w:rsidRPr="00C15099">
        <w:t>Zagreb</w:t>
      </w:r>
      <w:r w:rsidR="005A2FEC">
        <w:t xml:space="preserve">, </w:t>
      </w:r>
      <w:proofErr w:type="spellStart"/>
      <w:r w:rsidR="005A2FEC" w:rsidRPr="005A2FEC">
        <w:t>Palinovečka</w:t>
      </w:r>
      <w:proofErr w:type="spellEnd"/>
      <w:r w:rsidR="005A2FEC" w:rsidRPr="005A2FEC">
        <w:t xml:space="preserve"> </w:t>
      </w:r>
      <w:proofErr w:type="spellStart"/>
      <w:r w:rsidR="005A2FEC" w:rsidRPr="005A2FEC">
        <w:t>45</w:t>
      </w:r>
      <w:proofErr w:type="spellEnd"/>
      <w:r w:rsidR="005A2FEC">
        <w:t xml:space="preserve">, </w:t>
      </w:r>
      <w:proofErr w:type="spellStart"/>
      <w:r w:rsidR="005A2FEC">
        <w:t>OIB</w:t>
      </w:r>
      <w:proofErr w:type="spellEnd"/>
      <w:r w:rsidR="005A2FEC">
        <w:t xml:space="preserve">: </w:t>
      </w:r>
      <w:proofErr w:type="spellStart"/>
      <w:r w:rsidR="005A2FEC" w:rsidRPr="005A2FEC">
        <w:t>39424583782</w:t>
      </w:r>
      <w:proofErr w:type="spellEnd"/>
      <w:r w:rsidR="0001643F">
        <w:t>.</w:t>
      </w:r>
    </w:p>
    <w:p w:rsidRDefault="007607AE" w:rsidP="009D3375" w:rsidR="007607AE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192695">
        <w:rPr>
          <w:rFonts w:cs="Times New Roman" w:eastAsia="Times New Roman"/>
          <w:lang w:eastAsia="hr-HR"/>
        </w:rPr>
        <w:t>2</w:t>
      </w:r>
      <w:r w:rsidR="005A2FEC">
        <w:rPr>
          <w:rFonts w:cs="Times New Roman" w:eastAsia="Times New Roman"/>
          <w:lang w:eastAsia="hr-HR"/>
        </w:rPr>
        <w:t>1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192695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34556E">
        <w:rPr>
          <w:rFonts w:cs="Times New Roman" w:eastAsia="Times New Roman"/>
          <w:lang w:eastAsia="hr-HR"/>
        </w:rPr>
        <w:t>19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5A2FEC">
        <w:rPr>
          <w:rFonts w:cs="Times New Roman" w:eastAsia="Times New Roman"/>
          <w:lang w:eastAsia="hr-HR"/>
        </w:rPr>
        <w:t>19.270</w:t>
      </w:r>
      <w:proofErr w:type="spellEnd"/>
      <w:r w:rsidR="005A2FEC">
        <w:rPr>
          <w:rFonts w:cs="Times New Roman" w:eastAsia="Times New Roman"/>
          <w:lang w:eastAsia="hr-HR"/>
        </w:rPr>
        <w:t>,</w:t>
      </w:r>
      <w:proofErr w:type="spellStart"/>
      <w:r w:rsidR="005A2FEC">
        <w:rPr>
          <w:rFonts w:cs="Times New Roman" w:eastAsia="Times New Roman"/>
          <w:lang w:eastAsia="hr-HR"/>
        </w:rPr>
        <w:t>46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34556E">
        <w:t>1</w:t>
      </w:r>
      <w:r w:rsidR="0067018B">
        <w:t>8</w:t>
      </w:r>
      <w:proofErr w:type="spellEnd"/>
      <w:r w:rsidR="0034556E">
        <w:t xml:space="preserve">. srpnja </w:t>
      </w:r>
      <w:proofErr w:type="spellStart"/>
      <w:r w:rsidR="0034556E">
        <w:t>2019</w:t>
      </w:r>
      <w:proofErr w:type="spellEnd"/>
      <w:r w:rsidR="0034556E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67018B" w:rsidR="0067018B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 w:rsidR="0067018B">
        <w:rPr>
          <w:lang w:eastAsia="hr-HR"/>
        </w:rPr>
        <w:t xml:space="preserve">CHOUR </w:t>
      </w:r>
      <w:proofErr w:type="spellStart"/>
      <w:r w:rsidR="0067018B">
        <w:rPr>
          <w:lang w:eastAsia="hr-HR"/>
        </w:rPr>
        <w:t>HRŠAK</w:t>
      </w:r>
      <w:proofErr w:type="spellEnd"/>
      <w:r w:rsidR="00A661C4">
        <w:rPr>
          <w:lang w:eastAsia="hr-HR"/>
        </w:rPr>
        <w:t>, v.r.</w:t>
      </w:r>
    </w:p>
    <w:p w:rsidRDefault="00A661C4" w:rsidP="0067018B" w:rsidR="00A661C4">
      <w:pPr>
        <w:pStyle w:val="Bezproreda"/>
        <w:rPr>
          <w:lang w:eastAsia="hr-HR"/>
        </w:rPr>
      </w:pPr>
    </w:p>
    <w:p w:rsidRDefault="00A661C4" w:rsidP="00A661C4" w:rsidR="00A661C4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A661C4" w:rsidP="00A661C4" w:rsidR="001E0840" w:rsidRPr="00907AB4">
      <w:pPr>
        <w:pStyle w:val="Bezproreda"/>
        <w:ind w:left="4956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1643F"/>
    <w:rsid w:val="0007345C"/>
    <w:rsid w:val="000B0475"/>
    <w:rsid w:val="000B41C5"/>
    <w:rsid w:val="000B450A"/>
    <w:rsid w:val="0012372E"/>
    <w:rsid w:val="00123B18"/>
    <w:rsid w:val="00126DA7"/>
    <w:rsid w:val="00134D53"/>
    <w:rsid w:val="00140413"/>
    <w:rsid w:val="00155FEF"/>
    <w:rsid w:val="00192695"/>
    <w:rsid w:val="001E0840"/>
    <w:rsid w:val="001E2D66"/>
    <w:rsid w:val="00204368"/>
    <w:rsid w:val="002450E7"/>
    <w:rsid w:val="002527BE"/>
    <w:rsid w:val="00271013"/>
    <w:rsid w:val="00281FA2"/>
    <w:rsid w:val="002A509B"/>
    <w:rsid w:val="002D2DFC"/>
    <w:rsid w:val="002E4D30"/>
    <w:rsid w:val="00331551"/>
    <w:rsid w:val="0034556E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63C5"/>
    <w:rsid w:val="004C7061"/>
    <w:rsid w:val="00521005"/>
    <w:rsid w:val="0054365B"/>
    <w:rsid w:val="00545E9E"/>
    <w:rsid w:val="005A2FEC"/>
    <w:rsid w:val="005C7BEC"/>
    <w:rsid w:val="005D0D1F"/>
    <w:rsid w:val="00632413"/>
    <w:rsid w:val="00634D61"/>
    <w:rsid w:val="0064030C"/>
    <w:rsid w:val="0067018B"/>
    <w:rsid w:val="00682189"/>
    <w:rsid w:val="006D5EF6"/>
    <w:rsid w:val="006F5B6E"/>
    <w:rsid w:val="00716961"/>
    <w:rsid w:val="007329B5"/>
    <w:rsid w:val="00736726"/>
    <w:rsid w:val="007607AE"/>
    <w:rsid w:val="007725EF"/>
    <w:rsid w:val="00774F4D"/>
    <w:rsid w:val="00793953"/>
    <w:rsid w:val="007B3A0C"/>
    <w:rsid w:val="007C20EE"/>
    <w:rsid w:val="00856FA6"/>
    <w:rsid w:val="00864C92"/>
    <w:rsid w:val="008758CC"/>
    <w:rsid w:val="008D6618"/>
    <w:rsid w:val="00907AB4"/>
    <w:rsid w:val="00916916"/>
    <w:rsid w:val="0095439E"/>
    <w:rsid w:val="009A23DC"/>
    <w:rsid w:val="009A4580"/>
    <w:rsid w:val="009B4708"/>
    <w:rsid w:val="009C3ACA"/>
    <w:rsid w:val="009D3375"/>
    <w:rsid w:val="00A661C4"/>
    <w:rsid w:val="00A80E54"/>
    <w:rsid w:val="00AD4D0C"/>
    <w:rsid w:val="00AE2B49"/>
    <w:rsid w:val="00AF7C40"/>
    <w:rsid w:val="00B16D32"/>
    <w:rsid w:val="00B3767F"/>
    <w:rsid w:val="00B37838"/>
    <w:rsid w:val="00B65DE5"/>
    <w:rsid w:val="00B71F95"/>
    <w:rsid w:val="00B9109F"/>
    <w:rsid w:val="00BC49E9"/>
    <w:rsid w:val="00BF0A6A"/>
    <w:rsid w:val="00BF6017"/>
    <w:rsid w:val="00C13A0B"/>
    <w:rsid w:val="00C15099"/>
    <w:rsid w:val="00C813B1"/>
    <w:rsid w:val="00CA6BEE"/>
    <w:rsid w:val="00D0252D"/>
    <w:rsid w:val="00D10F6A"/>
    <w:rsid w:val="00D520EF"/>
    <w:rsid w:val="00D84AB1"/>
    <w:rsid w:val="00D92D6F"/>
    <w:rsid w:val="00DA6DEC"/>
    <w:rsid w:val="00E54858"/>
    <w:rsid w:val="00E611F2"/>
    <w:rsid w:val="00E946F6"/>
    <w:rsid w:val="00E9568D"/>
    <w:rsid w:val="00EB5951"/>
    <w:rsid w:val="00EB61CB"/>
    <w:rsid w:val="00F0387A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A66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1C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61C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61C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61C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A66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1C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61C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61C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61C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St-1476/2019-2</izvorni_sadrzaj>
    <derivirana_varijabla naziv="DomainObject.Oznaka_1">St-1476/2019-2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St-1476/2019</izvorni_sadrzaj>
    <derivirana_varijabla naziv="DomainObject.Predmet.OznakaBroj_1">St-1476/2019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RESPECTU MEDICINSKI PROIZVODI jednostavno društvo s ograničenom odgovornošću za trgovinu i usluge</izvorni_sadrzaj>
    <derivirana_varijabla naziv="DomainObject.Predmet.ProtustrankaFormated_1">  RESPECTU MEDICINSKI PROIZVODI jednostavno društvo s ograničenom odgovornošću za trgovinu i usluge</derivirana_varijabla>
  </DomainObject.Predmet.ProtustrankaFormated>
  <DomainObject.Predmet.ProtustrankaFormatedOIB>
    <izvorni_sadrzaj>  RESPECTU MEDICINSKI PROIZVODI jednostavno društvo s ograničenom odgovornošću za trgovinu i usluge, OIB 39424583782</izvorni_sadrzaj>
    <derivirana_varijabla naziv="DomainObject.Predmet.ProtustrankaFormatedOIB_1">  RESPECTU MEDICINSKI PROIZVODI jednostavno društvo s ograničenom odgovornošću za trgovinu i usluge, OIB 39424583782</derivirana_varijabla>
  </DomainObject.Predmet.ProtustrankaFormatedOIB>
  <DomainObject.Predmet.ProtustrankaFormatedWithAdress>
    <izvorni_sadrzaj> RESPECTU MEDICINSKI PROIZVODI jednostavno društvo s ograničenom odgovornošću za trgovinu i usluge, Palinovečka 45, 10000 Zagreb</izvorni_sadrzaj>
    <derivirana_varijabla naziv="DomainObject.Predmet.ProtustrankaFormatedWithAdress_1"> RESPECTU MEDICINSKI PROIZVODI jednostavno društvo s ograničenom odgovornošću za trgovinu i usluge, Palinovečka 45, 10000 Zagreb</derivirana_varijabla>
  </DomainObject.Predmet.ProtustrankaFormatedWithAdress>
  <DomainObject.Predmet.ProtustrankaFormatedWithAdressOIB>
    <izvorni_sadrzaj> RESPECTU MEDICINSKI PROIZVODI jednostavno društvo s ograničenom odgovornošću za trgovinu i usluge, OIB 39424583782, Palinovečka 45, 10000 Zagreb</izvorni_sadrzaj>
    <derivirana_varijabla naziv="DomainObject.Predmet.ProtustrankaFormatedWithAdressOIB_1"> RESPECTU MEDICINSKI PROIZVODI jednostavno društvo s ograničenom odgovornošću za trgovinu i usluge, OIB 39424583782, Palinovečka 45, 10000 Zagreb</derivirana_varijabla>
  </DomainObject.Predmet.ProtustrankaFormatedWithAdressOIB>
  <DomainObject.Predmet.ProtustrankaWithAdress>
    <izvorni_sadrzaj>RESPECTU MEDICINSKI PROIZVODI jednostavno društvo s ograničenom odgovornošću za trgovinu i usluge Palinovečka 45, 10000 Zagreb</izvorni_sadrzaj>
    <derivirana_varijabla naziv="DomainObject.Predmet.ProtustrankaWithAdress_1">RESPECTU MEDICINSKI PROIZVODI jednostavno društvo s ograničenom odgovornošću za trgovinu i usluge Palinovečka 45, 10000 Zagreb</derivirana_varijabla>
  </DomainObject.Predmet.ProtustrankaWithAdress>
  <DomainObject.Predmet.ProtustrankaWithAdressOIB>
    <izvorni_sadrzaj>RESPECTU MEDICINSKI PROIZVODI jednostavno društvo s ograničenom odgovornošću za trgovinu i usluge, OIB 39424583782, Palinovečka 45, 10000 Zagreb</izvorni_sadrzaj>
    <derivirana_varijabla naziv="DomainObject.Predmet.ProtustrankaWithAdressOIB_1">RESPECTU MEDICINSKI PROIZVODI jednostavno društvo s ograničenom odgovornošću za trgovinu i usluge, OIB 39424583782, Palinovečka 45, 10000 Zagreb</derivirana_varijabla>
  </DomainObject.Predmet.ProtustrankaWithAdressOIB>
  <DomainObject.Predmet.ProtustrankaNazivFormated>
    <izvorni_sadrzaj>RESPECTU MEDICINSKI PROIZVODI jednostavno društvo s ograničenom odgovornošću za trgovinu i usluge</izvorni_sadrzaj>
    <derivirana_varijabla naziv="DomainObject.Predmet.ProtustrankaNazivFormated_1">RESPECTU MEDICINSKI PROIZVODI jednostavno društvo s ograničenom odgovornošću za trgovinu i usluge</derivirana_varijabla>
  </DomainObject.Predmet.ProtustrankaNazivFormated>
  <DomainObject.Predmet.ProtustrankaNazivFormatedOIB>
    <izvorni_sadrzaj>RESPECTU MEDICINSKI PROIZVODI jednostavno društvo s ograničenom odgovornošću za trgovinu i usluge, OIB 39424583782</izvorni_sadrzaj>
    <derivirana_varijabla naziv="DomainObject.Predmet.ProtustrankaNazivFormatedOIB_1">RESPECTU MEDICINSKI PROIZVODI jednostavno društvo s ograničenom odgovornošću za trgovinu i usluge, OIB 39424583782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RESPECTU MEDICINSKI PROIZVODI jednostavno društvo s ograničenom odgovornošću za trgovinu i usluge</item>
    </izvorni_sadrzaj>
    <derivirana_varijabla naziv="DomainObject.Predmet.ProtuStrankaListFormated_1">
      <item>RESPECTU MEDICINSKI PROIZVODI jednostavno društvo s ograničenom odgovornošću za trgovinu i usluge</item>
    </derivirana_varijabla>
  </DomainObject.Predmet.ProtuStrankaListFormated>
  <DomainObject.Predmet.ProtuStrankaListFormatedOIB>
    <izvorni_sadrzaj>
      <item>RESPECTU MEDICINSKI PROIZVODI jednostavno društvo s ograničenom odgovornošću za trgovinu i usluge, OIB 39424583782</item>
    </izvorni_sadrzaj>
    <derivirana_varijabla naziv="DomainObject.Predmet.ProtuStrankaListFormatedOIB_1">
      <item>RESPECTU MEDICINSKI PROIZVODI jednostavno društvo s ograničenom odgovornošću za trgovinu i usluge, OIB 39424583782</item>
    </derivirana_varijabla>
  </DomainObject.Predmet.ProtuStrankaListFormatedOIB>
  <DomainObject.Predmet.ProtuStrankaListFormatedWithAdress>
    <izvorni_sadrzaj>
      <item>RESPECTU MEDICINSKI PROIZVODI jednostavno društvo s ograničenom odgovornošću za trgovinu i usluge, Palinovečka 45, 10000 Zagreb</item>
    </izvorni_sadrzaj>
    <derivirana_varijabla naziv="DomainObject.Predmet.ProtuStrankaListFormatedWithAdress_1">
      <item>RESPECTU MEDICINSKI PROIZVODI jednostavno društvo s ograničenom odgovornošću za trgovinu i usluge, Palinovečka 45, 10000 Zagreb</item>
    </derivirana_varijabla>
  </DomainObject.Predmet.ProtuStrankaListFormatedWithAdress>
  <DomainObject.Predmet.ProtuStrankaListFormatedWithAdressOIB>
    <izvorni_sadrzaj>
      <item>RESPECTU MEDICINSKI PROIZVODI jednostavno društvo s ograničenom odgovornošću za trgovinu i usluge, OIB 39424583782, Palinovečka 45, 10000 Zagreb</item>
    </izvorni_sadrzaj>
    <derivirana_varijabla naziv="DomainObject.Predmet.ProtuStrankaListFormatedWithAdressOIB_1">
      <item>RESPECTU MEDICINSKI PROIZVODI jednostavno društvo s ograničenom odgovornošću za trgovinu i usluge, OIB 39424583782, Palinovečka 45, 10000 Zagreb</item>
    </derivirana_varijabla>
  </DomainObject.Predmet.ProtuStrankaListFormatedWithAdressOIB>
  <DomainObject.Predmet.ProtuStrankaListNazivFormated>
    <izvorni_sadrzaj>
      <item>RESPECTU MEDICINSKI PROIZVODI jednostavno društvo s ograničenom odgovornošću za trgovinu i usluge</item>
    </izvorni_sadrzaj>
    <derivirana_varijabla naziv="DomainObject.Predmet.ProtuStrankaListNazivFormated_1">
      <item>RESPECTU MEDICINSKI PROIZVODI jednostavno društvo s ograničenom odgovornošću za trgovinu i usluge</item>
    </derivirana_varijabla>
  </DomainObject.Predmet.ProtuStrankaListNazivFormated>
  <DomainObject.Predmet.ProtuStrankaListNazivFormatedOIB>
    <izvorni_sadrzaj>
      <item>RESPECTU MEDICINSKI PROIZVODI jednostavno društvo s ograničenom odgovornošću za trgovinu i usluge, OIB 39424583782</item>
    </izvorni_sadrzaj>
    <derivirana_varijabla naziv="DomainObject.Predmet.ProtuStrankaListNazivFormatedOIB_1">
      <item>RESPECTU MEDICINSKI PROIZVODI jednostavno društvo s ograničenom odgovornošću za trgovinu i usluge, OIB 39424583782</item>
    </derivirana_varijabla>
  </DomainObject.Predmet.ProtuStrankaListNazivFormatedOIB>
  <DomainObject.Predmet.OstaliListFormated>
    <izvorni_sadrzaj>
      <item>Tomislav Budinšćak</item>
    </izvorni_sadrzaj>
    <derivirana_varijabla naziv="DomainObject.Predmet.OstaliListFormated_1">
      <item>Tomislav Budinšćak</item>
    </derivirana_varijabla>
  </DomainObject.Predmet.OstaliListFormated>
  <DomainObject.Predmet.OstaliListFormatedOIB>
    <izvorni_sadrzaj>
      <item>Tomislav Budinšćak, OIB 82918285034</item>
    </izvorni_sadrzaj>
    <derivirana_varijabla naziv="DomainObject.Predmet.OstaliListFormatedOIB_1">
      <item>Tomislav Budinšćak, OIB 82918285034</item>
    </derivirana_varijabla>
  </DomainObject.Predmet.OstaliListFormatedOIB>
  <DomainObject.Predmet.OstaliListFormatedWithAdress>
    <izvorni_sadrzaj>
      <item>Tomislav Budinšćak, Palinovečka Ulica 45, 10000 Zagreb</item>
    </izvorni_sadrzaj>
    <derivirana_varijabla naziv="DomainObject.Predmet.OstaliListFormatedWithAdress_1">
      <item>Tomislav Budinšćak, Palinovečka Ulica 45, 10000 Zagreb</item>
    </derivirana_varijabla>
  </DomainObject.Predmet.OstaliListFormatedWithAdress>
  <DomainObject.Predmet.OstaliListFormatedWithAdressOIB>
    <izvorni_sadrzaj>
      <item>Tomislav Budinšćak, OIB 82918285034, Palinovečka Ulica 45, 10000 Zagreb</item>
    </izvorni_sadrzaj>
    <derivirana_varijabla naziv="DomainObject.Predmet.OstaliListFormatedWithAdressOIB_1">
      <item>Tomislav Budinšćak, OIB 82918285034, Palinovečka Ulica 45, 10000 Zagreb</item>
    </derivirana_varijabla>
  </DomainObject.Predmet.OstaliListFormatedWithAdressOIB>
  <DomainObject.Predmet.OstaliListNazivFormated>
    <izvorni_sadrzaj>
      <item>Tomislav Budinšćak</item>
    </izvorni_sadrzaj>
    <derivirana_varijabla naziv="DomainObject.Predmet.OstaliListNazivFormated_1">
      <item>Tomislav Budinšćak</item>
    </derivirana_varijabla>
  </DomainObject.Predmet.OstaliListNazivFormated>
  <DomainObject.Predmet.OstaliListNazivFormatedOIB>
    <izvorni_sadrzaj>
      <item>Tomislav Budinšćak, OIB 82918285034</item>
    </izvorni_sadrzaj>
    <derivirana_varijabla naziv="DomainObject.Predmet.OstaliListNazivFormatedOIB_1">
      <item>Tomislav Budinšćak, OIB 82918285034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St-1476/2019-2</izvorni_sadrzaj>
    <derivirana_varijabla naziv="DomainObject.PoslovniBrojDokumenta_1">St-1476/2019-2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RESPECTU MEDICINSKI PROIZVODI jednostavno društvo s ograničenom odgovornošću za trgovinu i usluge</izvorni_sadrzaj>
    <derivirana_varijabla naziv="DomainObject.Predmet.ProtustrankaIDrugi_1">RESPECTU MEDICINSKI PROIZVODI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RESPECTU MEDICINSKI PROIZVODI jednostavno društvo s ograničenom odgovornošću za trgovinu i usluge, OIB 39424583782, Palinovečka 45, 10000 Zagreb</izvorni_sadrzaj>
    <derivirana_varijabla naziv="DomainObject.Predmet.ProtustrankaIDrugiAdressOIB_1">RESPECTU MEDICINSKI PROIZVODI jednostavno društvo s ograničenom odgovornošću za trgovinu i usluge, OIB 39424583782, Palinovečka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RESPECTU MEDICINSKI PROIZVODI jednostavno društvo s ograničenom odgovornošću za trgovinu i usluge</item>
      <item>FINA Regionalni centar Zagreb</item>
      <item>Tomislav Budinšćak</item>
    </izvorni_sadrzaj>
    <derivirana_varijabla naziv="DomainObject.Predmet.SudioniciListNaziv_1">
      <item>RESPECTU MEDICINSKI PROIZVODI jednostavno društvo s ograničenom odgovornošću za trgovinu i usluge</item>
      <item>FINA Regionalni centar Zagreb</item>
      <item>Tomislav Budinšćak</item>
    </derivirana_varijabla>
  </DomainObject.Predmet.SudioniciListNaziv>
  <DomainObject.Predmet.SudioniciListAdressOIB>
    <izvorni_sadrzaj>
      <item>RESPECTU MEDICINSKI PROIZVODI jednostavno društvo s ograničenom odgovornošću za trgovinu i usluge, OIB 39424583782, Palinovečka 45,10000 Zagreb</item>
      <item>FINA Regionalni centar Zagreb, OIB 85821130368, Trg svibanjskih žrtava 1995. 1,10000 Zagreb</item>
      <item>Tomislav Budinšćak, OIB 82918285034, Palinovečka Ulica 45,10000 Zagreb</item>
    </izvorni_sadrzaj>
    <derivirana_varijabla naziv="DomainObject.Predmet.SudioniciListAdressOIB_1">
      <item>RESPECTU MEDICINSKI PROIZVODI jednostavno društvo s ograničenom odgovornošću za trgovinu i usluge, OIB 39424583782, Palinovečka 45,10000 Zagreb</item>
      <item>FINA Regionalni centar Zagreb, OIB 85821130368, Trg svibanjskih žrtava 1995. 1,10000 Zagreb</item>
      <item>Tomislav Budinšćak, OIB 82918285034, Palinovečka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39424583782</item>
      <item>, OIB 85821130368</item>
      <item>, OIB 82918285034</item>
    </izvorni_sadrzaj>
    <derivirana_varijabla naziv="DomainObject.Predmet.SudioniciListNazivOIB_1">
      <item>, OIB 39424583782</item>
      <item>, OIB 85821130368</item>
      <item>, OIB 82918285034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St-1476/2019-3</izvorni_sadrzaj>
    <derivirana_varijabla naziv="DomainObject.PredzadnjaOdlukaIzPredmeta.Oznaka_1">St-1476/2019-3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1657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2019-07-18T10:40:00Z</dcterms:created>
  <dc:creator>Maja Malec</dc:creator>
  <cp:lastModifiedBy>Natalija Perković</cp:lastModifiedBy>
  <cp:lastPrinted>2019-07-18T10:40:00Z</cp:lastPrinted>
  <dcterms:modified xmlns:xsi="http://www.w3.org/2001/XMLSchema-instance" xsi:type="dcterms:W3CDTF">2019-07-18T11:44:00Z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St-1476/2019-2 / Odluka - Oglas (St-1476-19_oglas_skraćeni_stečaj.docx)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