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dc7b" w14:paraId="605dc7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8D3F04">
        <w:t>6946</w:t>
      </w:r>
      <w:r w:rsidRPr="00310295">
        <w:t>/1</w:t>
      </w:r>
      <w:r w:rsidR="00992549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8D3F04" w:rsidRPr="008D3F04">
        <w:t>AFRIKA ANIMI d.o.o. za usluge i ugostiteljstvo, Zagreb, Vilima Korajca 3, OIB: 44369237323</w:t>
      </w:r>
      <w:r w:rsidR="0086241D">
        <w:t xml:space="preserve">, </w:t>
      </w:r>
      <w:r w:rsidR="001B0EE4">
        <w:t>7</w:t>
      </w:r>
      <w:r w:rsidR="002C306A" w:rsidRPr="007F40F9">
        <w:t xml:space="preserve">. </w:t>
      </w:r>
      <w:r w:rsidR="001B0EE4">
        <w:t>rujna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8D3F04">
        <w:t>6946</w:t>
      </w:r>
      <w:r w:rsidR="0086241D">
        <w:t>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8D3F04" w:rsidP="0086241D" w:rsidR="006B3B2F">
      <w:pPr>
        <w:ind w:firstLine="708"/>
        <w:jc w:val="both"/>
      </w:pPr>
      <w:r w:rsidRPr="008D3F04">
        <w:t>FINA RC Zagreb, Podružnica Zagreb je 24. studenoga 2015. temeljem odredbe članka 110. stavak 1. Stečajnog zakona (NN 71/15 – dalje SZ) podnijela prijedlog za provedbu stečajnog postupka s obzirom da je dužnik na dan 20. studenoga 2015. u Očevidniku redoslijeda osnova za plaćanje imao evidentirane neizvršene osnove za plaćanje u iznosu od 42.350,45 kn u razdoblju duljem od 120 dana.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8D3F04">
        <w:t>12</w:t>
      </w:r>
      <w:r w:rsidR="009E7952">
        <w:t xml:space="preserve">. </w:t>
      </w:r>
      <w:r w:rsidR="00D764D5">
        <w:t>srpnja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</w:t>
      </w:r>
      <w:r w:rsidR="008D3F04">
        <w:t>a otvaranje stečajnog postupka, te izjavio da dužnik nema nikakve imovine.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 xml:space="preserve">od </w:t>
      </w:r>
      <w:r w:rsidR="00D764D5">
        <w:t>2</w:t>
      </w:r>
      <w:r w:rsidR="008D3F04">
        <w:t>3</w:t>
      </w:r>
      <w:r w:rsidR="003A6227" w:rsidRPr="003A6227">
        <w:t xml:space="preserve">. </w:t>
      </w:r>
      <w:r w:rsidR="008E5145">
        <w:t>svibnja</w:t>
      </w:r>
      <w:r w:rsidR="003A6227" w:rsidRPr="003A6227">
        <w:t xml:space="preserve"> 201</w:t>
      </w:r>
      <w:r w:rsidR="008E5145">
        <w:t>6</w:t>
      </w:r>
      <w:r w:rsidR="003A6227" w:rsidRPr="003A6227">
        <w:t xml:space="preserve">. </w:t>
      </w:r>
      <w:r w:rsidR="00F3254F">
        <w:t xml:space="preserve">utvrđeno je </w:t>
      </w:r>
      <w:r w:rsidR="003A6227" w:rsidRPr="003A6227">
        <w:t xml:space="preserve">da je račun dužnika u blokadi </w:t>
      </w:r>
      <w:r w:rsidR="008E5145">
        <w:t>duže od 120 dana</w:t>
      </w:r>
      <w:r w:rsidR="009E7952">
        <w:t xml:space="preserve"> za iznos od </w:t>
      </w:r>
      <w:r w:rsidR="008D3F04" w:rsidRPr="008D3F04">
        <w:t>42.350,45 kn</w:t>
      </w:r>
      <w:r w:rsidR="003A6227">
        <w:t>.</w:t>
      </w:r>
    </w:p>
    <w:p w:rsidRDefault="009E7952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</w:t>
      </w:r>
      <w:r w:rsidR="001013EE" w:rsidRPr="00CB1210">
        <w:lastRenderedPageBreak/>
        <w:t>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1B0EE4">
        <w:t>7</w:t>
      </w:r>
      <w:r w:rsidR="00E75BE6" w:rsidRPr="00E75BE6">
        <w:t xml:space="preserve">. </w:t>
      </w:r>
      <w:r w:rsidR="001B0EE4">
        <w:t>rujna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8703EA">
        <w:t xml:space="preserve"> 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065B42" w:rsidP="008703EA" w:rsidR="00065B42"/>
    <w:p w:rsidRDefault="008703EA" w:rsidP="007A1486" w:rsidR="008703E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703EA" w:rsidP="007A1486" w:rsidR="008703E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703EA" w:rsidP="007A1486" w:rsidR="008703EA" w:rsidRPr="007A1486">
      <w:pPr>
        <w:ind w:left="720"/>
      </w:pPr>
    </w:p>
    <w:p w:rsidRDefault="008703EA" w:rsidP="008703EA" w:rsidR="008703EA"/>
    <w:p w:rsidRDefault="008703EA" w:rsidP="008703EA" w:rsidR="008703EA" w:rsidRPr="00CB1210"/>
    <w:sectPr w:rsidSect="009E7952" w:rsidR="008703EA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3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8D3F04">
      <w:t>6946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03EA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796E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0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6946</izvorni_sadrzaj>
    <derivirana_varijabla naziv="DomainObject.Predmet.Broj_1">6946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St-6946/2015</izvorni_sadrzaj>
    <derivirana_varijabla naziv="DomainObject.Predmet.OznakaBroj_1">St-6946/2015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AFRIKA ANIMI d.o.o.</izvorni_sadrzaj>
    <derivirana_varijabla naziv="DomainObject.Predmet.ProtustrankaFormated_1">  AFRIKA ANIMI d.o.o.</derivirana_varijabla>
  </DomainObject.Predmet.ProtustrankaFormated>
  <DomainObject.Predmet.ProtustrankaFormatedOIB>
    <izvorni_sadrzaj>  AFRIKA ANIMI d.o.o., OIB 44369237323</izvorni_sadrzaj>
    <derivirana_varijabla naziv="DomainObject.Predmet.ProtustrankaFormatedOIB_1">  AFRIKA ANIMI d.o.o., OIB 44369237323</derivirana_varijabla>
  </DomainObject.Predmet.ProtustrankaFormatedOIB>
  <DomainObject.Predmet.ProtustrankaFormatedWithAdress>
    <izvorni_sadrzaj> AFRIKA ANIMI d.o.o., Vilima Korajca 3, 10000 Zagreb</izvorni_sadrzaj>
    <derivirana_varijabla naziv="DomainObject.Predmet.ProtustrankaFormatedWithAdress_1"> AFRIKA ANIMI d.o.o., Vilima Korajca 3, 10000 Zagreb</derivirana_varijabla>
  </DomainObject.Predmet.ProtustrankaFormatedWithAdress>
  <DomainObject.Predmet.ProtustrankaFormatedWithAdressOIB>
    <izvorni_sadrzaj> AFRIKA ANIMI d.o.o., OIB 44369237323, Vilima Korajca 3, 10000 Zagreb</izvorni_sadrzaj>
    <derivirana_varijabla naziv="DomainObject.Predmet.ProtustrankaFormatedWithAdressOIB_1"> AFRIKA ANIMI d.o.o., OIB 44369237323, Vilima Korajca 3, 10000 Zagreb</derivirana_varijabla>
  </DomainObject.Predmet.ProtustrankaFormatedWithAdressOIB>
  <DomainObject.Predmet.ProtustrankaWithAdress>
    <izvorni_sadrzaj>AFRIKA ANIMI d.o.o. Vilima Korajca 3, 10000 Zagreb</izvorni_sadrzaj>
    <derivirana_varijabla naziv="DomainObject.Predmet.ProtustrankaWithAdress_1">AFRIKA ANIMI d.o.o. Vilima Korajca 3, 10000 Zagreb</derivirana_varijabla>
  </DomainObject.Predmet.ProtustrankaWithAdress>
  <DomainObject.Predmet.ProtustrankaWithAdressOIB>
    <izvorni_sadrzaj>AFRIKA ANIMI d.o.o., OIB 44369237323, Vilima Korajca 3, 10000 Zagreb</izvorni_sadrzaj>
    <derivirana_varijabla naziv="DomainObject.Predmet.ProtustrankaWithAdressOIB_1">AFRIKA ANIMI d.o.o., OIB 44369237323, Vilima Korajca 3, 10000 Zagreb</derivirana_varijabla>
  </DomainObject.Predmet.ProtustrankaWithAdressOIB>
  <DomainObject.Predmet.ProtustrankaNazivFormated>
    <izvorni_sadrzaj>AFRIKA ANIMI d.o.o.</izvorni_sadrzaj>
    <derivirana_varijabla naziv="DomainObject.Predmet.ProtustrankaNazivFormated_1">AFRIKA ANIMI d.o.o.</derivirana_varijabla>
  </DomainObject.Predmet.ProtustrankaNazivFormated>
  <DomainObject.Predmet.ProtustrankaNazivFormatedOIB>
    <izvorni_sadrzaj>AFRIKA ANIMI d.o.o., OIB 44369237323</izvorni_sadrzaj>
    <derivirana_varijabla naziv="DomainObject.Predmet.ProtustrankaNazivFormatedOIB_1">AFRIKA ANIMI d.o.o., OIB 44369237323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AFRIKA ANIMI d.o.o.</item>
    </izvorni_sadrzaj>
    <derivirana_varijabla naziv="DomainObject.Predmet.ProtuStrankaListFormated_1">
      <item>AFRIKA ANIMI d.o.o.</item>
    </derivirana_varijabla>
  </DomainObject.Predmet.ProtuStrankaListFormated>
  <DomainObject.Predmet.ProtuStrankaListFormatedOIB>
    <izvorni_sadrzaj>
      <item>AFRIKA ANIMI d.o.o., OIB 44369237323</item>
    </izvorni_sadrzaj>
    <derivirana_varijabla naziv="DomainObject.Predmet.ProtuStrankaListFormatedOIB_1">
      <item>AFRIKA ANIMI d.o.o., OIB 44369237323</item>
    </derivirana_varijabla>
  </DomainObject.Predmet.ProtuStrankaListFormatedOIB>
  <DomainObject.Predmet.ProtuStrankaListFormatedWithAdress>
    <izvorni_sadrzaj>
      <item>AFRIKA ANIMI d.o.o., Vilima Korajca 3, 10000 Zagreb</item>
    </izvorni_sadrzaj>
    <derivirana_varijabla naziv="DomainObject.Predmet.ProtuStrankaListFormatedWithAdress_1">
      <item>AFRIKA ANIMI d.o.o., Vilima Korajca 3, 10000 Zagreb</item>
    </derivirana_varijabla>
  </DomainObject.Predmet.ProtuStrankaListFormatedWithAdress>
  <DomainObject.Predmet.ProtuStrankaListFormatedWithAdressOIB>
    <izvorni_sadrzaj>
      <item>AFRIKA ANIMI d.o.o., OIB 44369237323, Vilima Korajca 3, 10000 Zagreb</item>
    </izvorni_sadrzaj>
    <derivirana_varijabla naziv="DomainObject.Predmet.ProtuStrankaListFormatedWithAdressOIB_1">
      <item>AFRIKA ANIMI d.o.o., OIB 44369237323, Vilima Korajca 3, 10000 Zagreb</item>
    </derivirana_varijabla>
  </DomainObject.Predmet.ProtuStrankaListFormatedWithAdressOIB>
  <DomainObject.Predmet.ProtuStrankaListNazivFormated>
    <izvorni_sadrzaj>
      <item>AFRIKA ANIMI d.o.o.</item>
    </izvorni_sadrzaj>
    <derivirana_varijabla naziv="DomainObject.Predmet.ProtuStrankaListNazivFormated_1">
      <item>AFRIKA ANIMI d.o.o.</item>
    </derivirana_varijabla>
  </DomainObject.Predmet.ProtuStrankaListNazivFormated>
  <DomainObject.Predmet.ProtuStrankaListNazivFormatedOIB>
    <izvorni_sadrzaj>
      <item>AFRIKA ANIMI d.o.o., OIB 44369237323</item>
    </izvorni_sadrzaj>
    <derivirana_varijabla naziv="DomainObject.Predmet.ProtuStrankaListNazivFormatedOIB_1">
      <item>AFRIKA ANIMI d.o.o., OIB 44369237323</item>
    </derivirana_varijabla>
  </DomainObject.Predmet.ProtuStrankaListNazivFormatedOIB>
  <DomainObject.Predmet.OstaliListFormated>
    <izvorni_sadrzaj>
      <item>SAŠA ZELIĆ</item>
    </izvorni_sadrzaj>
    <derivirana_varijabla naziv="DomainObject.Predmet.OstaliListFormated_1">
      <item>SAŠA ZELIĆ</item>
    </derivirana_varijabla>
  </DomainObject.Predmet.OstaliListFormated>
  <DomainObject.Predmet.OstaliListFormatedOIB>
    <izvorni_sadrzaj>
      <item>SAŠA ZELIĆ, OIB 76468123121</item>
    </izvorni_sadrzaj>
    <derivirana_varijabla naziv="DomainObject.Predmet.OstaliListFormatedOIB_1">
      <item>SAŠA ZELIĆ, OIB 76468123121</item>
    </derivirana_varijabla>
  </DomainObject.Predmet.OstaliListFormatedOIB>
  <DomainObject.Predmet.OstaliListFormatedWithAdress>
    <izvorni_sadrzaj>
      <item>SAŠA ZELIĆ, Ulica Zvonimira Rogoza 5, 10000 Zagreb</item>
    </izvorni_sadrzaj>
    <derivirana_varijabla naziv="DomainObject.Predmet.OstaliListFormatedWithAdress_1">
      <item>SAŠA ZELIĆ, Ulica Zvonimira Rogoza 5, 10000 Zagreb</item>
    </derivirana_varijabla>
  </DomainObject.Predmet.OstaliListFormatedWithAdress>
  <DomainObject.Predmet.OstaliListFormatedWithAdressOIB>
    <izvorni_sadrzaj>
      <item>SAŠA ZELIĆ, OIB 76468123121, Ulica Zvonimira Rogoza 5, 10000 Zagreb</item>
    </izvorni_sadrzaj>
    <derivirana_varijabla naziv="DomainObject.Predmet.OstaliListFormatedWithAdressOIB_1">
      <item>SAŠA ZELIĆ, OIB 76468123121, Ulica Zvonimira Rogoza 5, 10000 Zagreb</item>
    </derivirana_varijabla>
  </DomainObject.Predmet.OstaliListFormatedWithAdressOIB>
  <DomainObject.Predmet.OstaliListNazivFormated>
    <izvorni_sadrzaj>
      <item>SAŠA ZELIĆ</item>
    </izvorni_sadrzaj>
    <derivirana_varijabla naziv="DomainObject.Predmet.OstaliListNazivFormated_1">
      <item>SAŠA ZELIĆ</item>
    </derivirana_varijabla>
  </DomainObject.Predmet.OstaliListNazivFormated>
  <DomainObject.Predmet.OstaliListNazivFormatedOIB>
    <izvorni_sadrzaj>
      <item>SAŠA ZELIĆ, OIB 76468123121</item>
    </izvorni_sadrzaj>
    <derivirana_varijabla naziv="DomainObject.Predmet.OstaliListNazivFormatedOIB_1">
      <item>SAŠA ZELIĆ, OIB 76468123121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AFRIKA ANIMI d.o.o.</izvorni_sadrzaj>
    <derivirana_varijabla naziv="DomainObject.Predmet.ProtustrankaIDrugi_1">AFRIKA ANIMI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AFRIKA ANIMI d.o.o., OIB 44369237323, Vilima Korajca 3, 10000 Zagreb</izvorni_sadrzaj>
    <derivirana_varijabla naziv="DomainObject.Predmet.ProtustrankaIDrugiAdressOIB_1">AFRIKA ANIMI d.o.o., OIB 44369237323, Vilima Korajca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AFRIKA ANIMI d.o.o.</item>
      <item>SAŠA ZELIĆ</item>
    </izvorni_sadrzaj>
    <derivirana_varijabla naziv="DomainObject.Predmet.SudioniciListNaziv_1">
      <item>FINA Regionalni centar Zagreb</item>
      <item>AFRIKA ANIMI d.o.o.</item>
      <item>SAŠA ZELIĆ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AFRIKA ANIMI d.o.o., OIB 44369237323, Vilima Korajca 3,10000 Zagreb</item>
      <item>SAŠA ZELIĆ, OIB 76468123121, Ulica Zvonimira Rogoza 5,10000 Zagreb</item>
    </izvorni_sadrzaj>
    <derivirana_varijabla naziv="DomainObject.Predmet.SudioniciListAdressOIB_1">
      <item>FINA Regionalni centar Zagreb, OIB 85821130368, Trg svibanjskih žrtava 1995. 1,10000 Zagreb</item>
      <item>AFRIKA ANIMI d.o.o., OIB 44369237323, Vilima Korajca 3,10000 Zagreb</item>
      <item>SAŠA ZELIĆ, OIB 76468123121, Ulica Zvonimira Rogoza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44369237323</item>
      <item>, OIB 76468123121</item>
    </izvorni_sadrzaj>
    <derivirana_varijabla naziv="DomainObject.Predmet.SudioniciListNazivOIB_1">
      <item>, OIB 85821130368</item>
      <item>, OIB 44369237323</item>
      <item>, OIB 76468123121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2474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2016-09-07T09:29:00Z</dcterms:created>
  <dc:creator>gzubak</dc:creator>
  <cp:lastModifiedBy>Ivana Stampf</cp:lastModifiedBy>
  <cp:lastPrinted>2013-01-31T13:45:00Z</cp:lastPrinted>
  <dcterms:modified xmlns:xsi="http://www.w3.org/2001/XMLSchema-instance" xsi:type="dcterms:W3CDTF">2016-09-07T09:39:00Z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