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4f2e" w14:paraId="7cc4f2e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  </w:t>
      </w:r>
      <w:r w:rsidR="00C20A9B">
        <w:t>89</w:t>
      </w:r>
      <w:r w:rsidRPr="00586DD5">
        <w:t>. St</w:t>
      </w:r>
      <w:r w:rsidR="00C20A9B">
        <w:t>-</w:t>
      </w:r>
      <w:r w:rsidR="00BD407D">
        <w:t>3426/16-7</w:t>
      </w:r>
    </w:p>
    <w:p w:rsidRDefault="00EA403B" w:rsidP="00586DD5" w:rsidR="00586DD5" w:rsidRPr="00586DD5">
      <w:r>
        <w:t xml:space="preserve">         Zagreb, </w:t>
      </w:r>
      <w:r w:rsidR="00586DD5" w:rsidRPr="00586DD5">
        <w:t>Amruševa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BD407D" w:rsidRPr="00242700">
        <w:t>NEVERA d.o.o. za vanjsku i unutarnju trgovinu, proizvodnju i usluge, OIB 31875102351, Odranski Obrež (Grad Zagreb), Ulica sv. Ane 16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D407D" w:rsidRPr="00242700">
        <w:t>NEVERA d.o.o. za vanjsku i unutarnju trgovinu, proizvodnju i usluge, OIB 31875102351, Odranski Obrež (Grad Zagreb), Ulica sv. Ane 16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03581F">
        <w:t>30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6F5771">
        <w:t>09</w:t>
      </w:r>
      <w:r w:rsidR="009C20B8">
        <w:t>:</w:t>
      </w:r>
      <w:r w:rsidR="00BD407D">
        <w:t>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BB696A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BB696A" w:rsidR="00BB696A" w:rsidRPr="00694D64">
      <w:r w:rsidRPr="00694D64">
        <w:t>Za točnost otpravka-ovlašteni službenik:</w:t>
      </w:r>
    </w:p>
    <w:p w:rsidRDefault="00BB696A" w:rsidR="00BB696A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581F"/>
    <w:rsid w:val="00071509"/>
    <w:rsid w:val="00075172"/>
    <w:rsid w:val="000D43FC"/>
    <w:rsid w:val="000E19ED"/>
    <w:rsid w:val="000E1DC5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97282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D05B4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B696A"/>
    <w:rsid w:val="00BD407D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2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2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2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2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2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2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2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2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3426</izvorni_sadrzaj>
    <derivirana_varijabla naziv="DomainObject.Predmet.Broj_1">3426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St-3426/2016</izvorni_sadrzaj>
    <derivirana_varijabla naziv="DomainObject.Predmet.OznakaBroj_1">St-3426/2016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NEVERA društvo s ograničenom odgovornošću za vanjsku i unutarnju trgovinu, proizvodnju i usluge zastupanog po punomoćniku Vladimir Rožić</izvorni_sadrzaj>
    <derivirana_varijabla naziv="DomainObject.Predmet.ProtustrankaFormated_1">  NEVERA društvo s ograničenom odgovornošću za vanjsku i unutarnju trgovinu, proizvodnju i usluge zastupanog po punomoćniku Vladimir Rožić</derivirana_varijabla>
  </DomainObject.Predmet.ProtustrankaFormated>
  <DomainObject.Predmet.ProtustrankaFormatedOIB>
    <izvorni_sadrzaj>  NEVERA društvo s ograničenom odgovornošću za vanjsku i unutarnju trgovinu, proizvodnju i usluge, OIB 31875102351 zastupanog po punomoćniku Vladimir Rožić</izvorni_sadrzaj>
    <derivirana_varijabla naziv="DomainObject.Predmet.ProtustrankaFormatedOIB_1">  NEVERA društvo s ograničenom odgovornošću za vanjsku i unutarnju trgovinu, proizvodnju i usluge, OIB 31875102351 zastupanog po punomoćniku Vladimir Rožić</derivirana_varijabla>
  </DomainObject.Predmet.ProtustrankaFormatedOIB>
  <DomainObject.Predmet.ProtustrankaFormatedWithAdress>
    <izvorni_sadrzaj> NEVERA društvo s ograničenom odgovornošću za vanjsku i unutarnju trgovinu, proizvodnju i usluge, Ulica sv. Ane 16, 10020 Odranski Obrež zastupanog po punomoćniku Vladimir Rožić</izvorni_sadrzaj>
    <derivirana_varijabla naziv="DomainObject.Predmet.ProtustrankaFormatedWithAdress_1"> NEVERA društvo s ograničenom odgovornošću za vanjsku i unutarnju trgovinu, proizvodnju i usluge, Ulica sv. Ane 16, 10020 Odranski Obrež zastupanog po punomoćniku Vladimir Rožić</derivirana_varijabla>
  </DomainObject.Predmet.ProtustrankaFormatedWithAdress>
  <DomainObject.Predmet.ProtustrankaFormatedWithAdressOIB>
    <izvorni_sadrzaj> NEVERA društvo s ograničenom odgovornošću za vanjsku i unutarnju trgovinu, proizvodnju i usluge, OIB 31875102351, Ulica sv. Ane 16, 10020 Odranski Obrež zastupanog po punomoćniku Vladimir Rožić</izvorni_sadrzaj>
    <derivirana_varijabla naziv="DomainObject.Predmet.ProtustrankaFormatedWithAdressOIB_1"> NEVERA društvo s ograničenom odgovornošću za vanjsku i unutarnju trgovinu, proizvodnju i usluge, OIB 31875102351, Ulica sv. Ane 16, 10020 Odranski Obrež zastupanog po punomoćniku Vladimir Rožić</derivirana_varijabla>
  </DomainObject.Predmet.ProtustrankaFormatedWithAdressOIB>
  <DomainObject.Predmet.ProtustrankaWithAdress>
    <izvorni_sadrzaj>NEVERA društvo s ograničenom odgovornošću za vanjsku i unutarnju trgovinu, proizvodnju i usluge Ulica sv. Ane 16, 10020 Odranski Obrež</izvorni_sadrzaj>
    <derivirana_varijabla naziv="DomainObject.Predmet.ProtustrankaWithAdress_1">NEVERA društvo s ograničenom odgovornošću za vanjsku i unutarnju trgovinu, proizvodnju i usluge Ulica sv. Ane 16, 10020 Odranski Obrež</derivirana_varijabla>
  </DomainObject.Predmet.ProtustrankaWithAdress>
  <DomainObject.Predmet.ProtustrankaWithAdressOIB>
    <izvorni_sadrzaj>NEVERA društvo s ograničenom odgovornošću za vanjsku i unutarnju trgovinu, proizvodnju i usluge, OIB 31875102351, Ulica sv. Ane 16, 10020 Odranski Obrež</izvorni_sadrzaj>
    <derivirana_varijabla naziv="DomainObject.Predmet.ProtustrankaWithAdressOIB_1">NEVERA društvo s ograničenom odgovornošću za vanjsku i unutarnju trgovinu, proizvodnju i usluge, OIB 31875102351, Ulica sv. Ane 16, 10020 Odranski Obrež</derivirana_varijabla>
  </DomainObject.Predmet.ProtustrankaWithAdressOIB>
  <DomainObject.Predmet.ProtustrankaNazivFormated>
    <izvorni_sadrzaj>NEVERA društvo s ograničenom odgovornošću za vanjsku i unutarnju trgovinu, proizvodnju i usluge</izvorni_sadrzaj>
    <derivirana_varijabla naziv="DomainObject.Predmet.ProtustrankaNazivFormated_1">NEVERA društvo s ograničenom odgovornošću za vanjsku i unutarnju trgovinu, proizvodnju i usluge</derivirana_varijabla>
  </DomainObject.Predmet.ProtustrankaNazivFormated>
  <DomainObject.Predmet.ProtustrankaNazivFormatedOIB>
    <izvorni_sadrzaj>NEVERA društvo s ograničenom odgovornošću za vanjsku i unutarnju trgovinu, proizvodnju i usluge, OIB 31875102351</izvorni_sadrzaj>
    <derivirana_varijabla naziv="DomainObject.Predmet.ProtustrankaNazivFormatedOIB_1">NEVERA društvo s ograničenom odgovornošću za vanjsku i unutarnju trgovinu, proizvodnju i usluge, OIB 31875102351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NEVERA društvo s ograničenom odgovornošću za vanjsku i unutarnju trgovinu, proizvodnju i usluge zastupanog po punomoćniku Vladimir Rožić</item>
    </izvorni_sadrzaj>
    <derivirana_varijabla naziv="DomainObject.Predmet.ProtuStrankaListFormated_1">
      <item>NEVERA društvo s ograničenom odgovornošću za vanjsku i unutarnju trgovinu, proizvodnju i usluge zastupanog po punomoćniku Vladimir Rožić</item>
    </derivirana_varijabla>
  </DomainObject.Predmet.ProtuStrankaListFormated>
  <DomainObject.Predmet.ProtuStrankaListFormatedOIB>
    <izvorni_sadrzaj>
      <item>NEVERA društvo s ograničenom odgovornošću za vanjsku i unutarnju trgovinu, proizvodnju i usluge, OIB 31875102351 zastupanog po punomoćniku Vladimir Rožić</item>
    </izvorni_sadrzaj>
    <derivirana_varijabla naziv="DomainObject.Predmet.ProtuStrankaListFormatedOIB_1">
      <item>NEVERA društvo s ograničenom odgovornošću za vanjsku i unutarnju trgovinu, proizvodnju i usluge, OIB 31875102351 zastupanog po punomoćniku Vladimir Rožić</item>
    </derivirana_varijabla>
  </DomainObject.Predmet.ProtuStrankaListFormatedOIB>
  <DomainObject.Predmet.ProtuStrankaListFormatedWithAdress>
    <izvorni_sadrzaj>
      <item>NEVERA društvo s ograničenom odgovornošću za vanjsku i unutarnju trgovinu, proizvodnju i usluge, Ulica sv. Ane 16, 10020 Odranski Obrež zastupanog po punomoćniku Vladimir Rožić</item>
    </izvorni_sadrzaj>
    <derivirana_varijabla naziv="DomainObject.Predmet.ProtuStrankaListFormatedWithAdress_1">
      <item>NEVERA društvo s ograničenom odgovornošću za vanjsku i unutarnju trgovinu, proizvodnju i usluge, Ulica sv. Ane 16, 10020 Odranski Obrež zastupanog po punomoćniku Vladimir Rožić</item>
    </derivirana_varijabla>
  </DomainObject.Predmet.ProtuStrankaListFormatedWithAdress>
  <DomainObject.Predmet.ProtuStrankaListFormatedWithAdressOIB>
    <izvorni_sadrzaj>
      <item>NEVERA društvo s ograničenom odgovornošću za vanjsku i unutarnju trgovinu, proizvodnju i usluge, OIB 31875102351, Ulica sv. Ane 16, 10020 Odranski Obrež zastupanog po punomoćniku Vladimir Rožić</item>
    </izvorni_sadrzaj>
    <derivirana_varijabla naziv="DomainObject.Predmet.ProtuStrankaListFormatedWithAdressOIB_1">
      <item>NEVERA društvo s ograničenom odgovornošću za vanjsku i unutarnju trgovinu, proizvodnju i usluge, OIB 31875102351, Ulica sv. Ane 16, 10020 Odranski Obrež zastupanog po punomoćniku Vladimir Rožić</item>
    </derivirana_varijabla>
  </DomainObject.Predmet.ProtuStrankaListFormatedWithAdressOIB>
  <DomainObject.Predmet.ProtuStrankaListNazivFormated>
    <izvorni_sadrzaj>
      <item>NEVERA društvo s ograničenom odgovornošću za vanjsku i unutarnju trgovinu, proizvodnju i usluge</item>
    </izvorni_sadrzaj>
    <derivirana_varijabla naziv="DomainObject.Predmet.ProtuStrankaListNazivFormated_1">
      <item>NEVERA društvo s ograničenom odgovornošću za vanjsku i unutarnju trgovinu, proizvodnju i usluge</item>
    </derivirana_varijabla>
  </DomainObject.Predmet.ProtuStrankaListNazivFormated>
  <DomainObject.Predmet.ProtuStrankaListNazivFormatedOIB>
    <izvorni_sadrzaj>
      <item>NEVERA društvo s ograničenom odgovornošću za vanjsku i unutarnju trgovinu, proizvodnju i usluge, OIB 31875102351</item>
    </izvorni_sadrzaj>
    <derivirana_varijabla naziv="DomainObject.Predmet.ProtuStrankaListNazivFormatedOIB_1">
      <item>NEVERA društvo s ograničenom odgovornošću za vanjsku i unutarnju trgovinu, proizvodnju i usluge, OIB 31875102351</item>
    </derivirana_varijabla>
  </DomainObject.Predmet.ProtuStrankaListNazivFormatedOIB>
  <DomainObject.Predmet.OstaliListFormated>
    <izvorni_sadrzaj>
      <item>Vladimir Rožić punomoćnik sudionika u postupku NEVERA društvo s ograničenom odgovornošću za vanjsku i unutarnju trgovinu, proizvodnju i usluge</item>
      <item>ZAGREBAČKA BANKA DIONIČKO DRUŠTVO</item>
    </izvorni_sadrzaj>
    <derivirana_varijabla naziv="DomainObject.Predmet.OstaliListFormated_1">
      <item>Vladimir Rožić punomoćnik sudionika u postupku NEVERA društvo s ograničenom odgovornošću za vanjsku i unutarnju trgovinu, proizvodnju i usluge</item>
      <item>ZAGREBAČKA BANKA DIONIČKO DRUŠTVO</item>
    </derivirana_varijabla>
  </DomainObject.Predmet.OstaliListFormated>
  <DomainObject.Predmet.OstaliListFormatedOIB>
    <izvorni_sadrzaj>
      <item>Vladimir Rožić, OIB 97196557550 punomoćnik sudionika u postupku NEVERA društvo s ograničenom odgovornošću za vanjsku i unutarnju trgovinu, proizvodnju i usluge</item>
      <item>ZAGREBAČKA BANKA DIONIČKO DRUŠTVO, OIB 92963223473</item>
    </izvorni_sadrzaj>
    <derivirana_varijabla naziv="DomainObject.Predmet.OstaliListFormatedOIB_1">
      <item>Vladimir Rožić, OIB 97196557550 punomoćnik sudionika u postupku NEVERA društvo s ograničenom odgovornošću za vanjsku i unutarnju trgovinu, proizvodnju i usluge</item>
      <item>ZAGREBAČKA BANKA DIONIČKO DRUŠTVO, OIB 92963223473</item>
    </derivirana_varijabla>
  </DomainObject.Predmet.OstaliListFormatedOIB>
  <DomainObject.Predmet.OstaliListFormatedWithAdress>
    <izvorni_sadrzaj>
      <item>Vladimir Rožić, Ulica Sv. Ane 16, 10020 Odranski Obrež punomoćnik sudionika u postupku NEVERA društvo s ograničenom odgovornošću za vanjsku i unutarnju trgovinu, proizvodnju i usluge</item>
      <item>ZAGREBAČKA BANKA DIONIČKO DRUŠTVO, Trg bana Josipa Jelačića 10, 10000 Zagreb</item>
    </izvorni_sadrzaj>
    <derivirana_varijabla naziv="DomainObject.Predmet.OstaliListFormatedWithAdress_1">
      <item>Vladimir Rožić, Ulica Sv. Ane 16, 10020 Odranski Obrež punomoćnik sudionika u postupku NEVERA društvo s ograničenom odgovornošću za vanjsku i unutarnju trgovinu, proizvodnju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Vladimir Rožić, OIB 97196557550, Ulica Sv. Ane 16, 10020 Odranski Obrež punomoćnik sudionika u postupku NEVERA društvo s ograničenom odgovornošću za vanjsku i unutarnju trgovinu, proizvodnju i usluge</item>
      <item>ZAGREBAČKA BANKA DIONIČKO DRUŠTVO, OIB 92963223473, Trg bana Josipa Jelačića 10, 10000 Zagreb</item>
    </izvorni_sadrzaj>
    <derivirana_varijabla naziv="DomainObject.Predmet.OstaliListFormatedWithAdressOIB_1">
      <item>Vladimir Rožić, OIB 97196557550, Ulica Sv. Ane 16, 10020 Odranski Obrež punomoćnik sudionika u postupku NEVERA društvo s ograničenom odgovornošću za vanjsku i unutarnju trgovinu, proizvodnju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Vladimir Rožić</item>
      <item>ZAGREBAČKA BANKA DIONIČKO DRUŠTVO</item>
    </izvorni_sadrzaj>
    <derivirana_varijabla naziv="DomainObject.Predmet.OstaliListNazivFormated_1">
      <item>Vladimir Rožić</item>
      <item>ZAGREBAČKA BANKA DIONIČKO DRUŠTVO</item>
    </derivirana_varijabla>
  </DomainObject.Predmet.OstaliListNazivFormated>
  <DomainObject.Predmet.OstaliListNazivFormatedOIB>
    <izvorni_sadrzaj>
      <item>Vladimir Rožić, OIB 97196557550</item>
      <item>ZAGREBAČKA BANKA DIONIČKO DRUŠTVO, OIB 92963223473</item>
    </izvorni_sadrzaj>
    <derivirana_varijabla naziv="DomainObject.Predmet.OstaliListNazivFormatedOIB_1">
      <item>Vladimir Rožić, OIB 97196557550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NEVERA društvo s ograničenom odgovornošću za vanjsku i unutarnju trgovinu, proizvodnju i usluge</izvorni_sadrzaj>
    <derivirana_varijabla naziv="DomainObject.Predmet.ProtustrankaIDrugi_1">NEVERA društvo s ograničenom odgovornošću za vanjsku i unutarnju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NEVERA društvo s ograničenom odgovornošću za vanjsku i unutarnju trgovinu, proizvodnju i usluge, OIB 31875102351, Ulica sv. Ane 16, 10020 Odranski Obrež</izvorni_sadrzaj>
    <derivirana_varijabla naziv="DomainObject.Predmet.ProtustrankaIDrugiAdressOIB_1">NEVERA društvo s ograničenom odgovornošću za vanjsku i unutarnju trgovinu, proizvodnju i usluge, OIB 31875102351, Ulica sv. Ane 16,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NEVERA društvo s ograničenom odgovornošću za vanjsku i unutarnju trgovinu, proizvodnju i usluge</item>
      <item>Vladimir Rožić</item>
      <item>ZAGREBAČKA BANKA DIONIČKO DRUŠTVO</item>
    </izvorni_sadrzaj>
    <derivirana_varijabla naziv="DomainObject.Predmet.SudioniciListNaziv_1">
      <item>FINA Regionalni centar Zagreb</item>
      <item>NEVERA društvo s ograničenom odgovornošću za vanjsku i unutarnju trgovinu, proizvodnju i usluge</item>
      <item>Vladimir Rožić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NEVERA društvo s ograničenom odgovornošću za vanjsku i unutarnju trgovinu, proizvodnju i usluge, OIB 31875102351, Ulica sv. Ane 16,10020 Odranski Obrež</item>
      <item>Vladimir Rožić, OIB 97196557550, Ulica Sv. Ane 16,10020 Odranski Obrež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NEVERA društvo s ograničenom odgovornošću za vanjsku i unutarnju trgovinu, proizvodnju i usluge, OIB 31875102351, Ulica sv. Ane 16,10020 Odranski Obrež</item>
      <item>Vladimir Rožić, OIB 97196557550, Ulica Sv. Ane 16,10020 Odranski Obrež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31875102351</item>
      <item>, OIB 97196557550</item>
      <item>, OIB 92963223473</item>
    </izvorni_sadrzaj>
    <derivirana_varijabla naziv="DomainObject.Predmet.SudioniciListNazivOIB_1">
      <item>, OIB 85821130368</item>
      <item>, OIB 31875102351</item>
      <item>, OIB 97196557550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3DBD6-CC40-4D52-AE75-3520EDA11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1055</properties:Characters>
  <properties:Lines>40</properties:Lines>
  <properties:Paragraphs>19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2016-10-17T12:47:00Z</cp:lastPrinted>
  <dcterms:modified xmlns:xsi="http://www.w3.org/2001/XMLSchema-instance" xsi:type="dcterms:W3CDTF">2016-10-17T12:48:00Z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