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a327" w14:paraId="c33a327" w:rsidRDefault="00F3446A" w:rsidP="00910611" w:rsidR="00F344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46A" w:rsidP="00910611" w:rsidR="00F3446A">
      <w:r>
        <w:rPr>
          <w:rFonts w:eastAsia="MS Mincho"/>
          <w:szCs w:val="24"/>
        </w:rPr>
        <w:t>REPUBLIKA HRVATSKA</w:t>
      </w:r>
    </w:p>
    <w:p w:rsidRDefault="00F3446A" w:rsidP="00910611" w:rsidR="00F3446A">
      <w:r>
        <w:rPr>
          <w:rFonts w:eastAsia="MS Mincho"/>
          <w:szCs w:val="24"/>
        </w:rPr>
        <w:t>TRGOVAČKI SUD U RIJECI</w:t>
      </w:r>
    </w:p>
    <w:p w:rsidRDefault="00F3446A" w:rsidR="00F3446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7330F" w:rsidR="00C31925" w:rsidRPr="002708CB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C7330F" w:rsidRPr="00C7330F">
        <w:rPr>
          <w:rFonts w:eastAsiaTheme="minorHAnsi"/>
          <w:sz w:val="24"/>
          <w:szCs w:val="24"/>
          <w:lang w:eastAsia="en-US"/>
        </w:rPr>
        <w:t>KAZALIŠNA UDRUGA "DASKA I MASKA" Želino 12, Vodice</w:t>
      </w:r>
      <w:r w:rsidRPr="00C7330F">
        <w:rPr>
          <w:sz w:val="24"/>
          <w:szCs w:val="24"/>
        </w:rPr>
        <w:t xml:space="preserve">, </w:t>
      </w:r>
      <w:r w:rsidR="00C7330F" w:rsidRPr="00C7330F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7330F" w:rsidRPr="00C7330F">
        <w:rPr>
          <w:rFonts w:eastAsiaTheme="minorHAnsi"/>
          <w:sz w:val="24"/>
          <w:szCs w:val="24"/>
          <w:lang w:eastAsia="en-US"/>
        </w:rPr>
        <w:t>15000985</w:t>
      </w:r>
      <w:r w:rsidR="002708CB" w:rsidRPr="00C7330F">
        <w:rPr>
          <w:sz w:val="24"/>
          <w:szCs w:val="24"/>
        </w:rPr>
        <w:t xml:space="preserve">, </w:t>
      </w:r>
      <w:r w:rsidR="00C7330F" w:rsidRPr="00C7330F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C7330F" w:rsidRPr="00C7330F">
        <w:rPr>
          <w:rFonts w:eastAsiaTheme="minorHAnsi"/>
          <w:sz w:val="24"/>
          <w:szCs w:val="24"/>
          <w:lang w:eastAsia="en-US"/>
        </w:rPr>
        <w:t>40109540919</w:t>
      </w:r>
      <w:r w:rsidRPr="00BF318E">
        <w:rPr>
          <w:sz w:val="24"/>
          <w:szCs w:val="24"/>
        </w:rPr>
        <w:t xml:space="preserve">, </w:t>
      </w:r>
      <w:r w:rsidR="00E85EE2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7330F" w:rsidRPr="00C7330F">
        <w:rPr>
          <w:rFonts w:eastAsiaTheme="minorHAnsi"/>
          <w:sz w:val="24"/>
          <w:szCs w:val="24"/>
          <w:lang w:eastAsia="en-US"/>
        </w:rPr>
        <w:t>KAZALIŠNA UDRUGA "DASKA I MASKA" Želino 12, Vodice</w:t>
      </w:r>
      <w:r w:rsidR="00C7330F" w:rsidRPr="00C7330F">
        <w:rPr>
          <w:sz w:val="24"/>
          <w:szCs w:val="24"/>
        </w:rPr>
        <w:t xml:space="preserve">, </w:t>
      </w:r>
      <w:r w:rsidR="00C7330F" w:rsidRPr="00C7330F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7330F" w:rsidRPr="00C7330F">
        <w:rPr>
          <w:rFonts w:eastAsiaTheme="minorHAnsi"/>
          <w:sz w:val="24"/>
          <w:szCs w:val="24"/>
          <w:lang w:eastAsia="en-US"/>
        </w:rPr>
        <w:t>15000985</w:t>
      </w:r>
      <w:r w:rsidR="00C7330F" w:rsidRPr="00C7330F">
        <w:rPr>
          <w:sz w:val="24"/>
          <w:szCs w:val="24"/>
        </w:rPr>
        <w:t xml:space="preserve">, </w:t>
      </w:r>
      <w:r w:rsidR="00C7330F" w:rsidRPr="00C7330F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C7330F" w:rsidRPr="00C7330F">
        <w:rPr>
          <w:rFonts w:eastAsiaTheme="minorHAnsi"/>
          <w:sz w:val="24"/>
          <w:szCs w:val="24"/>
          <w:lang w:eastAsia="en-US"/>
        </w:rPr>
        <w:t>40109540919</w:t>
      </w:r>
      <w:r w:rsidR="00C7330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7330F" w:rsidRPr="00C7330F">
        <w:rPr>
          <w:rFonts w:eastAsiaTheme="minorHAnsi"/>
          <w:sz w:val="24"/>
          <w:szCs w:val="24"/>
          <w:lang w:eastAsia="en-US"/>
        </w:rPr>
        <w:t>KAZALIŠNA UDRUGA "DASKA I MASKA" Želino 12, Vodice</w:t>
      </w:r>
      <w:r w:rsidR="00C7330F" w:rsidRPr="00C7330F">
        <w:rPr>
          <w:sz w:val="24"/>
          <w:szCs w:val="24"/>
        </w:rPr>
        <w:t xml:space="preserve">, </w:t>
      </w:r>
      <w:r w:rsidR="00C7330F" w:rsidRPr="00C7330F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7330F" w:rsidRPr="00C7330F">
        <w:rPr>
          <w:rFonts w:eastAsiaTheme="minorHAnsi"/>
          <w:sz w:val="24"/>
          <w:szCs w:val="24"/>
          <w:lang w:eastAsia="en-US"/>
        </w:rPr>
        <w:t>15000985</w:t>
      </w:r>
      <w:r w:rsidR="00C7330F" w:rsidRPr="00C7330F">
        <w:rPr>
          <w:sz w:val="24"/>
          <w:szCs w:val="24"/>
        </w:rPr>
        <w:t xml:space="preserve">, </w:t>
      </w:r>
      <w:r w:rsidR="00C7330F" w:rsidRPr="00C7330F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C7330F" w:rsidRPr="00C7330F">
        <w:rPr>
          <w:rFonts w:eastAsiaTheme="minorHAnsi"/>
          <w:sz w:val="24"/>
          <w:szCs w:val="24"/>
          <w:lang w:eastAsia="en-US"/>
        </w:rPr>
        <w:t>40109540919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85EE2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4FD" w:rsidP="00C31925" w:rsidR="00F874FD">
      <w:r>
        <w:separator/>
      </w:r>
    </w:p>
  </w:endnote>
  <w:endnote w:id="0" w:type="continuationSeparator">
    <w:p w:rsidRDefault="00F874FD" w:rsidP="00C31925" w:rsidR="00F87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46A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4FD" w:rsidP="00C31925" w:rsidR="00F874FD">
      <w:r>
        <w:separator/>
      </w:r>
    </w:p>
  </w:footnote>
  <w:footnote w:id="0" w:type="continuationSeparator">
    <w:p w:rsidRDefault="00F874FD" w:rsidP="00C31925" w:rsidR="00F87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1078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708CB"/>
    <w:rsid w:val="004F6C16"/>
    <w:rsid w:val="00590F41"/>
    <w:rsid w:val="00803CC5"/>
    <w:rsid w:val="00942A0F"/>
    <w:rsid w:val="009D2A8B"/>
    <w:rsid w:val="00BA3EB5"/>
    <w:rsid w:val="00C31925"/>
    <w:rsid w:val="00C7330F"/>
    <w:rsid w:val="00CA4913"/>
    <w:rsid w:val="00D16915"/>
    <w:rsid w:val="00DB5FF4"/>
    <w:rsid w:val="00E31A51"/>
    <w:rsid w:val="00E518D1"/>
    <w:rsid w:val="00E85EE2"/>
    <w:rsid w:val="00F3446A"/>
    <w:rsid w:val="00F8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4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4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4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4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4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4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4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4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Kazališna udruga DASKA I MASKA</izvorni_sadrzaj>
    <derivirana_varijabla naziv="DomainObject.Predmet.ProtustrankaFormated_1">  Kazališna udruga DASKA I MASKA</derivirana_varijabla>
  </DomainObject.Predmet.ProtustrankaFormated>
  <DomainObject.Predmet.ProtustrankaFormatedOIB>
    <izvorni_sadrzaj>  Kazališna udruga DASKA I MASKA, OIB 40109540919</izvorni_sadrzaj>
    <derivirana_varijabla naziv="DomainObject.Predmet.ProtustrankaFormatedOIB_1">  Kazališna udruga DASKA I MASKA, OIB 40109540919</derivirana_varijabla>
  </DomainObject.Predmet.ProtustrankaFormatedOIB>
  <DomainObject.Predmet.ProtustrankaFormatedWithAdress>
    <izvorni_sadrzaj> Kazališna udruga DASKA I MASKA, Želino 12, 51557 Cres</izvorni_sadrzaj>
    <derivirana_varijabla naziv="DomainObject.Predmet.ProtustrankaFormatedWithAdress_1"> Kazališna udruga DASKA I MASKA, Želino 12, 51557 Cres</derivirana_varijabla>
  </DomainObject.Predmet.ProtustrankaFormatedWithAdress>
  <DomainObject.Predmet.ProtustrankaFormatedWithAdressOIB>
    <izvorni_sadrzaj> Kazališna udruga DASKA I MASKA, OIB 40109540919, Želino 12, 51557 Cres</izvorni_sadrzaj>
    <derivirana_varijabla naziv="DomainObject.Predmet.ProtustrankaFormatedWithAdressOIB_1"> Kazališna udruga DASKA I MASKA, OIB 40109540919, Želino 12, 51557 Cres</derivirana_varijabla>
  </DomainObject.Predmet.ProtustrankaFormatedWithAdressOIB>
  <DomainObject.Predmet.ProtustrankaWithAdress>
    <izvorni_sadrzaj>Kazališna udruga DASKA I MASKA Želino 12, 51557 Cres</izvorni_sadrzaj>
    <derivirana_varijabla naziv="DomainObject.Predmet.ProtustrankaWithAdress_1">Kazališna udruga DASKA I MASKA Želino 12, 51557 Cres</derivirana_varijabla>
  </DomainObject.Predmet.ProtustrankaWithAdress>
  <DomainObject.Predmet.ProtustrankaWithAdressOIB>
    <izvorni_sadrzaj>Kazališna udruga DASKA I MASKA, OIB 40109540919, Želino 12, 51557 Cres</izvorni_sadrzaj>
    <derivirana_varijabla naziv="DomainObject.Predmet.ProtustrankaWithAdressOIB_1">Kazališna udruga DASKA I MASKA, OIB 40109540919, Želino 12, 51557 Cres</derivirana_varijabla>
  </DomainObject.Predmet.ProtustrankaWithAdressOIB>
  <DomainObject.Predmet.ProtustrankaNazivFormated>
    <izvorni_sadrzaj>Kazališna udruga DASKA I MASKA</izvorni_sadrzaj>
    <derivirana_varijabla naziv="DomainObject.Predmet.ProtustrankaNazivFormated_1">Kazališna udruga DASKA I MASKA</derivirana_varijabla>
  </DomainObject.Predmet.ProtustrankaNazivFormated>
  <DomainObject.Predmet.ProtustrankaNazivFormatedOIB>
    <izvorni_sadrzaj>Kazališna udruga DASKA I MASKA, OIB 40109540919</izvorni_sadrzaj>
    <derivirana_varijabla naziv="DomainObject.Predmet.ProtustrankaNazivFormatedOIB_1">Kazališna udruga DASKA I MASKA, OIB 40109540919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Kazališna udruga DASKA I MASKA</item>
    </izvorni_sadrzaj>
    <derivirana_varijabla naziv="DomainObject.Predmet.ProtuStrankaListFormated_1">
      <item>Kazališna udruga DASKA I MASKA</item>
    </derivirana_varijabla>
  </DomainObject.Predmet.ProtuStrankaListFormated>
  <DomainObject.Predmet.ProtuStrankaListFormatedOIB>
    <izvorni_sadrzaj>
      <item>Kazališna udruga DASKA I MASKA, OIB 40109540919</item>
    </izvorni_sadrzaj>
    <derivirana_varijabla naziv="DomainObject.Predmet.ProtuStrankaListFormatedOIB_1">
      <item>Kazališna udruga DASKA I MASKA, OIB 40109540919</item>
    </derivirana_varijabla>
  </DomainObject.Predmet.ProtuStrankaListFormatedOIB>
  <DomainObject.Predmet.ProtuStrankaListFormatedWithAdress>
    <izvorni_sadrzaj>
      <item>Kazališna udruga DASKA I MASKA, Želino 12, 51557 Cres</item>
    </izvorni_sadrzaj>
    <derivirana_varijabla naziv="DomainObject.Predmet.ProtuStrankaListFormatedWithAdress_1">
      <item>Kazališna udruga DASKA I MASKA, Želino 12, 51557 Cres</item>
    </derivirana_varijabla>
  </DomainObject.Predmet.ProtuStrankaListFormatedWithAdress>
  <DomainObject.Predmet.ProtuStrankaListFormatedWithAdressOIB>
    <izvorni_sadrzaj>
      <item>Kazališna udruga DASKA I MASKA, OIB 40109540919, Želino 12, 51557 Cres</item>
    </izvorni_sadrzaj>
    <derivirana_varijabla naziv="DomainObject.Predmet.ProtuStrankaListFormatedWithAdressOIB_1">
      <item>Kazališna udruga DASKA I MASKA, OIB 40109540919, Želino 12, 51557 Cres</item>
    </derivirana_varijabla>
  </DomainObject.Predmet.ProtuStrankaListFormatedWithAdressOIB>
  <DomainObject.Predmet.ProtuStrankaListNazivFormated>
    <izvorni_sadrzaj>
      <item>Kazališna udruga DASKA I MASKA</item>
    </izvorni_sadrzaj>
    <derivirana_varijabla naziv="DomainObject.Predmet.ProtuStrankaListNazivFormated_1">
      <item>Kazališna udruga DASKA I MASKA</item>
    </derivirana_varijabla>
  </DomainObject.Predmet.ProtuStrankaListNazivFormated>
  <DomainObject.Predmet.ProtuStrankaListNazivFormatedOIB>
    <izvorni_sadrzaj>
      <item>Kazališna udruga DASKA I MASKA, OIB 40109540919</item>
    </izvorni_sadrzaj>
    <derivirana_varijabla naziv="DomainObject.Predmet.ProtuStrankaListNazivFormatedOIB_1">
      <item>Kazališna udruga DASKA I MASKA, OIB 40109540919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Kazališna udruga DASKA I MASKA</izvorni_sadrzaj>
    <derivirana_varijabla naziv="DomainObject.Predmet.ProtustrankaIDrugi_1">Kazališna udruga DASKA I MASKA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Kazališna udruga DASKA I MASKA, OIB 40109540919, Želino 12, 51557 Cres</izvorni_sadrzaj>
    <derivirana_varijabla naziv="DomainObject.Predmet.ProtustrankaIDrugiAdressOIB_1">Kazališna udruga DASKA I MASKA, OIB 40109540919, Želino 12,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Kazališna udruga DASKA I MASKA</item>
    </izvorni_sadrzaj>
    <derivirana_varijabla naziv="DomainObject.Predmet.SudioniciListNaziv_1">
      <item>FINA  Rijeka</item>
      <item>Kazališna udruga DASKA I MASKA</item>
    </derivirana_varijabla>
  </DomainObject.Predmet.SudioniciListNaziv>
  <DomainObject.Predmet.SudioniciListAdressOIB>
    <izvorni_sadrzaj>
      <item>FINA  Rijeka, OIB 85821130368, Frana Kurelca 8,51000 Rijeka</item>
      <item>Kazališna udruga DASKA I MASKA, OIB 40109540919, Želino 12,51557 Cres</item>
    </izvorni_sadrzaj>
    <derivirana_varijabla naziv="DomainObject.Predmet.SudioniciListAdressOIB_1">
      <item>FINA  Rijeka, OIB 85821130368, Frana Kurelca 8,51000 Rijeka</item>
      <item>Kazališna udruga DASKA I MASKA, OIB 40109540919, Želino 12,51557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40109540919</item>
    </izvorni_sadrzaj>
    <derivirana_varijabla naziv="DomainObject.Predmet.SudioniciListNazivOIB_1">
      <item>, OIB 85821130368</item>
      <item>, OIB 40109540919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1964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2016-02-02T09:34:00Z</dcterms:created>
  <dc:creator>Vera Jelenović</dc:creator>
  <cp:lastModifiedBy>Danijela Fumić</cp:lastModifiedBy>
  <cp:lastPrinted>2016-02-02T09:34:00Z</cp:lastPrinted>
  <dcterms:modified xmlns:xsi="http://www.w3.org/2001/XMLSchema-instance" xsi:type="dcterms:W3CDTF">2016-02-02T09:35:00Z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