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4f82" w14:paraId="0ec4f82" w:rsidRDefault="00E94A44" w:rsidP="00E94A44" w:rsidR="00E94A4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A44" w:rsidP="00E94A44" w:rsidR="00E94A44" w:rsidRPr="00D445C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D445CF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E94A44" w:rsidP="00E94A44" w:rsidR="00E94A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445CF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E94A44" w:rsidP="00E94A44" w:rsidR="00E94A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94A44" w:rsidP="00E94A44" w:rsidR="00E94A44" w:rsidRPr="00D445CF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E94A44" w:rsidP="00E94A44" w:rsidR="00E94A4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94A44" w:rsidP="00E94A44" w:rsidR="00E94A44" w:rsidRPr="005D578C">
      <w:pPr>
        <w:jc w:val="center"/>
        <w:rPr>
          <w:rFonts w:cs="Times New Roman" w:eastAsia="Times New Roman"/>
          <w:szCs w:val="24"/>
        </w:rPr>
      </w:pPr>
    </w:p>
    <w:p w:rsidRDefault="00E94A44" w:rsidP="00E94A44" w:rsidR="00E94A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94A44" w:rsidP="00E94A44" w:rsidR="00E94A44" w:rsidRPr="005D578C">
      <w:pPr>
        <w:rPr>
          <w:rFonts w:cs="Times New Roman" w:eastAsia="Times New Roman"/>
          <w:szCs w:val="24"/>
        </w:rPr>
      </w:pPr>
    </w:p>
    <w:p w:rsidRDefault="00E94A44" w:rsidP="00E94A44" w:rsidR="00E94A4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STUDIO MINSK d. o. o. Rovinj, Zagrebačka 12 A, OIB 27204541613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040174443,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445C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E94A44" w:rsidP="00E94A44" w:rsidR="00E94A44" w:rsidRPr="005D578C">
      <w:pPr>
        <w:rPr>
          <w:rFonts w:cs="Times New Roman" w:eastAsia="Times New Roman"/>
          <w:szCs w:val="24"/>
        </w:rPr>
      </w:pPr>
    </w:p>
    <w:p w:rsidRDefault="00E94A44" w:rsidP="00E94A44" w:rsidR="00E94A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94A44" w:rsidP="00E94A44" w:rsidR="00E94A44" w:rsidRPr="005D578C">
      <w:pPr>
        <w:rPr>
          <w:rFonts w:cs="Times New Roman" w:eastAsia="Times New Roman"/>
          <w:szCs w:val="24"/>
        </w:rPr>
      </w:pPr>
    </w:p>
    <w:p w:rsidRDefault="00E94A44" w:rsidP="00E94A44" w:rsidR="00E94A4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STUDIO MINSK d. o. o. Rovinj, Zagrebačka 12 A, OIB 27204541613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040174443,</w:t>
      </w:r>
      <w:r w:rsidRPr="005D578C">
        <w:rPr>
          <w:rFonts w:cs="Times New Roman" w:eastAsia="Times New Roman"/>
          <w:szCs w:val="24"/>
        </w:rPr>
        <w:t xml:space="preserve"> s danom </w:t>
      </w:r>
      <w:r w:rsidR="00D445C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94A44" w:rsidP="00E94A44" w:rsidR="00E94A44" w:rsidRPr="005D578C">
      <w:pPr>
        <w:rPr>
          <w:rFonts w:cs="Times New Roman" w:eastAsia="Times New Roman"/>
          <w:szCs w:val="24"/>
        </w:rPr>
      </w:pPr>
    </w:p>
    <w:p w:rsidRDefault="00E94A44" w:rsidP="00E94A44" w:rsidR="00E94A4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E94A44" w:rsidP="00E94A44" w:rsidR="00E94A44">
      <w:pPr>
        <w:rPr>
          <w:rFonts w:cs="Times New Roman" w:eastAsia="Times New Roman"/>
          <w:szCs w:val="20"/>
        </w:rPr>
      </w:pPr>
    </w:p>
    <w:p w:rsidRDefault="00E94A44" w:rsidP="00E94A44" w:rsidR="00E94A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STUDIO MINSK d. o. o. Rovinj, Zagrebačka 12 A, OIB 27204541613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040174443.</w:t>
      </w:r>
    </w:p>
    <w:p w:rsidRDefault="00E94A44" w:rsidP="00E94A44" w:rsidR="00E94A44">
      <w:pPr>
        <w:ind w:firstLine="709"/>
        <w:rPr>
          <w:rFonts w:cs="Times New Roman" w:eastAsia="Times New Roman"/>
          <w:szCs w:val="24"/>
        </w:rPr>
      </w:pPr>
    </w:p>
    <w:p w:rsidRDefault="00E94A44" w:rsidP="00E94A44" w:rsidR="00E94A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STUDIO MINSK d. o. o. Rovinj, Zagrebačka 12 A, OIB 27204541613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040174443.</w:t>
      </w:r>
    </w:p>
    <w:p w:rsidRDefault="00E94A44" w:rsidP="00E94A44" w:rsidR="00E94A44">
      <w:pPr>
        <w:rPr>
          <w:rFonts w:cs="Times New Roman" w:eastAsia="Times New Roman"/>
          <w:szCs w:val="24"/>
        </w:rPr>
      </w:pPr>
    </w:p>
    <w:p w:rsidRDefault="00E94A44" w:rsidP="00E94A44" w:rsidR="00E94A44" w:rsidRPr="005D578C">
      <w:pPr>
        <w:rPr>
          <w:rFonts w:cs="Times New Roman" w:eastAsia="Times New Roman"/>
          <w:szCs w:val="24"/>
        </w:rPr>
      </w:pPr>
    </w:p>
    <w:p w:rsidRDefault="00E94A44" w:rsidP="00E94A44" w:rsidR="00E94A4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94A44" w:rsidP="00E94A44" w:rsidR="00E94A44">
      <w:pPr>
        <w:ind w:firstLine="708"/>
        <w:rPr>
          <w:rFonts w:cs="Times New Roman" w:eastAsia="Times New Roman"/>
          <w:szCs w:val="24"/>
        </w:rPr>
      </w:pPr>
    </w:p>
    <w:p w:rsidRDefault="00E94A44" w:rsidP="00E94A44" w:rsidR="00E94A4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STUDIO MINSK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St-918/2015-3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94A44" w:rsidP="00E94A44" w:rsidR="00E94A4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94A44" w:rsidP="00E94A44" w:rsidR="00E94A44" w:rsidRPr="005D578C">
      <w:pPr>
        <w:rPr>
          <w:rFonts w:cs="Times New Roman" w:eastAsia="Times New Roman"/>
          <w:szCs w:val="24"/>
        </w:rPr>
      </w:pPr>
    </w:p>
    <w:p w:rsidRDefault="00E94A44" w:rsidP="00E94A44" w:rsidR="00E94A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445CF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94A44" w:rsidP="00E94A44" w:rsidR="00E94A44">
      <w:pPr>
        <w:rPr>
          <w:rFonts w:cs="Times New Roman" w:eastAsia="Times New Roman"/>
          <w:szCs w:val="24"/>
        </w:rPr>
      </w:pPr>
    </w:p>
    <w:p w:rsidRDefault="00E94A44" w:rsidP="00E94A44" w:rsidR="00E94A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94A44" w:rsidP="00E94A44" w:rsidR="00E94A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0A6BA4">
        <w:rPr>
          <w:rFonts w:cs="Times New Roman" w:eastAsia="Times New Roman"/>
          <w:szCs w:val="24"/>
        </w:rPr>
        <w:t>, v. r.</w:t>
      </w:r>
    </w:p>
    <w:p w:rsidRDefault="00E94A44" w:rsidP="00E94A44" w:rsidR="00E94A44">
      <w:pPr>
        <w:jc w:val="left"/>
        <w:rPr>
          <w:rFonts w:cs="Times New Roman" w:eastAsia="Times New Roman"/>
          <w:szCs w:val="24"/>
        </w:rPr>
      </w:pPr>
    </w:p>
    <w:p w:rsidRDefault="00E94A44" w:rsidP="00E94A44" w:rsidR="00E94A44" w:rsidRPr="005D578C">
      <w:pPr>
        <w:jc w:val="left"/>
        <w:rPr>
          <w:rFonts w:cs="Times New Roman" w:eastAsia="Times New Roman"/>
          <w:szCs w:val="24"/>
        </w:rPr>
      </w:pPr>
    </w:p>
    <w:p w:rsidRDefault="00E94A44" w:rsidP="00E94A44" w:rsidR="00E94A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94A44" w:rsidP="00E94A44" w:rsidR="00E94A4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94A44" w:rsidP="00E94A44" w:rsidR="00E94A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94A44" w:rsidP="00E94A44" w:rsidR="00E94A44">
      <w:pPr>
        <w:rPr>
          <w:rFonts w:cs="Times New Roman" w:eastAsia="Times New Roman"/>
          <w:szCs w:val="24"/>
        </w:rPr>
      </w:pPr>
    </w:p>
    <w:p w:rsidRDefault="00E94A44" w:rsidP="00E94A44" w:rsidR="00E94A44" w:rsidRPr="005D578C">
      <w:pPr>
        <w:rPr>
          <w:rFonts w:cs="Times New Roman" w:eastAsia="Times New Roman"/>
          <w:szCs w:val="24"/>
        </w:rPr>
      </w:pPr>
    </w:p>
    <w:p w:rsidRDefault="00E94A44" w:rsidP="00E94A44" w:rsidR="00E94A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94A44" w:rsidP="00E94A44" w:rsidR="00E94A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94A44" w:rsidP="00E94A44" w:rsidR="00E94A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STUDIO MINSK d. o. o. Rovinj, Zagrebačka 12 A,</w:t>
      </w:r>
    </w:p>
    <w:p w:rsidRDefault="00E94A44" w:rsidP="00E94A44" w:rsidR="00E94A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Mirko Cetinski, Rovinj, 43. Istarske divizije 23 i Igor Franković, Rovinj, Karmelo 4,</w:t>
      </w:r>
    </w:p>
    <w:p w:rsidRDefault="00E94A44" w:rsidP="00E94A44" w:rsidR="00E94A4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E94A44" w:rsidP="00E94A44" w:rsidR="00E94A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94A44" w:rsidP="00E94A44" w:rsidR="00E94A4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E94A44" w:rsidP="00E94A44" w:rsidR="00E94A4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94A44" w:rsidP="00E94A44" w:rsidR="00E94A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94A44" w:rsidP="00E94A44" w:rsidR="00E94A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94A44" w:rsidP="00E94A44" w:rsidR="00E94A44"/>
    <w:p w:rsidRDefault="00E94A44" w:rsidP="00E94A44" w:rsidR="00E94A44"/>
    <w:p w:rsidRDefault="00E94A44" w:rsidP="00E94A44" w:rsidR="00E94A44"/>
    <w:p w:rsidRDefault="00E94A44" w:rsidP="00E94A44" w:rsidR="00E94A44"/>
    <w:p w:rsidRDefault="00E94A44" w:rsidP="00E94A44" w:rsidR="00E94A44"/>
    <w:p w:rsidRDefault="00E94A44" w:rsidP="00E94A44" w:rsidR="00E94A44"/>
    <w:p w:rsidRDefault="00E94A44" w:rsidP="00E94A44" w:rsidR="00E94A44"/>
    <w:p w:rsidRDefault="000A6BA4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A44" w:rsidP="00E94A44" w:rsidR="00E94A44">
      <w:r>
        <w:separator/>
      </w:r>
    </w:p>
  </w:endnote>
  <w:endnote w:id="0" w:type="continuationSeparator">
    <w:p w:rsidRDefault="00E94A44" w:rsidP="00E94A44" w:rsidR="00E94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A44" w:rsidP="00E94A44" w:rsidR="00E94A44">
      <w:r>
        <w:separator/>
      </w:r>
    </w:p>
  </w:footnote>
  <w:footnote w:id="0" w:type="continuationSeparator">
    <w:p w:rsidRDefault="00E94A44" w:rsidP="00E94A44" w:rsidR="00E94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44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A6BA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St-918/2015-5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44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St-918/2015-5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196"/>
    <w:rsid w:val="000A6BA4"/>
    <w:rsid w:val="00230458"/>
    <w:rsid w:val="0075528E"/>
    <w:rsid w:val="0079403F"/>
    <w:rsid w:val="00BD4196"/>
    <w:rsid w:val="00D445CF"/>
    <w:rsid w:val="00E9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4A4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4A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94A4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4A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4A4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4A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4A4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BA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6BA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6B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6B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4A4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4A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94A4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4A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4A4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4A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4A4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BA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6BA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6B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6B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MINSK d.o.o. ROVINJ</izvorni_sadrzaj>
    <derivirana_varijabla naziv="DomainObject.Predmet.ProtustrankaFormated_1">  STUDIO MINSK d.o.o. ROVINJ</derivirana_varijabla>
  </DomainObject.Predmet.ProtustrankaFormated>
  <DomainObject.Predmet.ProtustrankaFormatedOIB>
    <izvorni_sadrzaj>  STUDIO MINSK d.o.o. ROVINJ, OIB 27204541613</izvorni_sadrzaj>
    <derivirana_varijabla naziv="DomainObject.Predmet.ProtustrankaFormatedOIB_1">  STUDIO MINSK d.o.o. ROVINJ, OIB 27204541613</derivirana_varijabla>
  </DomainObject.Predmet.ProtustrankaFormatedOIB>
  <DomainObject.Predmet.ProtustrankaFormatedWithAdress>
    <izvorni_sadrzaj> STUDIO MINSK d.o.o. ROVINJ, Zagrebačka 12 A, 52210 Rovinj</izvorni_sadrzaj>
    <derivirana_varijabla naziv="DomainObject.Predmet.ProtustrankaFormatedWithAdress_1"> STUDIO MINSK d.o.o. ROVINJ, Zagrebačka 12 A, 52210 Rovinj</derivirana_varijabla>
  </DomainObject.Predmet.ProtustrankaFormatedWithAdress>
  <DomainObject.Predmet.ProtustrankaFormatedWithAdressOIB>
    <izvorni_sadrzaj> STUDIO MINSK d.o.o. ROVINJ, OIB 27204541613, Zagrebačka 12 A, 52210 Rovinj</izvorni_sadrzaj>
    <derivirana_varijabla naziv="DomainObject.Predmet.ProtustrankaFormatedWithAdressOIB_1"> STUDIO MINSK d.o.o. ROVINJ, OIB 27204541613, Zagrebačka 12 A, 52210 Rovinj</derivirana_varijabla>
  </DomainObject.Predmet.ProtustrankaFormatedWithAdressOIB>
  <DomainObject.Predmet.ProtustrankaWithAdress>
    <izvorni_sadrzaj>STUDIO MINSK d.o.o. ROVINJ Zagrebačka 12 A, 52210 Rovinj</izvorni_sadrzaj>
    <derivirana_varijabla naziv="DomainObject.Predmet.ProtustrankaWithAdress_1">STUDIO MINSK d.o.o. ROVINJ Zagrebačka 12 A, 52210 Rovinj</derivirana_varijabla>
  </DomainObject.Predmet.ProtustrankaWithAdress>
  <DomainObject.Predmet.ProtustrankaWithAdressOIB>
    <izvorni_sadrzaj>STUDIO MINSK d.o.o. ROVINJ, OIB 27204541613, Zagrebačka 12 A, 52210 Rovinj</izvorni_sadrzaj>
    <derivirana_varijabla naziv="DomainObject.Predmet.ProtustrankaWithAdressOIB_1">STUDIO MINSK d.o.o. ROVINJ, OIB 27204541613, Zagrebačka 12 A, 52210 Rovinj</derivirana_varijabla>
  </DomainObject.Predmet.ProtustrankaWithAdressOIB>
  <DomainObject.Predmet.ProtustrankaNazivFormated>
    <izvorni_sadrzaj>STUDIO MINSK d.o.o. ROVINJ</izvorni_sadrzaj>
    <derivirana_varijabla naziv="DomainObject.Predmet.ProtustrankaNazivFormated_1">STUDIO MINSK d.o.o. ROVINJ</derivirana_varijabla>
  </DomainObject.Predmet.ProtustrankaNazivFormated>
  <DomainObject.Predmet.ProtustrankaNazivFormatedOIB>
    <izvorni_sadrzaj>STUDIO MINSK d.o.o. ROVINJ, OIB 27204541613</izvorni_sadrzaj>
    <derivirana_varijabla naziv="DomainObject.Predmet.ProtustrankaNazivFormatedOIB_1">STUDIO MINSK d.o.o. ROVINJ, OIB 27204541613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114534.70</izvorni_sadrzaj>
    <derivirana_varijabla naziv="DomainObject.Predmet.TrenutnaVrijednost_1">114534.70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MINSK d.o.o. ROVINJ</item>
    </izvorni_sadrzaj>
    <derivirana_varijabla naziv="DomainObject.Predmet.ProtuStrankaListFormated_1">
      <item>STUDIO MINSK d.o.o. ROVINJ</item>
    </derivirana_varijabla>
  </DomainObject.Predmet.ProtuStrankaListFormated>
  <DomainObject.Predmet.ProtuStrankaListFormatedOIB>
    <izvorni_sadrzaj>
      <item>STUDIO MINSK d.o.o. ROVINJ, OIB 27204541613</item>
    </izvorni_sadrzaj>
    <derivirana_varijabla naziv="DomainObject.Predmet.ProtuStrankaListFormatedOIB_1">
      <item>STUDIO MINSK d.o.o. ROVINJ, OIB 27204541613</item>
    </derivirana_varijabla>
  </DomainObject.Predmet.ProtuStrankaListFormatedOIB>
  <DomainObject.Predmet.ProtuStrankaListFormatedWithAdress>
    <izvorni_sadrzaj>
      <item>STUDIO MINSK d.o.o. ROVINJ, Zagrebačka 12 A, 52210 Rovinj</item>
    </izvorni_sadrzaj>
    <derivirana_varijabla naziv="DomainObject.Predmet.ProtuStrankaListFormatedWithAdress_1">
      <item>STUDIO MINSK d.o.o. ROVINJ, Zagrebačka 12 A, 52210 Rovinj</item>
    </derivirana_varijabla>
  </DomainObject.Predmet.ProtuStrankaListFormatedWithAdress>
  <DomainObject.Predmet.ProtuStrankaListFormatedWithAdressOIB>
    <izvorni_sadrzaj>
      <item>STUDIO MINSK d.o.o. ROVINJ, OIB 27204541613, Zagrebačka 12 A, 52210 Rovinj</item>
    </izvorni_sadrzaj>
    <derivirana_varijabla naziv="DomainObject.Predmet.ProtuStrankaListFormatedWithAdressOIB_1">
      <item>STUDIO MINSK d.o.o. ROVINJ, OIB 27204541613, Zagrebačka 12 A, 52210 Rovinj</item>
    </derivirana_varijabla>
  </DomainObject.Predmet.ProtuStrankaListFormatedWithAdressOIB>
  <DomainObject.Predmet.ProtuStrankaListNazivFormated>
    <izvorni_sadrzaj>
      <item>STUDIO MINSK d.o.o. ROVINJ</item>
    </izvorni_sadrzaj>
    <derivirana_varijabla naziv="DomainObject.Predmet.ProtuStrankaListNazivFormated_1">
      <item>STUDIO MINSK d.o.o. ROVINJ</item>
    </derivirana_varijabla>
  </DomainObject.Predmet.ProtuStrankaListNazivFormated>
  <DomainObject.Predmet.ProtuStrankaListNazivFormatedOIB>
    <izvorni_sadrzaj>
      <item>STUDIO MINSK d.o.o. ROVINJ, OIB 27204541613</item>
    </izvorni_sadrzaj>
    <derivirana_varijabla naziv="DomainObject.Predmet.ProtuStrankaListNazivFormatedOIB_1">
      <item>STUDIO MINSK d.o.o. ROVINJ, OIB 27204541613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MINSK d.o.o. ROVINJ</izvorni_sadrzaj>
    <derivirana_varijabla naziv="DomainObject.Predmet.ProtustrankaIDrugi_1">STUDIO MINSK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MINSK d.o.o. ROVINJ, OIB 27204541613, Zagrebačka 12 A, 52210 Rovinj</izvorni_sadrzaj>
    <derivirana_varijabla naziv="DomainObject.Predmet.ProtustrankaIDrugiAdressOIB_1">STUDIO MINSK d.o.o. ROVINJ, OIB 27204541613, Zagrebačka 12 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MINSK d.o.o. ROVINJ</item>
    </izvorni_sadrzaj>
    <derivirana_varijabla naziv="DomainObject.Predmet.SudioniciListNaziv_1">
      <item>FINANCIJSKA AGENCIJA, RC RIJEKA, PODRUŽNICA PULA, PULA</item>
      <item>STUDIO MINSK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STUDIO MINSK d.o.o. ROVINJ, OIB 27204541613, Zagrebačka 12 A,52210 Rovinj</item>
    </izvorni_sadrzaj>
    <derivirana_varijabla naziv="DomainObject.Predmet.SudioniciListAdressOIB_1">
      <item>FINANCIJSKA AGENCIJA, RC RIJEKA, PODRUŽNICA PULA, PULA, OIB 85821130368, GIARDINI 5,52100 Pula</item>
      <item>STUDIO MINSK d.o.o. ROVINJ, OIB 27204541613, Zagrebačka 12 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27204541613</item>
    </izvorni_sadrzaj>
    <derivirana_varijabla naziv="DomainObject.Predmet.SudioniciListNazivOIB_1">
      <item>, OIB 85821130368</item>
      <item>, OIB 27204541613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3100</properties:Characters>
  <properties:Lines>85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2016-03-15T09:15:00Z</dcterms:created>
  <dc:creator>Mihaela Kaligari</dc:creator>
  <dc:description/>
  <cp:keywords/>
  <cp:lastModifiedBy>Jasmina Matika</cp:lastModifiedBy>
  <cp:lastPrinted>2016-03-24T12:01:00Z</cp:lastPrinted>
  <dcterms:modified xmlns:xsi="http://www.w3.org/2001/XMLSchema-instance" xsi:type="dcterms:W3CDTF">2016-03-24T13:45:00Z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