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d2a04" w14:paraId="79d2a04"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717F64">
        <w:t>7150</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D60C96" w:rsidRPr="00D96F5D">
        <w:t>HUNJKA jednostavno društvo s ograničenom odgovornošću za trgovinu, usluge i turistička agencija, Stubičke, Sljemenska cesta 10, MBS: 080921045, OIB: 24141601652</w:t>
      </w:r>
      <w:r w:rsidR="00BC5677" w:rsidRPr="00BC5677">
        <w:t xml:space="preserve">, </w:t>
      </w:r>
      <w:r w:rsidR="00BE5675">
        <w:t>12</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D60C96" w:rsidRPr="00D96F5D">
        <w:t>HUNJKA jednostavno društvo s ograničenom odgovornošću za trgovinu, usluge i turistička agencija, Stubičke, Sljemenska cesta 10, MBS: 080921045, OIB: 24141601652</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2F4D22" w:rsidRPr="002F4D22">
        <w:t>TOMISLAV MORSAN, Karlovac, Martina Gabona 4, OIB:97338652480</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D60C96" w:rsidRPr="00D96F5D">
        <w:t>HUNJKA jednostavno društvo s ograničenom odgovornošću za trgovinu, usluge i turistička agencija, Stubičke, Sljemenska cesta 10, MBS: 080921045, OIB: 24141601652</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30718D" w:rsidP="0085485D" w:rsidR="0085485D">
      <w:pPr>
        <w:overflowPunct w:val="false"/>
        <w:ind w:firstLine="708"/>
        <w:jc w:val="both"/>
        <w:rPr>
          <w:noProof w:val="false"/>
        </w:rPr>
      </w:pPr>
      <w:r w:rsidRPr="0030718D">
        <w:rPr>
          <w:noProof w:val="false"/>
        </w:rPr>
        <w:t xml:space="preserve">Iz potvrde FINA-e od </w:t>
      </w:r>
      <w:r w:rsidR="00D21013">
        <w:t xml:space="preserve">6. veljače 2017. </w:t>
      </w:r>
      <w:r w:rsidRPr="0030718D">
        <w:rPr>
          <w:noProof w:val="false"/>
        </w:rPr>
        <w:t>utvrđeno je da je račun dužnika na dan</w:t>
      </w:r>
      <w:r w:rsidR="00D60C96">
        <w:rPr>
          <w:noProof w:val="false"/>
        </w:rPr>
        <w:t xml:space="preserve"> </w:t>
      </w:r>
      <w:r w:rsidR="00D60C96">
        <w:t xml:space="preserve">28. prosinca 2016. </w:t>
      </w:r>
      <w:r w:rsidRPr="0030718D">
        <w:rPr>
          <w:noProof w:val="false"/>
        </w:rPr>
        <w:t xml:space="preserve">u blokadi za iznos </w:t>
      </w:r>
      <w:r w:rsidR="00D60C96">
        <w:t xml:space="preserve">18.773,97 </w:t>
      </w:r>
      <w:r w:rsidRPr="0030718D">
        <w:rPr>
          <w:noProof w:val="false"/>
        </w:rPr>
        <w:t xml:space="preserve">kn te da neprekidna blokada traje </w:t>
      </w:r>
      <w:r w:rsidR="00D21013">
        <w:rPr>
          <w:noProof w:val="false"/>
        </w:rPr>
        <w:t>120</w:t>
      </w:r>
      <w:r w:rsidRPr="0030718D">
        <w:rPr>
          <w:noProof w:val="false"/>
        </w:rPr>
        <w:t xml:space="preserve"> dana.</w:t>
      </w:r>
      <w:r w:rsidR="0085485D">
        <w:rPr>
          <w:noProof w:val="false"/>
        </w:rPr>
        <w:t xml:space="preserve"> </w:t>
      </w:r>
    </w:p>
    <w:p w:rsidRDefault="0085485D" w:rsidP="0085485D" w:rsidR="0027527B">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w:t>
      </w:r>
      <w:r>
        <w:rPr>
          <w:noProof w:val="false"/>
        </w:rPr>
        <w:lastRenderedPageBreak/>
        <w:t>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BC6262">
        <w:t>1</w:t>
      </w:r>
      <w:r w:rsidR="00127F2C">
        <w:t>2</w:t>
      </w:r>
      <w:r w:rsidR="00667B0F" w:rsidRPr="00667B0F">
        <w:t xml:space="preserve">. </w:t>
      </w:r>
      <w:r w:rsidR="00127F2C">
        <w:t>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BE5675">
        <w:rPr>
          <w:noProof w:val="false"/>
        </w:rPr>
        <w:t>12</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F0027E">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F0027E" w:rsidR="001F1245">
      <w:pPr>
        <w:rPr>
          <w:noProof w:val="false"/>
        </w:rPr>
      </w:pPr>
    </w:p>
    <w:p w:rsidRDefault="00F0027E" w:rsidR="00F0027E">
      <w:r>
        <w:t>Za točnost otpravka - ovlašteni službenik</w:t>
      </w:r>
    </w:p>
    <w:p w:rsidRDefault="00F0027E" w:rsidR="00F0027E" w:rsidRPr="000504A6">
      <w:r>
        <w:tab/>
        <w:t xml:space="preserve">      </w:t>
      </w:r>
      <w:r w:rsidRPr="000E6531">
        <w:t>Ivana Stampf</w:t>
      </w:r>
    </w:p>
    <w:p w:rsidRDefault="00F0027E" w:rsidP="00F0027E" w:rsidR="00F0027E" w:rsidRPr="009D23EC"/>
    <w:sectPr w:rsidSect="00806E44" w:rsidR="00F0027E"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027E">
      <w:rPr>
        <w:rStyle w:val="Brojstranice"/>
      </w:rPr>
      <w:t>2</w:t>
    </w:r>
    <w:r>
      <w:rPr>
        <w:rStyle w:val="Brojstranice"/>
      </w:rPr>
      <w:fldChar w:fldCharType="end"/>
    </w:r>
  </w:p>
  <w:p w:rsidRDefault="006F3C34" w:rsidP="00B509F2" w:rsidR="00CF1E49">
    <w:pPr>
      <w:pStyle w:val="Zaglavlje"/>
      <w:jc w:val="right"/>
    </w:pPr>
    <w:r>
      <w:tab/>
    </w:r>
    <w:r>
      <w:tab/>
    </w:r>
    <w:r w:rsidR="00CF1E49">
      <w:t>66 St-</w:t>
    </w:r>
    <w:r w:rsidR="00D60C96">
      <w:t>7150</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6F4D"/>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5F02"/>
    <w:rsid w:val="00126840"/>
    <w:rsid w:val="00127F2C"/>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4D22"/>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17F64"/>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1279"/>
    <w:rsid w:val="00891C95"/>
    <w:rsid w:val="0089201D"/>
    <w:rsid w:val="00892779"/>
    <w:rsid w:val="00894871"/>
    <w:rsid w:val="00894EC1"/>
    <w:rsid w:val="0089577E"/>
    <w:rsid w:val="00895D34"/>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5675"/>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013"/>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0C96"/>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27E"/>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F0027E"/>
    <w:rPr>
      <w:color w:val="808080"/>
      <w:bdr w:space="0" w:sz="0" w:color="auto" w:val="none"/>
      <w:shd w:fill="auto" w:color="auto" w:val="clear"/>
    </w:rPr>
  </w:style>
  <w:style w:customStyle="true" w:styleId="eSPISCCParagraphDefaultFont" w:type="character">
    <w:name w:val="eSPIS_CC_Paragraph Default Font"/>
    <w:basedOn w:val="Zadanifontodlomka"/>
    <w:rsid w:val="00F002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027E"/>
    <w:rPr>
      <w:bdr w:space="0" w:sz="0" w:color="auto" w:val="none"/>
      <w:shd w:fill="FFFFCC" w:color="auto" w:val="clear"/>
      <w:lang w:val="hr-HR"/>
    </w:rPr>
  </w:style>
  <w:style w:customStyle="true" w:styleId="PozadinaSvijetloCrvena" w:type="character">
    <w:name w:val="Pozadina_SvijetloCrvena"/>
    <w:basedOn w:val="eSPISCCParagraphDefaultFont"/>
    <w:rsid w:val="00F002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02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F0027E"/>
    <w:rPr>
      <w:color w:val="808080"/>
      <w:bdr w:color="auto" w:space="0" w:sz="0" w:val="none"/>
      <w:shd w:color="auto" w:fill="auto" w:val="clear"/>
    </w:rPr>
  </w:style>
  <w:style w:customStyle="1" w:styleId="eSPISCCParagraphDefaultFont" w:type="character">
    <w:name w:val="eSPIS_CC_Paragraph Default Font"/>
    <w:basedOn w:val="Zadanifontodlomka"/>
    <w:rsid w:val="00F002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027E"/>
    <w:rPr>
      <w:bdr w:color="auto" w:space="0" w:sz="0" w:val="none"/>
      <w:shd w:color="auto" w:fill="FFFFCC" w:val="clear"/>
      <w:lang w:val="hr-HR"/>
    </w:rPr>
  </w:style>
  <w:style w:customStyle="1" w:styleId="PozadinaSvijetloCrvena" w:type="character">
    <w:name w:val="Pozadina_SvijetloCrvena"/>
    <w:basedOn w:val="eSPISCCParagraphDefaultFont"/>
    <w:rsid w:val="00F002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02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7150</izvorni_sadrzaj>
    <derivirana_varijabla naziv="DomainObject.Predmet.Broj_1">7150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St-7150/2016</izvorni_sadrzaj>
    <derivirana_varijabla naziv="DomainObject.Predmet.OznakaBroj_1">St-7150/2016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HUNJKA jednostavno društvo s ograničenom odgovornošću za trgovinu, usluge i turistička agencija</izvorni_sadrzaj>
    <derivirana_varijabla naziv="DomainObject.Predmet.ProtustrankaFormated_1">  HUNJKA jednostavno društvo s ograničenom odgovornošću za trgovinu, usluge i turistička agencija</derivirana_varijabla>
  </DomainObject.Predmet.ProtustrankaFormated>
  <DomainObject.Predmet.ProtustrankaFormatedOIB>
    <izvorni_sadrzaj>  HUNJKA jednostavno društvo s ograničenom odgovornošću za trgovinu, usluge i turistička agencija, OIB 24141601652</izvorni_sadrzaj>
    <derivirana_varijabla naziv="DomainObject.Predmet.ProtustrankaFormatedOIB_1">  HUNJKA jednostavno društvo s ograničenom odgovornošću za trgovinu, usluge i turistička agencija, OIB 24141601652</derivirana_varijabla>
  </DomainObject.Predmet.ProtustrankaFormatedOIB>
  <DomainObject.Predmet.ProtustrankaFormatedWithAdress>
    <izvorni_sadrzaj> HUNJKA jednostavno društvo s ograničenom odgovornošću za trgovinu, usluge i turistička agencija, Sljemenska cesta 10, 49240 Stubičke Toplice</izvorni_sadrzaj>
    <derivirana_varijabla naziv="DomainObject.Predmet.ProtustrankaFormatedWithAdress_1"> HUNJKA jednostavno društvo s ograničenom odgovornošću za trgovinu, usluge i turistička agencija, Sljemenska cesta 10, 49240 Stubičke Toplice</derivirana_varijabla>
  </DomainObject.Predmet.ProtustrankaFormatedWithAdress>
  <DomainObject.Predmet.ProtustrankaFormatedWithAdressOIB>
    <izvorni_sadrzaj> HUNJKA jednostavno društvo s ograničenom odgovornošću za trgovinu, usluge i turistička agencija, OIB 24141601652, Sljemenska cesta 10, 49240 Stubičke Toplice</izvorni_sadrzaj>
    <derivirana_varijabla naziv="DomainObject.Predmet.ProtustrankaFormatedWithAdressOIB_1"> HUNJKA jednostavno društvo s ograničenom odgovornošću za trgovinu, usluge i turistička agencija, OIB 24141601652, Sljemenska cesta 10, 49240 Stubičke Toplice</derivirana_varijabla>
  </DomainObject.Predmet.ProtustrankaFormatedWithAdressOIB>
  <DomainObject.Predmet.ProtustrankaWithAdress>
    <izvorni_sadrzaj>HUNJKA jednostavno društvo s ograničenom odgovornošću za trgovinu, usluge i turistička agencija Sljemenska cesta 10, 49240 Stubičke Toplice</izvorni_sadrzaj>
    <derivirana_varijabla naziv="DomainObject.Predmet.ProtustrankaWithAdress_1">HUNJKA jednostavno društvo s ograničenom odgovornošću za trgovinu, usluge i turistička agencija Sljemenska cesta 10, 49240 Stubičke Toplice</derivirana_varijabla>
  </DomainObject.Predmet.ProtustrankaWithAdress>
  <DomainObject.Predmet.ProtustrankaWithAdressOIB>
    <izvorni_sadrzaj>HUNJKA jednostavno društvo s ograničenom odgovornošću za trgovinu, usluge i turistička agencija, OIB 24141601652, Sljemenska cesta 10, 49240 Stubičke Toplice</izvorni_sadrzaj>
    <derivirana_varijabla naziv="DomainObject.Predmet.ProtustrankaWithAdressOIB_1">HUNJKA jednostavno društvo s ograničenom odgovornošću za trgovinu, usluge i turistička agencija, OIB 24141601652, Sljemenska cesta 10, 49240 Stubičke Toplice</derivirana_varijabla>
  </DomainObject.Predmet.ProtustrankaWithAdressOIB>
  <DomainObject.Predmet.ProtustrankaNazivFormated>
    <izvorni_sadrzaj>HUNJKA jednostavno društvo s ograničenom odgovornošću za trgovinu, usluge i turistička agencija</izvorni_sadrzaj>
    <derivirana_varijabla naziv="DomainObject.Predmet.ProtustrankaNazivFormated_1">HUNJKA jednostavno društvo s ograničenom odgovornošću za trgovinu, usluge i turistička agencija</derivirana_varijabla>
  </DomainObject.Predmet.ProtustrankaNazivFormated>
  <DomainObject.Predmet.ProtustrankaNazivFormatedOIB>
    <izvorni_sadrzaj>HUNJKA jednostavno društvo s ograničenom odgovornošću za trgovinu, usluge i turistička agencija, OIB 24141601652</izvorni_sadrzaj>
    <derivirana_varijabla naziv="DomainObject.Predmet.ProtustrankaNazivFormatedOIB_1">HUNJKA jednostavno društvo s ograničenom odgovornošću za trgovinu, usluge i turistička agencija, OIB 24141601652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HUNJKA jednostavno društvo s ograničenom odgovornošću za trgovinu, usluge i turistička agencija</item>
    </izvorni_sadrzaj>
    <derivirana_varijabla naziv="DomainObject.Predmet.ProtuStrankaListFormated_1">
      <item>HUNJKA jednostavno društvo s ograničenom odgovornošću za trgovinu, usluge i turistička agencija</item>
    </derivirana_varijabla>
  </DomainObject.Predmet.ProtuStrankaListFormated>
  <DomainObject.Predmet.ProtuStrankaListFormatedOIB>
    <izvorni_sadrzaj>
      <item>HUNJKA jednostavno društvo s ograničenom odgovornošću za trgovinu, usluge i turistička agencija, OIB 24141601652</item>
    </izvorni_sadrzaj>
    <derivirana_varijabla naziv="DomainObject.Predmet.ProtuStrankaListFormatedOIB_1">
      <item>HUNJKA jednostavno društvo s ograničenom odgovornošću za trgovinu, usluge i turistička agencija, OIB 24141601652</item>
    </derivirana_varijabla>
  </DomainObject.Predmet.ProtuStrankaListFormatedOIB>
  <DomainObject.Predmet.ProtuStrankaListFormatedWithAdress>
    <izvorni_sadrzaj>
      <item>HUNJKA jednostavno društvo s ograničenom odgovornošću za trgovinu, usluge i turistička agencija, Sljemenska cesta 10, 49240 Stubičke Toplice</item>
    </izvorni_sadrzaj>
    <derivirana_varijabla naziv="DomainObject.Predmet.ProtuStrankaListFormatedWithAdress_1">
      <item>HUNJKA jednostavno društvo s ograničenom odgovornošću za trgovinu, usluge i turistička agencija, Sljemenska cesta 10, 49240 Stubičke Toplice</item>
    </derivirana_varijabla>
  </DomainObject.Predmet.ProtuStrankaListFormatedWithAdress>
  <DomainObject.Predmet.ProtuStrankaListFormatedWithAdressOIB>
    <izvorni_sadrzaj>
      <item>HUNJKA jednostavno društvo s ograničenom odgovornošću za trgovinu, usluge i turistička agencija, OIB 24141601652, Sljemenska cesta 10, 49240 Stubičke Toplice</item>
    </izvorni_sadrzaj>
    <derivirana_varijabla naziv="DomainObject.Predmet.ProtuStrankaListFormatedWithAdressOIB_1">
      <item>HUNJKA jednostavno društvo s ograničenom odgovornošću za trgovinu, usluge i turistička agencija, OIB 24141601652, Sljemenska cesta 10, 49240 Stubičke Toplice</item>
    </derivirana_varijabla>
  </DomainObject.Predmet.ProtuStrankaListFormatedWithAdressOIB>
  <DomainObject.Predmet.ProtuStrankaListNazivFormated>
    <izvorni_sadrzaj>
      <item>HUNJKA jednostavno društvo s ograničenom odgovornošću za trgovinu, usluge i turistička agencija</item>
    </izvorni_sadrzaj>
    <derivirana_varijabla naziv="DomainObject.Predmet.ProtuStrankaListNazivFormated_1">
      <item>HUNJKA jednostavno društvo s ograničenom odgovornošću za trgovinu, usluge i turistička agencija</item>
    </derivirana_varijabla>
  </DomainObject.Predmet.ProtuStrankaListNazivFormated>
  <DomainObject.Predmet.ProtuStrankaListNazivFormatedOIB>
    <izvorni_sadrzaj>
      <item>HUNJKA jednostavno društvo s ograničenom odgovornošću za trgovinu, usluge i turistička agencija, OIB 24141601652</item>
    </izvorni_sadrzaj>
    <derivirana_varijabla naziv="DomainObject.Predmet.ProtuStrankaListNazivFormatedOIB_1">
      <item>HUNJKA jednostavno društvo s ograničenom odgovornošću za trgovinu, usluge i turistička agencija, OIB 24141601652</item>
    </derivirana_varijabla>
  </DomainObject.Predmet.ProtuStrankaListNazivFormatedOIB>
  <DomainObject.Predmet.OstaliListFormated>
    <izvorni_sadrzaj>
      <item>Kristina Bebić</item>
    </izvorni_sadrzaj>
    <derivirana_varijabla naziv="DomainObject.Predmet.OstaliListFormated_1">
      <item>Kristina Bebić</item>
    </derivirana_varijabla>
  </DomainObject.Predmet.OstaliListFormated>
  <DomainObject.Predmet.OstaliListFormatedOIB>
    <izvorni_sadrzaj>
      <item>Kristina Bebić, OIB 13597377157</item>
    </izvorni_sadrzaj>
    <derivirana_varijabla naziv="DomainObject.Predmet.OstaliListFormatedOIB_1">
      <item>Kristina Bebić, OIB 13597377157</item>
    </derivirana_varijabla>
  </DomainObject.Predmet.OstaliListFormatedOIB>
  <DomainObject.Predmet.OstaliListFormatedWithAdress>
    <izvorni_sadrzaj>
      <item>Kristina Bebić, Hrastik 2, 10000 Zagreb</item>
    </izvorni_sadrzaj>
    <derivirana_varijabla naziv="DomainObject.Predmet.OstaliListFormatedWithAdress_1">
      <item>Kristina Bebić, Hrastik 2, 10000 Zagreb</item>
    </derivirana_varijabla>
  </DomainObject.Predmet.OstaliListFormatedWithAdress>
  <DomainObject.Predmet.OstaliListFormatedWithAdressOIB>
    <izvorni_sadrzaj>
      <item>Kristina Bebić, OIB 13597377157, Hrastik 2, 10000 Zagreb</item>
    </izvorni_sadrzaj>
    <derivirana_varijabla naziv="DomainObject.Predmet.OstaliListFormatedWithAdressOIB_1">
      <item>Kristina Bebić, OIB 13597377157, Hrastik 2, 10000 Zagreb</item>
    </derivirana_varijabla>
  </DomainObject.Predmet.OstaliListFormatedWithAdressOIB>
  <DomainObject.Predmet.OstaliListNazivFormated>
    <izvorni_sadrzaj>
      <item>Kristina Bebić</item>
    </izvorni_sadrzaj>
    <derivirana_varijabla naziv="DomainObject.Predmet.OstaliListNazivFormated_1">
      <item>Kristina Bebić</item>
    </derivirana_varijabla>
  </DomainObject.Predmet.OstaliListNazivFormated>
  <DomainObject.Predmet.OstaliListNazivFormatedOIB>
    <izvorni_sadrzaj>
      <item>Kristina Bebić, OIB 13597377157</item>
    </izvorni_sadrzaj>
    <derivirana_varijabla naziv="DomainObject.Predmet.OstaliListNazivFormatedOIB_1">
      <item>Kristina Bebić, OIB 13597377157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HUNJKA jednostavno društvo s ograničenom odgovornošću za trgovinu, usluge i turistička agencija</izvorni_sadrzaj>
    <derivirana_varijabla naziv="DomainObject.Predmet.ProtustrankaIDrugi_1">HUNJKA jednostavno društvo s ograničenom odgovornošću za trgovinu, usluge i turistička agencija</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HUNJKA jednostavno društvo s ograničenom odgovornošću za trgovinu, usluge i turistička agencija, OIB 24141601652, Sljemenska cesta 10, 49240 Stubičke Toplice</izvorni_sadrzaj>
    <derivirana_varijabla naziv="DomainObject.Predmet.ProtustrankaIDrugiAdressOIB_1">HUNJKA jednostavno društvo s ograničenom odgovornošću za trgovinu, usluge i turistička agencija, OIB 24141601652, Sljemenska cesta 10,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HUNJKA jednostavno društvo s ograničenom odgovornošću za trgovinu, usluge i turistička agencija</item>
      <item>Kristina Bebić</item>
      <item>VJEROVNICI</item>
    </izvorni_sadrzaj>
    <derivirana_varijabla naziv="DomainObject.Predmet.SudioniciListNaziv_1">
      <item>FINA Regionalni centar Zagreb</item>
      <item>HUNJKA jednostavno društvo s ograničenom odgovornošću za trgovinu, usluge i turistička agencija</item>
      <item>Kristina Bebić</item>
      <item>VJEROVNICI</item>
    </derivirana_varijabla>
  </DomainObject.Predmet.SudioniciListNaziv>
  <DomainObject.Predmet.SudioniciListAdressOIB>
    <izvorni_sadrzaj>
      <item>FINA Regionalni centar Zagreb, OIB 85821130368, Trg svibanjskih žrtava 1995. br. 1,10000 Zagreb</item>
      <item>HUNJKA jednostavno društvo s ograničenom odgovornošću za trgovinu, usluge i turistička agencija, OIB 24141601652, Sljemenska cesta 10,49240 Stubičke Toplice</item>
      <item>Kristina Bebić, OIB 13597377157, Hrastik 2,10000 Zagreb</item>
      <item>VJEROVNICI</item>
    </izvorni_sadrzaj>
    <derivirana_varijabla naziv="DomainObject.Predmet.SudioniciListAdressOIB_1">
      <item>FINA Regionalni centar Zagreb, OIB 85821130368, Trg svibanjskih žrtava 1995. br. 1,10000 Zagreb</item>
      <item>HUNJKA jednostavno društvo s ograničenom odgovornošću za trgovinu, usluge i turistička agencija, OIB 24141601652, Sljemenska cesta 10,49240 Stubičke Toplice</item>
      <item>Kristina Bebić, OIB 13597377157, Hrastik 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24141601652</item>
      <item>, OIB 13597377157</item>
      <item>, OIB null</item>
    </izvorni_sadrzaj>
    <derivirana_varijabla naziv="DomainObject.Predmet.SudioniciListNazivOIB_1">
      <item>, OIB 85821130368</item>
      <item>, OIB 24141601652</item>
      <item>, OIB 13597377157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618</properties:Words>
  <properties:Characters>3420</properties:Characters>
  <properties:Lines>76</properties:Lines>
  <properties:Paragraphs>27</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2018-07-11T11:42:00Z</dcterms:created>
  <dc:creator>novakb</dc:creator>
  <cp:lastModifiedBy>Ivana Stampf</cp:lastModifiedBy>
  <cp:lastPrinted>2013-08-26T14:50:00Z</cp:lastPrinted>
  <dcterms:modified xmlns:xsi="http://www.w3.org/2001/XMLSchema-instance" xsi:type="dcterms:W3CDTF">2018-07-12T09:10:00Z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St-7150-16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