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9fe1" w14:paraId="7679fe1" w:rsidRDefault="007A42B4" w:rsidP="007A42B4" w:rsidR="007A42B4" w:rsidRPr="0086577D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DC2E2C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 w:rsidRPr="0086577D">
        <w:rPr>
          <w:rFonts w:hAnsi="Times New Roman" w:ascii="Times New Roman"/>
          <w:szCs w:val="24"/>
          <w:lang w:val="hr-HR"/>
        </w:rPr>
        <w:t>sucu pojedincu</w:t>
      </w:r>
      <w:r w:rsidR="0035278F" w:rsidRPr="0086577D">
        <w:rPr>
          <w:rFonts w:hAnsi="Times New Roman" w:ascii="Times New Roman"/>
          <w:szCs w:val="24"/>
          <w:lang w:val="hr-HR"/>
        </w:rPr>
        <w:t xml:space="preserve"> Nevenki </w:t>
      </w:r>
      <w:r w:rsidR="00317346" w:rsidRPr="0086577D">
        <w:rPr>
          <w:rFonts w:hAnsi="Times New Roman" w:ascii="Times New Roman"/>
          <w:szCs w:val="24"/>
          <w:lang w:val="hr-HR"/>
        </w:rPr>
        <w:t xml:space="preserve">Siladi </w:t>
      </w:r>
      <w:r w:rsidR="006D62AF" w:rsidRPr="0086577D">
        <w:rPr>
          <w:rFonts w:hAnsi="Times New Roman" w:ascii="Times New Roman"/>
          <w:szCs w:val="24"/>
          <w:lang w:val="hr-HR"/>
        </w:rPr>
        <w:t xml:space="preserve">Rstić u stečajnom postupku otvorenim nad </w:t>
      </w:r>
      <w:r w:rsidR="004838C0">
        <w:rPr>
          <w:rFonts w:hAnsi="Times New Roman" w:ascii="Times New Roman"/>
          <w:lang w:val="hr-HR"/>
        </w:rPr>
        <w:t xml:space="preserve">dužnikom </w:t>
      </w:r>
      <w:r w:rsidR="004A5358" w:rsidRPr="004A5358">
        <w:rPr>
          <w:rFonts w:hAnsi="Times New Roman" w:ascii="Times New Roman"/>
          <w:lang w:val="hr-HR"/>
        </w:rPr>
        <w:t>AUTO CENTAR PULJEK d.o.o. za trgovinu i usluge u stečaju</w:t>
      </w:r>
      <w:r w:rsidR="004A5358">
        <w:rPr>
          <w:rFonts w:hAnsi="Times New Roman" w:ascii="Times New Roman"/>
          <w:lang w:val="hr-HR"/>
        </w:rPr>
        <w:t xml:space="preserve">, OIB: </w:t>
      </w:r>
      <w:r w:rsidR="004A5358" w:rsidRPr="004A5358">
        <w:rPr>
          <w:rFonts w:hAnsi="Times New Roman" w:ascii="Times New Roman"/>
          <w:lang w:val="hr-HR"/>
        </w:rPr>
        <w:t>41744834255</w:t>
      </w:r>
      <w:r w:rsidR="004A5358">
        <w:rPr>
          <w:rFonts w:hAnsi="Times New Roman" w:ascii="Times New Roman"/>
          <w:lang w:val="hr-HR"/>
        </w:rPr>
        <w:t xml:space="preserve">, </w:t>
      </w:r>
      <w:r w:rsidR="004A5358" w:rsidRPr="004A5358">
        <w:rPr>
          <w:rFonts w:hAnsi="Times New Roman" w:ascii="Times New Roman"/>
          <w:lang w:val="hr-HR"/>
        </w:rPr>
        <w:t>Zagreb (Grad Zagreb)</w:t>
      </w:r>
      <w:r w:rsidR="004A5358">
        <w:rPr>
          <w:rFonts w:hAnsi="Times New Roman" w:ascii="Times New Roman"/>
          <w:lang w:val="hr-HR"/>
        </w:rPr>
        <w:t xml:space="preserve">, </w:t>
      </w:r>
      <w:r w:rsidR="004A5358" w:rsidRPr="004A5358">
        <w:rPr>
          <w:rFonts w:hAnsi="Times New Roman" w:ascii="Times New Roman"/>
          <w:lang w:val="hr-HR"/>
        </w:rPr>
        <w:t>Nova Cesta 36 A</w:t>
      </w:r>
      <w:r w:rsidR="00D85BEC" w:rsidRPr="0086577D">
        <w:rPr>
          <w:rFonts w:hAnsi="Times New Roman" w:ascii="Times New Roman"/>
          <w:szCs w:val="24"/>
          <w:lang w:val="hr-HR"/>
        </w:rPr>
        <w:t>,</w:t>
      </w:r>
      <w:r w:rsidR="00A17D3F" w:rsidRPr="0086577D">
        <w:rPr>
          <w:rFonts w:hAnsi="Times New Roman" w:ascii="Times New Roman"/>
          <w:szCs w:val="24"/>
          <w:lang w:val="hr-HR"/>
        </w:rPr>
        <w:t xml:space="preserve"> </w:t>
      </w:r>
      <w:r w:rsidR="004A5358">
        <w:rPr>
          <w:rFonts w:hAnsi="Times New Roman" w:ascii="Times New Roman"/>
          <w:szCs w:val="24"/>
          <w:lang w:val="hr-HR"/>
        </w:rPr>
        <w:t xml:space="preserve">dana </w:t>
      </w:r>
      <w:r w:rsidR="007D574F">
        <w:rPr>
          <w:rFonts w:hAnsi="Times New Roman" w:ascii="Times New Roman"/>
          <w:szCs w:val="24"/>
          <w:lang w:val="hr-HR"/>
        </w:rPr>
        <w:t>21</w:t>
      </w:r>
      <w:r w:rsidR="00200543" w:rsidRPr="0086577D">
        <w:rPr>
          <w:rFonts w:hAnsi="Times New Roman" w:ascii="Times New Roman"/>
          <w:szCs w:val="24"/>
          <w:lang w:val="hr-HR"/>
        </w:rPr>
        <w:t xml:space="preserve">. </w:t>
      </w:r>
      <w:r w:rsidR="005671AA">
        <w:rPr>
          <w:rFonts w:hAnsi="Times New Roman" w:ascii="Times New Roman"/>
          <w:szCs w:val="24"/>
          <w:lang w:val="hr-HR"/>
        </w:rPr>
        <w:t>rujna</w:t>
      </w:r>
      <w:r w:rsidR="00F82A15" w:rsidRPr="0086577D">
        <w:rPr>
          <w:rFonts w:hAnsi="Times New Roman" w:ascii="Times New Roman"/>
          <w:szCs w:val="24"/>
          <w:lang w:val="hr-HR"/>
        </w:rPr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>2016</w:t>
      </w:r>
      <w:r w:rsidR="00B71AFE" w:rsidRPr="0086577D">
        <w:rPr>
          <w:rFonts w:hAnsi="Times New Roman" w:ascii="Times New Roman"/>
          <w:szCs w:val="24"/>
          <w:lang w:val="hr-HR"/>
        </w:rPr>
        <w:t xml:space="preserve">. </w:t>
      </w:r>
      <w:r w:rsidR="00A23312" w:rsidRPr="0086577D">
        <w:rPr>
          <w:rFonts w:hAnsi="Times New Roman" w:ascii="Times New Roman"/>
          <w:szCs w:val="24"/>
          <w:lang w:val="hr-HR"/>
        </w:rPr>
        <w:t>godine</w:t>
      </w:r>
    </w:p>
    <w:p w:rsidRDefault="007A6F49" w:rsidP="007A6F49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stečajnom postupku otvorenim nad </w:t>
      </w:r>
      <w:r w:rsidR="004838C0">
        <w:rPr>
          <w:rFonts w:hAnsi="Times New Roman" w:ascii="Times New Roman"/>
          <w:lang w:val="hr-HR"/>
        </w:rPr>
        <w:t xml:space="preserve">dužnika </w:t>
      </w:r>
      <w:r w:rsidR="004A5358" w:rsidRPr="004A5358">
        <w:rPr>
          <w:rFonts w:hAnsi="Times New Roman" w:ascii="Times New Roman"/>
          <w:lang w:val="hr-HR"/>
        </w:rPr>
        <w:t>AUTO CENTAR PULJEK d.o.o. za trgovinu i usluge u stečaju</w:t>
      </w:r>
      <w:r w:rsidR="004A5358">
        <w:rPr>
          <w:rFonts w:hAnsi="Times New Roman" w:ascii="Times New Roman"/>
          <w:lang w:val="hr-HR"/>
        </w:rPr>
        <w:t xml:space="preserve">, OIB: </w:t>
      </w:r>
      <w:r w:rsidR="004A5358" w:rsidRPr="004A5358">
        <w:rPr>
          <w:rFonts w:hAnsi="Times New Roman" w:ascii="Times New Roman"/>
          <w:lang w:val="hr-HR"/>
        </w:rPr>
        <w:t>41744834255</w:t>
      </w:r>
      <w:r w:rsidR="004A5358">
        <w:rPr>
          <w:rFonts w:hAnsi="Times New Roman" w:ascii="Times New Roman"/>
          <w:lang w:val="hr-HR"/>
        </w:rPr>
        <w:t xml:space="preserve">, </w:t>
      </w:r>
      <w:r w:rsidR="004A5358" w:rsidRPr="004A5358">
        <w:rPr>
          <w:rFonts w:hAnsi="Times New Roman" w:ascii="Times New Roman"/>
          <w:lang w:val="hr-HR"/>
        </w:rPr>
        <w:t>Zagreb (Grad Zagreb)</w:t>
      </w:r>
      <w:r w:rsidR="004A5358">
        <w:rPr>
          <w:rFonts w:hAnsi="Times New Roman" w:ascii="Times New Roman"/>
          <w:lang w:val="hr-HR"/>
        </w:rPr>
        <w:t xml:space="preserve">, </w:t>
      </w:r>
      <w:r w:rsidR="004A5358" w:rsidRPr="004A5358">
        <w:rPr>
          <w:rFonts w:hAnsi="Times New Roman" w:ascii="Times New Roman"/>
          <w:lang w:val="hr-HR"/>
        </w:rPr>
        <w:t>Nova Cesta 36 A</w:t>
      </w:r>
      <w:r w:rsidR="00200543" w:rsidRPr="0086577D">
        <w:rPr>
          <w:rFonts w:hAnsi="Times New Roman" w:ascii="Times New Roman"/>
          <w:szCs w:val="24"/>
          <w:lang w:val="hr-HR"/>
        </w:rPr>
        <w:t>,</w:t>
      </w:r>
      <w:r w:rsidR="00D85BEC" w:rsidRPr="0086577D">
        <w:rPr>
          <w:rFonts w:hAnsi="Times New Roman" w:ascii="Times New Roman"/>
          <w:szCs w:val="24"/>
          <w:lang w:val="hr-HR"/>
        </w:rPr>
        <w:t xml:space="preserve"> </w:t>
      </w:r>
      <w:r w:rsidR="00F14966" w:rsidRPr="0086577D">
        <w:rPr>
          <w:rFonts w:hAnsi="Times New Roman" w:ascii="Times New Roman"/>
          <w:szCs w:val="24"/>
          <w:lang w:val="hr-HR"/>
        </w:rPr>
        <w:t>br. St-</w:t>
      </w:r>
      <w:r w:rsidR="004A5358">
        <w:rPr>
          <w:rFonts w:hAnsi="Times New Roman" w:ascii="Times New Roman"/>
          <w:szCs w:val="24"/>
          <w:lang w:val="hr-HR"/>
        </w:rPr>
        <w:t>216</w:t>
      </w:r>
      <w:r w:rsidR="00200543" w:rsidRPr="0086577D">
        <w:rPr>
          <w:rFonts w:hAnsi="Times New Roman" w:ascii="Times New Roman"/>
          <w:szCs w:val="24"/>
          <w:lang w:val="hr-HR"/>
        </w:rPr>
        <w:t>/</w:t>
      </w:r>
      <w:r w:rsidR="00317346" w:rsidRPr="0086577D">
        <w:rPr>
          <w:rFonts w:hAnsi="Times New Roman" w:ascii="Times New Roman"/>
          <w:szCs w:val="24"/>
          <w:lang w:val="hr-HR"/>
        </w:rPr>
        <w:t>1</w:t>
      </w:r>
      <w:r w:rsidR="004A5358">
        <w:rPr>
          <w:rFonts w:hAnsi="Times New Roman" w:ascii="Times New Roman"/>
          <w:szCs w:val="24"/>
          <w:lang w:val="hr-HR"/>
        </w:rPr>
        <w:t>5</w:t>
      </w:r>
      <w:r w:rsidR="00B809BE" w:rsidRPr="0086577D">
        <w:rPr>
          <w:rFonts w:hAnsi="Times New Roman" w:ascii="Times New Roman"/>
          <w:szCs w:val="24"/>
          <w:lang w:val="hr-HR"/>
        </w:rPr>
        <w:t xml:space="preserve"> </w:t>
      </w:r>
      <w:r w:rsidRPr="0086577D">
        <w:rPr>
          <w:rFonts w:hAnsi="Times New Roman" w:ascii="Times New Roman"/>
          <w:szCs w:val="24"/>
          <w:lang w:val="hr-HR"/>
        </w:rPr>
        <w:t>određuje se posebno ispitno</w:t>
      </w:r>
      <w:r w:rsidR="003B39F4" w:rsidRPr="0086577D">
        <w:rPr>
          <w:rFonts w:hAnsi="Times New Roman" w:ascii="Times New Roman"/>
          <w:szCs w:val="24"/>
          <w:lang w:val="hr-HR"/>
        </w:rPr>
        <w:t xml:space="preserve"> ročišt</w:t>
      </w:r>
      <w:r w:rsidR="00452237" w:rsidRPr="0086577D">
        <w:rPr>
          <w:rFonts w:hAnsi="Times New Roman" w:ascii="Times New Roman"/>
          <w:szCs w:val="24"/>
          <w:lang w:val="hr-HR"/>
        </w:rPr>
        <w:t>e</w:t>
      </w:r>
      <w:r w:rsidRPr="0086577D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86577D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4A5358" w:rsidP="0047590E" w:rsidR="007A6F49" w:rsidRPr="0086577D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7D574F"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317346" w:rsidRPr="0086577D">
        <w:rPr>
          <w:rFonts w:hAnsi="Times New Roman" w:ascii="Times New Roman"/>
          <w:b/>
          <w:szCs w:val="24"/>
          <w:u w:val="single"/>
          <w:lang w:val="hr-HR"/>
        </w:rPr>
        <w:t>2016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>.</w:t>
      </w:r>
      <w:r>
        <w:rPr>
          <w:rFonts w:hAnsi="Times New Roman" w:ascii="Times New Roman"/>
          <w:b/>
          <w:szCs w:val="24"/>
          <w:u w:val="single"/>
          <w:lang w:val="hr-HR"/>
        </w:rPr>
        <w:t>0</w:t>
      </w:r>
      <w:r w:rsidR="003644C4" w:rsidRPr="0086577D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86577D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kod ovog suda</w:t>
      </w:r>
      <w:r w:rsidR="00DD6B14" w:rsidRPr="0086577D">
        <w:rPr>
          <w:rFonts w:hAnsi="Times New Roman" w:ascii="Times New Roman"/>
          <w:szCs w:val="24"/>
          <w:lang w:val="hr-HR"/>
        </w:rPr>
        <w:t>,</w:t>
      </w:r>
      <w:r w:rsidRPr="0086577D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86577D">
        <w:rPr>
          <w:rFonts w:hAnsi="Times New Roman" w:ascii="Times New Roman"/>
          <w:szCs w:val="24"/>
          <w:lang w:val="hr-HR"/>
        </w:rPr>
        <w:t>soba 94/II kat</w:t>
      </w:r>
      <w:r w:rsidRPr="0086577D">
        <w:rPr>
          <w:rFonts w:hAnsi="Times New Roman" w:ascii="Times New Roman"/>
          <w:szCs w:val="24"/>
          <w:lang w:val="hr-HR"/>
        </w:rPr>
        <w:t xml:space="preserve">, a radi ispitivanja </w:t>
      </w:r>
      <w:r w:rsidR="00805938" w:rsidRPr="0086577D">
        <w:rPr>
          <w:rFonts w:hAnsi="Times New Roman" w:ascii="Times New Roman"/>
          <w:szCs w:val="24"/>
          <w:lang w:val="hr-HR"/>
        </w:rPr>
        <w:t>prijava novčanih tražbina stečajnih vjerovnika koje do sada nisu ispitane</w:t>
      </w:r>
      <w:r w:rsidR="00BD18BF" w:rsidRPr="0086577D">
        <w:rPr>
          <w:rFonts w:hAnsi="Times New Roman" w:ascii="Times New Roman"/>
          <w:szCs w:val="24"/>
          <w:lang w:val="hr-HR"/>
        </w:rPr>
        <w:t>.</w:t>
      </w:r>
    </w:p>
    <w:p w:rsidRDefault="00805938" w:rsidP="005E2B9B" w:rsidR="00805938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Zagrebu, </w:t>
      </w:r>
      <w:r w:rsidR="007D574F">
        <w:rPr>
          <w:rFonts w:hAnsi="Times New Roman" w:ascii="Times New Roman"/>
          <w:szCs w:val="24"/>
          <w:lang w:val="hr-HR"/>
        </w:rPr>
        <w:t>21</w:t>
      </w:r>
      <w:r w:rsidR="004B1431" w:rsidRPr="0086577D">
        <w:rPr>
          <w:rFonts w:hAnsi="Times New Roman" w:ascii="Times New Roman"/>
          <w:szCs w:val="24"/>
          <w:lang w:val="hr-HR"/>
        </w:rPr>
        <w:t>.</w:t>
      </w:r>
      <w:r w:rsidR="00200543" w:rsidRPr="0086577D">
        <w:rPr>
          <w:rFonts w:hAnsi="Times New Roman" w:ascii="Times New Roman"/>
          <w:szCs w:val="24"/>
          <w:lang w:val="hr-HR"/>
        </w:rPr>
        <w:t xml:space="preserve"> </w:t>
      </w:r>
      <w:r w:rsidR="005671AA">
        <w:rPr>
          <w:rFonts w:hAnsi="Times New Roman" w:ascii="Times New Roman"/>
          <w:szCs w:val="24"/>
          <w:lang w:val="hr-HR"/>
        </w:rPr>
        <w:t>rujna</w:t>
      </w:r>
      <w:r w:rsidR="00DC2E2C">
        <w:rPr>
          <w:rFonts w:hAnsi="Times New Roman" w:ascii="Times New Roman"/>
          <w:szCs w:val="24"/>
          <w:lang w:val="hr-HR"/>
        </w:rPr>
        <w:t xml:space="preserve"> 2016</w:t>
      </w:r>
      <w:r w:rsidR="007A6F49" w:rsidRPr="0086577D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ab/>
      </w:r>
      <w:r w:rsidR="002975EC" w:rsidRPr="0086577D">
        <w:rPr>
          <w:rFonts w:hAnsi="Times New Roman" w:ascii="Times New Roman"/>
          <w:szCs w:val="24"/>
          <w:lang w:val="hr-HR"/>
        </w:rPr>
        <w:t xml:space="preserve">    </w:t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933B1C" w:rsidRPr="0086577D">
        <w:rPr>
          <w:rFonts w:hAnsi="Times New Roman" w:ascii="Times New Roman"/>
          <w:szCs w:val="24"/>
          <w:lang w:val="hr-HR"/>
        </w:rPr>
        <w:t xml:space="preserve"> </w:t>
      </w:r>
      <w:r w:rsidR="002975EC" w:rsidRPr="0086577D">
        <w:rPr>
          <w:rFonts w:hAnsi="Times New Roman" w:ascii="Times New Roman"/>
          <w:szCs w:val="24"/>
          <w:lang w:val="hr-HR"/>
        </w:rPr>
        <w:t xml:space="preserve">   SUDAC</w:t>
      </w:r>
      <w:r w:rsidRPr="0086577D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86577D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 xml:space="preserve"> Nevenka Siladi Rstić</w:t>
      </w:r>
      <w:r w:rsidR="007A42B4" w:rsidRPr="0086577D">
        <w:rPr>
          <w:rFonts w:hAnsi="Times New Roman" w:ascii="Times New Roman"/>
          <w:szCs w:val="24"/>
          <w:lang w:val="hr-HR"/>
        </w:rPr>
        <w:t>, v.</w:t>
      </w:r>
      <w:r w:rsidR="00F737B0" w:rsidRPr="0086577D">
        <w:rPr>
          <w:rFonts w:hAnsi="Times New Roman" w:ascii="Times New Roman"/>
          <w:szCs w:val="24"/>
          <w:lang w:val="hr-HR"/>
        </w:rPr>
        <w:t xml:space="preserve"> </w:t>
      </w:r>
      <w:r w:rsidR="007A42B4" w:rsidRPr="0086577D">
        <w:rPr>
          <w:rFonts w:hAnsi="Times New Roman" w:ascii="Times New Roman"/>
          <w:szCs w:val="24"/>
          <w:lang w:val="hr-HR"/>
        </w:rPr>
        <w:t>r.</w:t>
      </w:r>
      <w:r w:rsidR="005E2B9B" w:rsidRPr="0086577D">
        <w:rPr>
          <w:rFonts w:hAnsi="Times New Roman" w:ascii="Times New Roman"/>
          <w:szCs w:val="24"/>
          <w:lang w:val="hr-HR"/>
        </w:rPr>
        <w:t xml:space="preserve"> </w:t>
      </w:r>
    </w:p>
    <w:p w:rsidRDefault="006D62AF" w:rsidP="007A6F49" w:rsidR="007A6F49" w:rsidRPr="0086577D">
      <w:pPr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86577D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86577D">
      <w:pPr>
        <w:jc w:val="both"/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 xml:space="preserve">Protiv ovog rješenja nije dopuštena žalba temeljem čl. </w:t>
      </w:r>
      <w:smartTag w:element="metricconverter" w:uri="urn:schemas-microsoft-com:office:smarttags">
        <w:smartTagPr>
          <w:attr w:val="11. st" w:name="ProductID"/>
        </w:smartTagPr>
        <w:r w:rsidRPr="0086577D">
          <w:rPr>
            <w:rFonts w:hAnsi="Times New Roman" w:ascii="Times New Roman"/>
            <w:i/>
            <w:szCs w:val="24"/>
            <w:lang w:val="hr-HR"/>
          </w:rPr>
          <w:t>11. st</w:t>
        </w:r>
      </w:smartTag>
      <w:r w:rsidRPr="0086577D">
        <w:rPr>
          <w:rFonts w:hAnsi="Times New Roman" w:ascii="Times New Roman"/>
          <w:i/>
          <w:szCs w:val="24"/>
          <w:lang w:val="hr-HR"/>
        </w:rPr>
        <w:t>. 9.  SZ.</w:t>
      </w:r>
    </w:p>
    <w:p w:rsidRDefault="007A42B4" w:rsidP="007A6F49" w:rsidR="007A42B4" w:rsidRPr="0086577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42B4" w:rsidP="00E74C20" w:rsidR="007A42B4" w:rsidRPr="0086577D">
      <w:pPr>
        <w:pStyle w:val="Uvuenotijeloteksta"/>
        <w:ind w:left="0"/>
      </w:pPr>
      <w:r w:rsidRPr="0086577D">
        <w:t xml:space="preserve">Za točnost </w:t>
      </w:r>
      <w:proofErr w:type="spellStart"/>
      <w:r w:rsidRPr="0086577D">
        <w:t>otpravka</w:t>
      </w:r>
      <w:proofErr w:type="spellEnd"/>
      <w:r w:rsidRPr="0086577D">
        <w:t xml:space="preserve"> – ovlašten službenik</w:t>
      </w:r>
    </w:p>
    <w:p w:rsidRDefault="007A42B4" w:rsidP="00674263" w:rsidR="007A42B4" w:rsidRPr="0086577D">
      <w:pPr>
        <w:pStyle w:val="Uvuenotijeloteksta"/>
        <w:ind w:left="0"/>
      </w:pPr>
      <w:r w:rsidRPr="0086577D">
        <w:t xml:space="preserve">                 </w:t>
      </w:r>
      <w:r w:rsidRPr="0086577D">
        <w:tab/>
        <w:t xml:space="preserve"> Ana Brlek</w:t>
      </w:r>
    </w:p>
    <w:p w:rsidRDefault="00FD27FF" w:rsidP="00674263" w:rsidR="00FD27FF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D85BEC" w:rsidP="00674263" w:rsidR="00D85BEC" w:rsidRPr="0086577D">
      <w:pPr>
        <w:pStyle w:val="Uvuenotijeloteksta"/>
        <w:ind w:left="0"/>
      </w:pPr>
    </w:p>
    <w:p w:rsidRDefault="00E01018" w:rsidP="007A6F49" w:rsidR="00E01018" w:rsidRPr="0086577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1647" w:rsidP="00802CCE" w:rsidR="00A31647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</w:p>
    <w:p w:rsidRDefault="00A31647" w:rsidP="00A31647" w:rsidR="00A31647" w:rsidRPr="0086577D">
      <w:pPr>
        <w:rPr>
          <w:rFonts w:hAnsi="Times New Roman" w:ascii="Times New Roman"/>
          <w:szCs w:val="24"/>
          <w:lang w:val="hr-HR"/>
        </w:rPr>
      </w:pPr>
    </w:p>
    <w:sectPr w:rsidSect="007A42B4" w:rsidR="00A31647" w:rsidRPr="0086577D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7B0" w:rsidR="00F737B0">
    <w:pPr>
      <w:pStyle w:val="Zaglavlje"/>
      <w:rPr>
        <w:rFonts w:hAnsi="Times New Roman" w:ascii="Times New Roman"/>
        <w:szCs w:val="24"/>
        <w:lang w:val="hr-HR"/>
      </w:rPr>
    </w:pPr>
  </w:p>
  <w:p w:rsidRDefault="00F737B0" w:rsidR="00F737B0">
    <w:pPr>
      <w:pStyle w:val="Zaglavlje"/>
      <w:rPr>
        <w:rFonts w:hAnsi="Times New Roman" w:ascii="Times New Roman"/>
        <w:szCs w:val="24"/>
        <w:lang w:val="hr-HR"/>
      </w:rPr>
    </w:pP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D6F5D">
      <w:rPr>
        <w:rFonts w:hAnsi="Times New Roman" w:ascii="Times New Roman"/>
        <w:szCs w:val="24"/>
        <w:lang w:val="hr-HR"/>
      </w:rPr>
      <w:t xml:space="preserve">Poslovni broj: </w:t>
    </w:r>
    <w:r w:rsidR="003644C4" w:rsidRPr="004838C0">
      <w:rPr>
        <w:rFonts w:hAnsi="Times New Roman" w:ascii="Times New Roman"/>
        <w:lang w:val="hr-HR"/>
      </w:rPr>
      <w:t>47. St-</w:t>
    </w:r>
    <w:r w:rsidR="004A5358">
      <w:rPr>
        <w:rFonts w:hAnsi="Times New Roman" w:ascii="Times New Roman"/>
        <w:lang w:val="hr-HR"/>
      </w:rPr>
      <w:t>216</w:t>
    </w:r>
    <w:r w:rsidRPr="004838C0">
      <w:rPr>
        <w:rFonts w:hAnsi="Times New Roman" w:ascii="Times New Roman"/>
        <w:lang w:val="hr-HR"/>
      </w:rPr>
      <w:t>/1</w:t>
    </w:r>
    <w:r w:rsidR="004A5358">
      <w:rPr>
        <w:rFonts w:hAnsi="Times New Roman" w:ascii="Times New Roman"/>
        <w:lang w:val="hr-HR"/>
      </w:rPr>
      <w:t>5</w:t>
    </w:r>
    <w:r w:rsidR="003644C4" w:rsidRPr="004838C0">
      <w:rPr>
        <w:rFonts w:hAnsi="Times New Roman" w:ascii="Times New Roman"/>
        <w:lang w:val="hr-HR"/>
      </w:rPr>
      <w:t>-</w:t>
    </w:r>
    <w:r w:rsidR="004A5358">
      <w:rPr>
        <w:rFonts w:hAnsi="Times New Roman" w:ascii="Times New Roman"/>
        <w:sz w:val="20"/>
        <w:lang w:val="hr-HR"/>
      </w:rPr>
      <w:t>41</w:t>
    </w: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737B0" w:rsidP="00953077" w:rsidR="00F737B0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REPUBLIKA HRVATSKA</w:t>
    </w: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Trgovački sud u Zagrebu</w:t>
    </w: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Zagreb</w:t>
    </w:r>
    <w:r w:rsidR="004838C0">
      <w:rPr>
        <w:rFonts w:hAnsi="Times New Roman" w:ascii="Times New Roman"/>
        <w:lang w:val="hr-HR"/>
      </w:rPr>
      <w:t xml:space="preserve">, </w:t>
    </w:r>
    <w:proofErr w:type="spellStart"/>
    <w:r w:rsidR="004838C0">
      <w:rPr>
        <w:rFonts w:hAnsi="Times New Roman" w:ascii="Times New Roman"/>
        <w:lang w:val="hr-HR"/>
      </w:rPr>
      <w:t>Amruševa</w:t>
    </w:r>
    <w:proofErr w:type="spellEnd"/>
    <w:r w:rsidR="004838C0">
      <w:rPr>
        <w:rFonts w:hAnsi="Times New Roman" w:ascii="Times New Roman"/>
        <w:lang w:val="hr-HR"/>
      </w:rPr>
      <w:t xml:space="preserve"> 2/II, desno (p.p. 432</w:t>
    </w:r>
    <w:r w:rsidRPr="004838C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E6D92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137CE"/>
    <w:rsid w:val="00317346"/>
    <w:rsid w:val="00325721"/>
    <w:rsid w:val="00344F67"/>
    <w:rsid w:val="0035278F"/>
    <w:rsid w:val="003644C4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12375"/>
    <w:rsid w:val="0043034E"/>
    <w:rsid w:val="00452237"/>
    <w:rsid w:val="00454042"/>
    <w:rsid w:val="00454952"/>
    <w:rsid w:val="0047590E"/>
    <w:rsid w:val="004805AD"/>
    <w:rsid w:val="00481B26"/>
    <w:rsid w:val="004838C0"/>
    <w:rsid w:val="00487FEA"/>
    <w:rsid w:val="004A5358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4085B"/>
    <w:rsid w:val="00556CF6"/>
    <w:rsid w:val="00563794"/>
    <w:rsid w:val="005671AA"/>
    <w:rsid w:val="005966D8"/>
    <w:rsid w:val="00596919"/>
    <w:rsid w:val="005D1E9E"/>
    <w:rsid w:val="005D55ED"/>
    <w:rsid w:val="005E13C6"/>
    <w:rsid w:val="005E2B9B"/>
    <w:rsid w:val="005E6BD8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F6775"/>
    <w:rsid w:val="00704AE2"/>
    <w:rsid w:val="00716992"/>
    <w:rsid w:val="00721192"/>
    <w:rsid w:val="00744692"/>
    <w:rsid w:val="0074743D"/>
    <w:rsid w:val="007535F2"/>
    <w:rsid w:val="00757688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D574F"/>
    <w:rsid w:val="007F2207"/>
    <w:rsid w:val="00802CCE"/>
    <w:rsid w:val="00805938"/>
    <w:rsid w:val="008303E6"/>
    <w:rsid w:val="00845FCD"/>
    <w:rsid w:val="0086505F"/>
    <w:rsid w:val="0086577D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E5EC7"/>
    <w:rsid w:val="00A130BB"/>
    <w:rsid w:val="00A17D3F"/>
    <w:rsid w:val="00A23312"/>
    <w:rsid w:val="00A276F6"/>
    <w:rsid w:val="00A31647"/>
    <w:rsid w:val="00A43A49"/>
    <w:rsid w:val="00A531B7"/>
    <w:rsid w:val="00A57E13"/>
    <w:rsid w:val="00A615C2"/>
    <w:rsid w:val="00A769D7"/>
    <w:rsid w:val="00A80FE8"/>
    <w:rsid w:val="00A85943"/>
    <w:rsid w:val="00A87120"/>
    <w:rsid w:val="00AA5B55"/>
    <w:rsid w:val="00AC09B4"/>
    <w:rsid w:val="00AC768B"/>
    <w:rsid w:val="00AD46C3"/>
    <w:rsid w:val="00AD4785"/>
    <w:rsid w:val="00AD6F5D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F26FC"/>
    <w:rsid w:val="00BF5576"/>
    <w:rsid w:val="00C0119C"/>
    <w:rsid w:val="00C168EC"/>
    <w:rsid w:val="00C17E85"/>
    <w:rsid w:val="00C451F7"/>
    <w:rsid w:val="00C53BCA"/>
    <w:rsid w:val="00C8686A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694B"/>
    <w:rsid w:val="00D370B4"/>
    <w:rsid w:val="00D4049A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2E2C"/>
    <w:rsid w:val="00DC5661"/>
    <w:rsid w:val="00DD6B14"/>
    <w:rsid w:val="00DE4A40"/>
    <w:rsid w:val="00DE6B44"/>
    <w:rsid w:val="00DF5E50"/>
    <w:rsid w:val="00E01018"/>
    <w:rsid w:val="00E27AF5"/>
    <w:rsid w:val="00E371B1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7B0"/>
    <w:rsid w:val="00F73ACE"/>
    <w:rsid w:val="00F81BDE"/>
    <w:rsid w:val="00F82A15"/>
    <w:rsid w:val="00F95288"/>
    <w:rsid w:val="00F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E6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D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D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D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D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E6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D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D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D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D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posebno ispitno ročište</izvorni_sadrzaj>
    <derivirana_varijabla naziv="DomainObject.Primjedba_1">Poziv za posebno ispitno ročište</derivirana_varijabla>
  </DomainObject.Primjedba>
  <DomainObject.Oznaka>
    <izvorni_sadrzaj>St-216/2015-41</izvorni_sadrzaj>
    <derivirana_varijabla naziv="DomainObject.Oznaka_1">St-216/2015-41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PULJEK d.o.o. za trgovinu i usluge u stečaju zastupanog po punomoćniku Duško Marković; Ivan Puljek; Tomislav Spicijarić</izvorni_sadrzaj>
    <derivirana_varijabla naziv="DomainObject.Predmet.ProtustrankaFormated_1">  AUTO CENTAR PULJEK d.o.o. za trgovinu i usluge u stečaju zastupanog po punomoćniku Duško Marković; Ivan Puljek; Tomislav Spicijarić</derivirana_varijabla>
  </DomainObject.Predmet.ProtustrankaFormated>
  <DomainObject.Predmet.ProtustrankaFormatedOIB>
    <izvorni_sadrzaj>  AUTO CENTAR PULJEK d.o.o. za trgovinu i usluge u stečaju, OIB 41744834255 zastupanog po punomoćniku Duško Marković; Ivan Puljek; Tomislav Spicijarić</izvorni_sadrzaj>
    <derivirana_varijabla naziv="DomainObject.Predmet.ProtustrankaFormatedOIB_1">  AUTO CENTAR PULJEK d.o.o. za trgovinu i usluge u stečaju, OIB 41744834255 zastupanog po punomoćniku Duško Marković; Ivan Puljek; Tomislav Spicijarić</derivirana_varijabla>
  </DomainObject.Predmet.ProtustrankaFormatedOIB>
  <DomainObject.Predmet.ProtustrankaFormatedWithAdress>
    <izvorni_sadrzaj> AUTO CENTAR PULJEK d.o.o. za trgovinu i usluge u stečaju, Nova Cesta 36 A, 10000 Zagreb zastupanog po punomoćniku Duško Marković; Ivan Puljek; Tomislav Spicijarić</izvorni_sadrzaj>
    <derivirana_varijabla naziv="DomainObject.Predmet.ProtustrankaFormatedWithAdress_1"> AUTO CENTAR PULJEK d.o.o. za trgovinu i usluge u stečaju, Nova Cesta 36 A, 10000 Zagreb zastupanog po punomoćniku Duško Marković; Ivan Puljek; Tomislav Spicijarić</derivirana_varijabla>
  </DomainObject.Predmet.ProtustrankaFormatedWithAdress>
  <DomainObject.Predmet.ProtustrankaFormatedWithAdressOIB>
    <izvorni_sadrzaj> AUTO CENTAR PULJEK d.o.o. za trgovinu i usluge u stečaju, OIB 41744834255, Nova Cesta 36 A, 10000 Zagreb zastupanog po punomoćniku Duško Marković; Ivan Puljek; Tomislav Spicijarić</izvorni_sadrzaj>
    <derivirana_varijabla naziv="DomainObject.Predmet.ProtustrankaFormatedWithAdressOIB_1"> AUTO CENTAR PULJEK d.o.o. za trgovinu i usluge u stečaju, OIB 41744834255, Nova Cesta 36 A, 10000 Zagreb zastupanog po punomoćniku Duško Marković; Ivan Puljek; Tomislav Spicijarić</derivirana_varijabla>
  </DomainObject.Predmet.ProtustrankaFormatedWithAdressOIB>
  <DomainObject.Predmet.ProtustrankaWithAdress>
    <izvorni_sadrzaj>AUTO CENTAR PULJEK d.o.o. za trgovinu i usluge u stečaju Nova Cesta 36 A, 10000 Zagreb</izvorni_sadrzaj>
    <derivirana_varijabla naziv="DomainObject.Predmet.ProtustrankaWithAdress_1">AUTO CENTAR PULJEK d.o.o. za trgovinu i usluge u stečaju Nova Cesta 36 A, 10000 Zagreb</derivirana_varijabla>
  </DomainObject.Predmet.ProtustrankaWithAdress>
  <DomainObject.Predmet.ProtustrankaWithAdressOIB>
    <izvorni_sadrzaj>AUTO CENTAR PULJEK d.o.o. za trgovinu i usluge u stečaju, OIB 41744834255, Nova Cesta 36 A, 10000 Zagreb</izvorni_sadrzaj>
    <derivirana_varijabla naziv="DomainObject.Predmet.ProtustrankaWithAdressOIB_1">AUTO CENTAR PULJEK d.o.o. za trgovinu i usluge u stečaju, OIB 41744834255, Nova Cesta 36 A, 10000 Zagreb</derivirana_varijabla>
  </DomainObject.Predmet.ProtustrankaWithAdressOIB>
  <DomainObject.Predmet.ProtustrankaNazivFormated>
    <izvorni_sadrzaj>AUTO CENTAR PULJEK d.o.o. za trgovinu i usluge u stečaju</izvorni_sadrzaj>
    <derivirana_varijabla naziv="DomainObject.Predmet.ProtustrankaNazivFormated_1">AUTO CENTAR PULJEK d.o.o. za trgovinu i usluge u stečaju</derivirana_varijabla>
  </DomainObject.Predmet.ProtustrankaNazivFormated>
  <DomainObject.Predmet.ProtustrankaNazivFormatedOIB>
    <izvorni_sadrzaj>AUTO CENTAR PULJEK d.o.o. za trgovinu i usluge u stečaju, OIB 41744834255</izvorni_sadrzaj>
    <derivirana_varijabla naziv="DomainObject.Predmet.ProtustrankaNazivFormatedOIB_1">AUTO CENTAR PULJEK d.o.o. za trgovinu i usluge u stečaju, OIB 41744834255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AUTO CENTAR PULJEK d.o.o. za trgovinu i usluge u stečaju zastupanog po punomoćniku Duško Marković; Ivan Puljek; Tomislav Spicijarić</item>
    </izvorni_sadrzaj>
    <derivirana_varijabla naziv="DomainObject.Predmet.ProtuStrankaListFormated_1">
      <item>AUTO CENTAR PULJEK d.o.o. za trgovinu i usluge u stečaju zastupanog po punomoćniku Duško Marković; Ivan Puljek; Tomislav Spicijarić</item>
    </derivirana_varijabla>
  </DomainObject.Predmet.ProtuStrankaListFormated>
  <DomainObject.Predmet.ProtuStrankaListFormatedOIB>
    <izvorni_sadrzaj>
      <item>AUTO CENTAR PULJEK d.o.o. za trgovinu i usluge u stečaju, OIB 41744834255 zastupanog po punomoćniku Duško Marković; Ivan Puljek; Tomislav Spicijarić</item>
    </izvorni_sadrzaj>
    <derivirana_varijabla naziv="DomainObject.Predmet.ProtuStrankaListFormatedOIB_1">
      <item>AUTO CENTAR PULJEK d.o.o. za trgovinu i usluge u stečaju, OIB 41744834255 zastupanog po punomoćniku Duško Marković; Ivan Puljek; Tomislav Spicijarić</item>
    </derivirana_varijabla>
  </DomainObject.Predmet.ProtuStrankaListFormatedOIB>
  <DomainObject.Predmet.ProtuStrankaListFormatedWithAdress>
    <izvorni_sadrzaj>
      <item>AUTO CENTAR PULJEK d.o.o. za trgovinu i usluge u stečaju, Nova Cesta 36 A, 10000 Zagreb zastupanog po punomoćniku Duško Marković; Ivan Puljek; Tomislav Spicijarić</item>
    </izvorni_sadrzaj>
    <derivirana_varijabla naziv="DomainObject.Predmet.ProtuStrankaListFormatedWithAdress_1">
      <item>AUTO CENTAR PULJEK d.o.o. za trgovinu i usluge u stečaju, Nova Cesta 36 A, 10000 Zagreb zastupanog po punomoćniku Duško Marković; Ivan Puljek; Tomislav Spicijarić</item>
    </derivirana_varijabla>
  </DomainObject.Predmet.ProtuStrankaListFormatedWithAdress>
  <DomainObject.Predmet.ProtuStrankaListFormatedWithAdressOIB>
    <izvorni_sadrzaj>
      <item>AUTO CENTAR PULJEK d.o.o. za trgovinu i usluge u stečaju, OIB 41744834255, Nova Cesta 36 A, 10000 Zagreb zastupanog po punomoćniku Duško Marković; Ivan Puljek; Tomislav Spicijarić</item>
    </izvorni_sadrzaj>
    <derivirana_varijabla naziv="DomainObject.Predmet.ProtuStrankaListFormatedWithAdressOIB_1">
      <item>AUTO CENTAR PULJEK d.o.o. za trgovinu i usluge u stečaju, OIB 41744834255, Nova Cesta 36 A, 10000 Zagreb zastupanog po punomoćniku Duško Marković; Ivan Puljek; Tomislav Spicijarić</item>
    </derivirana_varijabla>
  </DomainObject.Predmet.ProtuStrankaListFormatedWithAdressOIB>
  <DomainObject.Predmet.ProtuStrankaListNazivFormated>
    <izvorni_sadrzaj>
      <item>AUTO CENTAR PULJEK d.o.o. za trgovinu i usluge u stečaju</item>
    </izvorni_sadrzaj>
    <derivirana_varijabla naziv="DomainObject.Predmet.ProtuStrankaListNazivFormated_1">
      <item>AUTO CENTAR PULJEK d.o.o. za trgovinu i usluge u stečaju</item>
    </derivirana_varijabla>
  </DomainObject.Predmet.ProtuStrankaListNazivFormated>
  <DomainObject.Predmet.ProtuStrankaListNazivFormatedOIB>
    <izvorni_sadrzaj>
      <item>AUTO CENTAR PULJEK d.o.o. za trgovinu i usluge u stečaju, OIB 41744834255</item>
    </izvorni_sadrzaj>
    <derivirana_varijabla naziv="DomainObject.Predmet.ProtuStrankaListNazivFormatedOIB_1">
      <item>AUTO CENTAR PULJEK d.o.o. za trgovinu i usluge u stečaju, OIB 41744834255</item>
    </derivirana_varijabla>
  </DomainObject.Predmet.ProtuStrankaListNazivFormatedOIB>
  <DomainObject.Predmet.OstaliListFormated>
    <izvorni_sadrzaj>
      <item>Ivan Puljek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izvorni_sadrzaj>
    <derivirana_varijabla naziv="DomainObject.Predmet.OstaliListFormated_1">
      <item>Ivan Puljek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derivirana_varijabla>
  </DomainObject.Predmet.OstaliListFormated>
  <DomainObject.Predmet.OstaliListFormatedOIB>
    <izvorni_sadrzaj>
      <item>Ivan Puljek, OIB 43540769429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izvorni_sadrzaj>
    <derivirana_varijabla naziv="DomainObject.Predmet.OstaliListFormatedOIB_1">
      <item>Ivan Puljek, OIB 43540769429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derivirana_varijabla>
  </DomainObject.Predmet.OstaliListFormatedOIB>
  <DomainObject.Predmet.OstaliListFormatedWithAdress>
    <izvorni_sadrzaj>
      <item>Ivan Puljek,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izvorni_sadrzaj>
    <derivirana_varijabla naziv="DomainObject.Predmet.OstaliListFormatedWithAdress_1">
      <item>Ivan Puljek,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derivirana_varijabla>
  </DomainObject.Predmet.OstaliListFormatedWithAdress>
  <DomainObject.Predmet.OstaliListFormatedWithAdressOIB>
    <izvorni_sadrzaj>
      <item>Ivan Puljek, OIB 43540769429,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izvorni_sadrzaj>
    <derivirana_varijabla naziv="DomainObject.Predmet.OstaliListFormatedWithAdressOIB_1">
      <item>Ivan Puljek, OIB 43540769429,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derivirana_varijabla>
  </DomainObject.Predmet.OstaliListFormatedWithAdressOIB>
  <DomainObject.Predmet.OstaliListNazivFormated>
    <izvorni_sadrzaj>
      <item>Ivan Puljek</item>
      <item>Tomislav Spicijarić</item>
      <item>Duško Marković</item>
    </izvorni_sadrzaj>
    <derivirana_varijabla naziv="DomainObject.Predmet.OstaliListNazivFormated_1">
      <item>Ivan Puljek</item>
      <item>Tomislav Spicijarić</item>
      <item>Duško Marković</item>
    </derivirana_varijabla>
  </DomainObject.Predmet.OstaliListNazivFormated>
  <DomainObject.Predmet.OstaliListNazivFormatedOIB>
    <izvorni_sadrzaj>
      <item>Ivan Puljek, OIB 43540769429</item>
      <item>Tomislav Spicijarić</item>
      <item>Duško Marković</item>
    </izvorni_sadrzaj>
    <derivirana_varijabla naziv="DomainObject.Predmet.OstaliListNazivFormatedOIB_1">
      <item>Ivan Puljek, OIB 43540769429</item>
      <item>Tomislav Spicijarić</item>
      <item>Duško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St-216/2015-41</izvorni_sadrzaj>
    <derivirana_varijabla naziv="DomainObject.PoslovniBrojDokumenta_1">St-216/2015-41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AUTO CENTAR PULJEK d.o.o. za trgovinu i usluge u stečaju</izvorni_sadrzaj>
    <derivirana_varijabla naziv="DomainObject.Predmet.ProtustrankaIDrugi_1">AUTO CENTAR PULJEK d.o.o. za trgovinu i usluge u stečaju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AUTO CENTAR PULJEK d.o.o. za trgovinu i usluge u stečaju, OIB 41744834255, Nova Cesta 36 A, 10000 Zagreb</izvorni_sadrzaj>
    <derivirana_varijabla naziv="DomainObject.Predmet.ProtustrankaIDrugiAdressOIB_1">AUTO CENTAR PULJEK d.o.o. za trgovinu i usluge u stečaju, OIB 41744834255, Nova Cesta 36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AUTO CENTAR PULJEK d.o.o. za trgovinu i usluge u stečaju</item>
      <item>Ivan Puljek</item>
      <item>Tomislav Spicijarić</item>
      <item>Duško Marković</item>
    </izvorni_sadrzaj>
    <derivirana_varijabla naziv="DomainObject.Predmet.SudioniciListNaziv_1">
      <item>FINA Regionalni centar</item>
      <item>AUTO CENTAR PULJEK d.o.o. za trgovinu i usluge u stečaju</item>
      <item>Ivan Puljek</item>
      <item>Tomislav Spicijarić</item>
      <item>Duško Marković</item>
    </derivirana_varijabla>
  </DomainObject.Predmet.SudioniciListNaziv>
  <DomainObject.Predmet.SudioniciListAdressOIB>
    <izvorni_sadrzaj>
      <item>FINA Regionalni centar, OIB 85821130368, Ulica grada Vukovara 70,10000 Zagreb</item>
      <item>AUTO CENTAR PULJEK d.o.o. za trgovinu i usluge u stečaju, OIB 41744834255, Nova Cesta 36 A,10000 Zagreb</item>
      <item>Ivan Puljek, OIB 43540769429, Vladimira Nazora 18,49000 Krapina</item>
      <item>Tomislav Spicijarić, Ulica Republike Austrije 17,10000 Zagreb</item>
      <item>Duško Marković, Republike Austrije 17,10000 Zagreb</item>
    </izvorni_sadrzaj>
    <derivirana_varijabla naziv="DomainObject.Predmet.SudioniciListAdressOIB_1">
      <item>FINA Regionalni centar, OIB 85821130368, Ulica grada Vukovara 70,10000 Zagreb</item>
      <item>AUTO CENTAR PULJEK d.o.o. za trgovinu i usluge u stečaju, OIB 41744834255, Nova Cesta 36 A,10000 Zagreb</item>
      <item>Ivan Puljek, OIB 43540769429, Vladimira Nazora 18,49000 Krapina</item>
      <item>Tomislav Spicijarić, Ulica Republike Austrije 17,10000 Zagreb</item>
      <item>Duško Marković,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41744834255</item>
      <item>, OIB 43540769429</item>
      <item>, OIB null</item>
      <item>, OIB null</item>
    </izvorni_sadrzaj>
    <derivirana_varijabla naziv="DomainObject.Predmet.SudioniciListNazivOIB_1">
      <item>, OIB 85821130368</item>
      <item>, OIB 41744834255</item>
      <item>, OIB 43540769429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750</properties:Characters>
  <properties:Lines>34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2016-09-21T13:48:00Z</dcterms:created>
  <dc:creator>vdopar</dc:creator>
  <cp:lastModifiedBy>Ana Brlek</cp:lastModifiedBy>
  <cp:lastPrinted>2016-09-21T13:49:00Z</cp:lastPrinted>
  <dcterms:modified xmlns:xsi="http://www.w3.org/2001/XMLSchema-instance" xsi:type="dcterms:W3CDTF">2016-09-21T13:49:00Z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St-216/2015-41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