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c2abe" w14:paraId="92c2abe" w:rsidRDefault="00E845D1" w:rsidP="00E845D1" w:rsidR="00E845D1">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E845D1" w:rsidP="00E845D1" w:rsidR="00E845D1">
      <w:pPr>
        <w:spacing w:after="0"/>
        <w:jc w:val="both"/>
      </w:pPr>
      <w:r>
        <w:t xml:space="preserve">       REPUBLIKA HRVATSKA</w:t>
      </w:r>
    </w:p>
    <w:p w:rsidRDefault="00E845D1" w:rsidP="00E845D1" w:rsidR="00E845D1">
      <w:pPr>
        <w:spacing w:after="0"/>
        <w:jc w:val="both"/>
      </w:pPr>
      <w:r>
        <w:rPr>
          <w:lang w:val="pt-BR"/>
        </w:rPr>
        <w:t>TRGOVA</w:t>
      </w:r>
      <w:r>
        <w:t>Č</w:t>
      </w:r>
      <w:r>
        <w:rPr>
          <w:lang w:val="pt-BR"/>
        </w:rPr>
        <w:t>KI SUD U VARA</w:t>
      </w:r>
      <w:r>
        <w:t>Ž</w:t>
      </w:r>
      <w:r>
        <w:rPr>
          <w:lang w:val="pt-BR"/>
        </w:rPr>
        <w:t>DINU</w:t>
      </w:r>
    </w:p>
    <w:p w:rsidRDefault="00E845D1" w:rsidP="00E845D1" w:rsidR="00E845D1">
      <w:pPr>
        <w:spacing w:after="0"/>
        <w:rPr>
          <w:bCs/>
        </w:rPr>
      </w:pPr>
      <w:r>
        <w:t xml:space="preserve">                      </w:t>
      </w:r>
      <w:r>
        <w:rPr>
          <w:lang w:val="pt-BR"/>
        </w:rPr>
        <w:t>B. Radić 2</w:t>
      </w:r>
      <w:r>
        <w:rPr>
          <w:bCs/>
        </w:rPr>
        <w:t xml:space="preserve">   </w:t>
      </w:r>
    </w:p>
    <w:p w:rsidRDefault="00E845D1" w:rsidP="00E845D1" w:rsidR="00E845D1">
      <w:pPr>
        <w:spacing w:after="0"/>
        <w:rPr>
          <w:bCs/>
        </w:rPr>
      </w:pPr>
    </w:p>
    <w:p w:rsidRDefault="00E845D1" w:rsidP="00E845D1" w:rsidR="00E845D1">
      <w:pPr>
        <w:spacing w:after="0"/>
        <w:rPr>
          <w:bCs/>
        </w:rPr>
      </w:pPr>
    </w:p>
    <w:p w:rsidRDefault="00E845D1" w:rsidP="00E845D1" w:rsidR="00E845D1">
      <w:pPr>
        <w:spacing w:after="0"/>
        <w:ind w:left="5664"/>
      </w:pPr>
      <w:r>
        <w:t>Poslovni broj: 3 St-484/16-14</w:t>
      </w:r>
    </w:p>
    <w:p w:rsidRDefault="00E845D1" w:rsidP="00E845D1" w:rsidR="00E845D1">
      <w:pPr>
        <w:spacing w:after="0"/>
        <w:rPr>
          <w:b/>
        </w:rPr>
      </w:pPr>
    </w:p>
    <w:p w:rsidRDefault="00E845D1" w:rsidP="00E845D1" w:rsidR="00E845D1">
      <w:pPr>
        <w:spacing w:after="0"/>
        <w:rPr>
          <w:b/>
        </w:rPr>
      </w:pPr>
    </w:p>
    <w:p w:rsidRDefault="00E845D1" w:rsidP="00E845D1" w:rsidR="00E845D1">
      <w:pPr>
        <w:spacing w:after="0"/>
        <w:rPr>
          <w:b/>
        </w:rPr>
      </w:pPr>
    </w:p>
    <w:p w:rsidRDefault="00E845D1" w:rsidP="00E845D1" w:rsidR="00E845D1">
      <w:pPr>
        <w:spacing w:after="0"/>
        <w:rPr>
          <w:b/>
        </w:rPr>
      </w:pPr>
    </w:p>
    <w:p w:rsidRDefault="00E845D1" w:rsidP="00E845D1" w:rsidR="00E845D1">
      <w:pPr>
        <w:spacing w:after="0"/>
        <w:jc w:val="center"/>
      </w:pPr>
      <w:r>
        <w:t>R E P U B L I K A   H R V A T S K A</w:t>
      </w:r>
    </w:p>
    <w:p w:rsidRDefault="00E845D1" w:rsidP="00E845D1" w:rsidR="00E845D1">
      <w:pPr>
        <w:spacing w:after="0"/>
        <w:rPr>
          <w:b/>
        </w:rPr>
      </w:pPr>
    </w:p>
    <w:p w:rsidRDefault="00E845D1" w:rsidP="00E845D1" w:rsidR="00E845D1">
      <w:pPr>
        <w:spacing w:after="0"/>
        <w:jc w:val="center"/>
      </w:pPr>
      <w:r>
        <w:t>R J E Š E N J E</w:t>
      </w:r>
    </w:p>
    <w:p w:rsidRDefault="00E845D1" w:rsidP="00E845D1" w:rsidR="00E845D1">
      <w:pPr>
        <w:spacing w:after="0"/>
        <w:jc w:val="both"/>
        <w:rPr>
          <w:b/>
        </w:rPr>
      </w:pPr>
    </w:p>
    <w:p w:rsidRDefault="00E845D1" w:rsidP="00E845D1" w:rsidR="00E845D1">
      <w:pPr>
        <w:spacing w:after="0"/>
        <w:jc w:val="both"/>
        <w:rPr>
          <w:b/>
        </w:rPr>
      </w:pPr>
    </w:p>
    <w:p w:rsidRDefault="00E845D1" w:rsidP="00E845D1" w:rsidR="00E845D1">
      <w:pPr>
        <w:spacing w:after="0"/>
        <w:jc w:val="both"/>
      </w:pPr>
      <w:r>
        <w:rPr>
          <w:b/>
        </w:rPr>
        <w:tab/>
      </w:r>
      <w:r>
        <w:t xml:space="preserve">TRGOVAČKI SUD U VARAŽDINU u ime Republike Hrvatske, po sucu toga suda Jasni Lekić, kao stečajnom sucu, u stečajnom predmetu u povodu prijedloga predlagatelja Republika Hrvatska, Ministarstvo financija-Porezna uprava, Područni ured Sjeverna Hrvatska, zastupana po Županijskom državnom odvjetništvu u Varaždinu, protiv dužnika VRBNO 65 j.d.o.o. za proizvodnju i usluge, skraćena tvrtka: VRBNO 65 j.d.o.o. Koprivnica, Ivana Generalića 3, MBS: 070111108, OIB: 07662021079, nakon zaključenog prethodnog postupka radi utvrđivanja uvjeta za otvaranje stečajnog postupka nad stečajnim dužnikom, dana 17. studenog 2016. godine,    </w:t>
      </w:r>
    </w:p>
    <w:p w:rsidRDefault="00E845D1" w:rsidP="00E845D1" w:rsidR="00E845D1">
      <w:pPr>
        <w:spacing w:after="0"/>
        <w:jc w:val="both"/>
      </w:pPr>
    </w:p>
    <w:p w:rsidRDefault="00E845D1" w:rsidP="00E845D1" w:rsidR="00E845D1">
      <w:pPr>
        <w:spacing w:after="0"/>
        <w:jc w:val="both"/>
        <w:rPr>
          <w:b/>
        </w:rPr>
      </w:pPr>
    </w:p>
    <w:p w:rsidRDefault="00E845D1" w:rsidP="00E845D1" w:rsidR="00E845D1">
      <w:pPr>
        <w:spacing w:after="0"/>
        <w:jc w:val="center"/>
      </w:pPr>
      <w:r>
        <w:t>r i j e š i o     j e</w:t>
      </w:r>
    </w:p>
    <w:p w:rsidRDefault="00E845D1" w:rsidP="00E845D1" w:rsidR="00E845D1">
      <w:pPr>
        <w:spacing w:after="0"/>
        <w:jc w:val="center"/>
      </w:pPr>
    </w:p>
    <w:p w:rsidRDefault="00E845D1" w:rsidP="00E845D1" w:rsidR="00E845D1">
      <w:pPr>
        <w:spacing w:after="0"/>
        <w:rPr>
          <w:b/>
        </w:rPr>
      </w:pPr>
    </w:p>
    <w:p w:rsidRDefault="00E845D1" w:rsidP="00E845D1" w:rsidR="00E845D1">
      <w:pPr>
        <w:spacing w:after="0"/>
        <w:ind w:firstLine="708"/>
        <w:jc w:val="both"/>
      </w:pPr>
      <w:r>
        <w:t>I/ Otvara se stečajni postupak nad stečajnim dužnikom VRBNO 65 j.d.o.o. za proizvodnju i usluge, skraćena tvrtka: VRBNO 65 j.d.o.o. Koprivnica, Ivana Generalića 3, MBS: 070111108, OIB: 07662021079, sa danom 17. studenog 2016. godine u 14,00 sati.</w:t>
      </w:r>
    </w:p>
    <w:p w:rsidRDefault="00E845D1" w:rsidP="00E845D1" w:rsidR="00E845D1">
      <w:pPr>
        <w:spacing w:after="0"/>
        <w:ind w:firstLine="708"/>
        <w:jc w:val="both"/>
      </w:pPr>
    </w:p>
    <w:p w:rsidRDefault="00E845D1" w:rsidP="00E845D1" w:rsidR="00E845D1">
      <w:pPr>
        <w:spacing w:after="0"/>
        <w:ind w:firstLine="705"/>
        <w:jc w:val="both"/>
      </w:pPr>
      <w:r>
        <w:t xml:space="preserve">II/ Za stečajnog upravitelja imenuje se Martina Grgec iz Zagreba, Bukovačka cesta 51, OIB: 88481884644.  </w:t>
      </w:r>
    </w:p>
    <w:p w:rsidRDefault="00E845D1" w:rsidP="00E845D1" w:rsidR="00E845D1">
      <w:pPr>
        <w:spacing w:after="0"/>
        <w:jc w:val="both"/>
      </w:pPr>
    </w:p>
    <w:p w:rsidRDefault="00E845D1" w:rsidP="00E845D1" w:rsidR="00E845D1">
      <w:pPr>
        <w:widowControl w:val="false"/>
        <w:suppressAutoHyphens/>
        <w:spacing w:after="0"/>
        <w:ind w:firstLine="708"/>
        <w:jc w:val="both"/>
      </w:pPr>
      <w:r>
        <w:t>III/ Pozivaju se vjerovnici stečajnog dužnika da u roku od 60 dana od dana objave rješenja 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HR64, poziv na broj odobrenja 5045-3574-220</w:t>
      </w:r>
      <w:r>
        <w:rPr>
          <w:b/>
        </w:rPr>
        <w:t>48416</w:t>
      </w:r>
      <w:r>
        <w:t xml:space="preserve"> (broj spisa) – ili OIB-a uplatitelja. </w:t>
      </w:r>
    </w:p>
    <w:p w:rsidRDefault="00E845D1" w:rsidP="00E845D1" w:rsidR="00E845D1">
      <w:pPr>
        <w:spacing w:after="0"/>
        <w:jc w:val="both"/>
      </w:pPr>
    </w:p>
    <w:p w:rsidRDefault="00E845D1" w:rsidP="00E845D1" w:rsidR="00E845D1">
      <w:pPr>
        <w:widowControl w:val="false"/>
        <w:suppressAutoHyphens/>
        <w:spacing w:after="0"/>
        <w:ind w:firstLine="708"/>
        <w:jc w:val="both"/>
      </w:pPr>
      <w:r>
        <w:t xml:space="preserve">IV/ Pozivaju se dužnikovi dužnici da svoje obveze prema stečajnom dužniku ispune bez odlaganja  stečajnom upravitelju za stečajnog dužnika. </w:t>
      </w:r>
    </w:p>
    <w:p w:rsidRDefault="00E845D1" w:rsidP="00E845D1" w:rsidR="00E845D1">
      <w:pPr>
        <w:widowControl w:val="false"/>
        <w:suppressAutoHyphens/>
        <w:spacing w:after="0"/>
        <w:ind w:firstLine="708"/>
        <w:jc w:val="both"/>
      </w:pPr>
    </w:p>
    <w:p w:rsidRDefault="00E845D1" w:rsidP="00E845D1" w:rsidR="00E845D1">
      <w:pPr>
        <w:spacing w:after="0"/>
        <w:jc w:val="both"/>
      </w:pPr>
    </w:p>
    <w:p w:rsidRDefault="00E845D1" w:rsidP="00E845D1" w:rsidR="00E845D1">
      <w:pPr>
        <w:widowControl w:val="false"/>
        <w:suppressAutoHyphens/>
        <w:spacing w:after="0"/>
        <w:ind w:firstLine="708"/>
        <w:jc w:val="both"/>
      </w:pPr>
      <w:r>
        <w:t xml:space="preserve">V/ Razlučni i izlučni vjerovnici pozivaju se da u roku od 60 dana od dana objave rješenja o otvaranju stečajnog postupka na e-Oglasnoj ploči suda obavijeste stečajnog upravitelja o svojim pravima. </w:t>
      </w:r>
    </w:p>
    <w:p w:rsidRDefault="00E845D1" w:rsidP="00E845D1" w:rsidR="00E845D1">
      <w:pPr>
        <w:widowControl w:val="false"/>
        <w:suppressAutoHyphens/>
        <w:spacing w:after="0"/>
        <w:ind w:firstLine="708"/>
        <w:jc w:val="both"/>
      </w:pPr>
    </w:p>
    <w:p w:rsidRDefault="00E845D1" w:rsidP="00E845D1" w:rsidR="00E845D1">
      <w:pPr>
        <w:spacing w:after="0"/>
        <w:ind w:firstLine="708"/>
        <w:jc w:val="both"/>
      </w:pPr>
      <w:r>
        <w:t>VI/ Ročište vjerovnika na kojem će se ispitati prijavljene tražbine vjerovnika (ispitno ročište), određuje se za dan</w:t>
      </w:r>
    </w:p>
    <w:p w:rsidRDefault="00E845D1" w:rsidP="00E845D1" w:rsidR="00E845D1">
      <w:pPr>
        <w:spacing w:after="0"/>
        <w:jc w:val="both"/>
      </w:pPr>
    </w:p>
    <w:p w:rsidRDefault="00E845D1" w:rsidP="00E845D1" w:rsidR="00E845D1">
      <w:pPr>
        <w:spacing w:after="0"/>
        <w:jc w:val="center"/>
        <w:rPr>
          <w:b/>
        </w:rPr>
      </w:pPr>
      <w:r>
        <w:rPr>
          <w:b/>
        </w:rPr>
        <w:t xml:space="preserve">      08. veljače 2017. godine u 9,00 sati</w:t>
      </w:r>
    </w:p>
    <w:p w:rsidRDefault="00E845D1" w:rsidP="00E845D1" w:rsidR="00E845D1">
      <w:pPr>
        <w:spacing w:after="0"/>
        <w:jc w:val="center"/>
        <w:rPr>
          <w:b/>
        </w:rPr>
      </w:pPr>
      <w:r>
        <w:rPr>
          <w:b/>
        </w:rPr>
        <w:t>kod ovog suda Braće Radića 2, soba 226/II kat, Varaždin</w:t>
      </w:r>
    </w:p>
    <w:p w:rsidRDefault="00E845D1" w:rsidP="00E845D1" w:rsidR="00E845D1">
      <w:pPr>
        <w:spacing w:after="0"/>
        <w:jc w:val="both"/>
      </w:pPr>
      <w:r>
        <w:t xml:space="preserve">  </w:t>
      </w:r>
    </w:p>
    <w:p w:rsidRDefault="00E845D1" w:rsidP="00E845D1" w:rsidR="00E845D1">
      <w:pPr>
        <w:spacing w:after="0"/>
        <w:jc w:val="both"/>
      </w:pPr>
      <w:r>
        <w:tab/>
        <w:t xml:space="preserve">VII/ Ročište vjerovnika (izvještajno ročište) na kojem će se na temelju izvješća stečajnog upravitelja odlučivati o daljnjem tijeku ovog postupka održati će se odmah na istom mjestu nakon ispitnog ročišta određenog pod točkom VI ovog rješenja. </w:t>
      </w:r>
    </w:p>
    <w:p w:rsidRDefault="00E845D1" w:rsidP="00E845D1" w:rsidR="00E845D1">
      <w:pPr>
        <w:spacing w:after="0"/>
        <w:jc w:val="both"/>
      </w:pPr>
    </w:p>
    <w:p w:rsidRDefault="00E845D1" w:rsidP="00E845D1" w:rsidR="00E845D1">
      <w:pPr>
        <w:spacing w:after="0"/>
        <w:jc w:val="both"/>
      </w:pPr>
      <w:r>
        <w:tab/>
        <w:t>VIII/ Rješenje o otvaranju stečajnog postupka upisat će se u sudski registar i objaviti će se na e-Oglasnoj ploči ovoga suda sa danom 17. studenog 2016. godine u 14,00 sati.</w:t>
      </w:r>
    </w:p>
    <w:p w:rsidRDefault="00E845D1" w:rsidP="00E845D1" w:rsidR="00E845D1">
      <w:pPr>
        <w:spacing w:after="0"/>
        <w:jc w:val="both"/>
      </w:pPr>
    </w:p>
    <w:p w:rsidRDefault="00E845D1" w:rsidP="00E845D1" w:rsidR="00E845D1">
      <w:pPr>
        <w:pStyle w:val="Odlomakpopisa"/>
        <w:spacing w:after="0"/>
        <w:ind w:firstLine="708"/>
      </w:pPr>
      <w:r>
        <w:t>IX/ Nalaže se RH Ministarstvu unutarnjih poslova, Policijskoj upravi Koprivničko-Križevačkoj upis zabilježbe otvaranja stečajnog postupka na vozilu u vlasništvu dužnika i to L6- moped marke Ligier, godina proizvodnje 2005., reg. oznake KC644FF, broj šasije: VJRJS20FD00000959, te na svim ostalim vozilima stečajnog dužnika.</w:t>
      </w:r>
    </w:p>
    <w:p w:rsidRDefault="00E845D1" w:rsidP="00E845D1" w:rsidR="00E845D1">
      <w:pPr>
        <w:pStyle w:val="Odlomakpopisa"/>
        <w:spacing w:after="0"/>
        <w:ind w:firstLine="708"/>
      </w:pPr>
    </w:p>
    <w:p w:rsidRDefault="00E845D1" w:rsidP="00E845D1" w:rsidR="00E845D1">
      <w:pPr>
        <w:pStyle w:val="Odlomakpopisa"/>
        <w:spacing w:after="0"/>
        <w:ind w:firstLine="708"/>
      </w:pPr>
      <w:r>
        <w:t xml:space="preserve">Nalaže se zemljišnoknjižnom odjelu Općinskog suda u Koprivnici, da u zemljišnim knjigama izvrši upis zabilježbe otvaranja stečajnog postupka na nekretninama stečajnog dužnika čkbr. 4096/1- zgrada i dvor, čkbr. 4096/11- dvor i put upisanih u zk.ul.br. 9211 k.o. Koprivnica, čkbr. 4096/12 – oranica upisana u zk.ul.br. 10178 k.o. Koprivnica i čkbr. 4096/9- kuća i dvor upisana u zk.ul.br. 8654 k.o. Koprivnica, te svim eventualnim ostalim nekretninama stečajnog dužnika. </w:t>
      </w:r>
    </w:p>
    <w:p w:rsidRDefault="00E845D1" w:rsidP="00E845D1" w:rsidR="00E845D1">
      <w:pPr>
        <w:spacing w:after="0"/>
        <w:jc w:val="both"/>
      </w:pPr>
    </w:p>
    <w:p w:rsidRDefault="00E845D1" w:rsidP="00E845D1" w:rsidR="00E845D1">
      <w:pPr>
        <w:spacing w:after="0"/>
        <w:jc w:val="both"/>
      </w:pPr>
    </w:p>
    <w:p w:rsidRDefault="00E845D1" w:rsidP="00E845D1" w:rsidR="00E845D1">
      <w:pPr>
        <w:spacing w:after="0"/>
        <w:jc w:val="both"/>
      </w:pPr>
    </w:p>
    <w:p w:rsidRDefault="00E845D1" w:rsidP="00E845D1" w:rsidR="00E845D1">
      <w:pPr>
        <w:spacing w:after="0"/>
        <w:jc w:val="center"/>
      </w:pPr>
      <w:r>
        <w:t xml:space="preserve">Obrazloženje </w:t>
      </w:r>
    </w:p>
    <w:p w:rsidRDefault="00E845D1" w:rsidP="00E845D1" w:rsidR="00E845D1">
      <w:pPr>
        <w:spacing w:after="0"/>
        <w:jc w:val="center"/>
      </w:pPr>
    </w:p>
    <w:p w:rsidRDefault="00E845D1" w:rsidP="00E845D1" w:rsidR="00E845D1">
      <w:pPr>
        <w:spacing w:after="0"/>
        <w:jc w:val="center"/>
        <w:rPr>
          <w:b/>
        </w:rPr>
      </w:pPr>
    </w:p>
    <w:p w:rsidRDefault="00E845D1" w:rsidP="00E845D1" w:rsidR="00E845D1">
      <w:pPr>
        <w:spacing w:after="0"/>
        <w:ind w:firstLine="720"/>
        <w:jc w:val="both"/>
        <w:rPr>
          <w:color w:val="000000"/>
        </w:rPr>
      </w:pPr>
      <w:r>
        <w:t xml:space="preserve">Financijska agencija, Regionalni centar Zagreb, Podružnica Varaždin je 8. siječnja 2016.g. podnijela zahtjev za pokretanje skraćenog stečajnog postupka nad dužnikom VRBNO 65 j.d.o.o. Koprivnica, Ivana Generalića 3, pa kako su za to bile ispunjene pretpostavke iz čl. 428. Stečajnog zakona </w:t>
      </w:r>
      <w:r>
        <w:rPr>
          <w:color w:val="000000"/>
          <w:shd w:fill="FFFFFF" w:color="auto" w:val="clear"/>
        </w:rPr>
        <w:t>(''Narodne novine'' broj 71/15 – dalje u tekstu: SZ), sud je dana 20. siječnja 2016.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E845D1" w:rsidP="00E845D1" w:rsidR="00E845D1">
      <w:pPr>
        <w:spacing w:after="0"/>
        <w:jc w:val="both"/>
      </w:pPr>
      <w:r>
        <w:tab/>
        <w:t xml:space="preserve">Nadalje je zaprimljen prijedlog vjerovnika RH Ministarstvo financija, Porezna uprava Područni ured Sjeverna Hrvatska, zastupano po Županijskom državnom odvjetništvu u Varaždinu, za otvaranje stečajnog postupka dana 2.2.2016. godine iz kojeg prijedloga </w:t>
      </w:r>
      <w:r>
        <w:lastRenderedPageBreak/>
        <w:t>proizlazi da vjerovnik ima tražbinu prema dužniku u iznosu od 100.283,10 kn. Predlaže se otvoriti stečajni postupak nad dužnikom.</w:t>
      </w:r>
    </w:p>
    <w:p w:rsidRDefault="00E845D1" w:rsidP="00E845D1" w:rsidR="00E845D1">
      <w:pPr>
        <w:spacing w:after="0"/>
        <w:ind w:firstLine="708"/>
        <w:jc w:val="both"/>
      </w:pPr>
      <w:r>
        <w:t xml:space="preserve">Uvidom u stanje računa poreznog obveznika na dan 25.1.2016. proizlazi da dug dužnika prema RH Ministarstvu financija iznosi 100.283,10 kn, a uvidom u evidenciju MUP-a  utvrđeno je da je dužnik vlasnik mopeda marke Ligier, 2005. godište, registracijska oznaka KC644FF, te je uvidom u izvadak iz zemljišnih knjiga utvrđeno da je dužnik vlasnik nekretnina čkbr. 4096/1- zgrada i dvor, čkbr. 4096/11- dvor i put upisani u zk.ul.br. 9211, k.o. Koprivnica, čkbr. 4096/12 – oranica upisana u zk.ul.br. 10178 k.o. Koprivnica  i čkbr. 4096/9- kuća i dvor upisana u zk.ul.br. 8654 k.o. Koprivnica. </w:t>
      </w:r>
    </w:p>
    <w:p w:rsidRDefault="00E845D1" w:rsidP="00E845D1" w:rsidR="00E845D1">
      <w:pPr>
        <w:spacing w:after="0"/>
        <w:ind w:firstLine="708"/>
        <w:jc w:val="both"/>
      </w:pPr>
      <w:r>
        <w:t>Stoga je sud temeljem članka 433. SZ-a donio rješenje o obustavi skraćenog stečajnog postupka nad dužnikom broj St-22/16-6 od 11. veljače 2016. koje je postalo pravomoćno 27. veljače 2016. Nadalje je odredio da će se o pokretanju prethodnog postupka donijeti posebno rješenje.</w:t>
      </w:r>
    </w:p>
    <w:p w:rsidRDefault="00E845D1" w:rsidP="00E845D1" w:rsidR="00E845D1">
      <w:pPr>
        <w:spacing w:after="0"/>
        <w:ind w:firstLine="708"/>
        <w:jc w:val="both"/>
      </w:pPr>
      <w:r>
        <w:t>Predlagatelj je učinio vjerojatnim postojanje svoje tražbine te postojanje stečajnog razloga nesposobnosti za plaćanje obzirom je račun dužnika u blokadi duže od 328 dana a blokada iznosi 357.440,14 kn, čime je dokazao da su ispunjene pretpostavke iz čl. 109. Stečajnog zakona (NN 71/15, u nastavku SZ) pa je sud rješenjem St-484/16-2 od 10.5.2016.  pokrenuo prethodni postupak radi utvrđivanja uvjeta za otvaranje stečajnog postupka, te odredio ročište radi izjašnjenja dana 10.6.2016.</w:t>
      </w:r>
    </w:p>
    <w:p w:rsidRDefault="00E845D1" w:rsidP="00E845D1" w:rsidR="00E845D1">
      <w:pPr>
        <w:spacing w:after="0"/>
        <w:ind w:firstLine="705"/>
        <w:jc w:val="both"/>
      </w:pPr>
      <w:r>
        <w:t>Na ročište radi izjašnjenja nije pristupio direktor dužnika, a zastupnik ŽDO izjavio je da predlaže da sud imenuje privremenog stečajnog upravitelja koji će ispitati gospodarsko-financijsko stanje stečajnog dužnika i stanje imovine, te da li se imovinom dužnika mogu pokriti troškovi stečajnog postupka.</w:t>
      </w:r>
    </w:p>
    <w:p w:rsidRDefault="00E845D1" w:rsidP="00E845D1" w:rsidR="00E845D1">
      <w:pPr>
        <w:spacing w:after="0"/>
        <w:ind w:firstLine="705"/>
        <w:jc w:val="both"/>
      </w:pPr>
      <w:r>
        <w:t xml:space="preserve">Sud je rješenjem broj 3 St-484/16-8 od 26.8.2016. imenovao privremenog stečajnog upravitelja Martinu Grgec iz Zagreba. </w:t>
      </w:r>
    </w:p>
    <w:p w:rsidRDefault="00E845D1" w:rsidP="00E845D1" w:rsidR="00E845D1">
      <w:pPr>
        <w:spacing w:after="0"/>
        <w:ind w:firstLine="705"/>
        <w:jc w:val="both"/>
      </w:pPr>
      <w:r>
        <w:t>Iz izvješća privremenog stečajnog upravitelja Martine Grgec proizlazi da dužnik na dan 26.9.2016. ima evidentirane neizvršene osnove za plaćanje u neprekinutom razdoblju od 718 dana, da je ukupni iznos blokade 368.863,18 kn, a blokada se odnosi na osnove za plaćanje prema RH državnom proračunu, HT d.d. usluge za fiksne mreže, te HP-Hrvatska pošta d.d. Dužnik ima otvoren poslovni račun kod Sberbank d.d. Zagreb, prema registru godišnjih financijskih izvješća predao je izvješće za 2013. godinu, dok za 2014. i 2015. godinu nije predano.</w:t>
      </w:r>
    </w:p>
    <w:p w:rsidRDefault="00E845D1" w:rsidP="00E845D1" w:rsidR="00E845D1">
      <w:pPr>
        <w:spacing w:after="0"/>
        <w:ind w:firstLine="705"/>
        <w:jc w:val="both"/>
      </w:pPr>
      <w:r>
        <w:t xml:space="preserve">Dužnik ima imovinu i to nekretnine upisane u zk.ul. 8654 k.o. Koprivnica, zk.ul. 9211 k.o. Koprivnica i zk.ul. 10178 k.o. Koprivnica, te vozilo četverocikl marke Ligier, tip JS20, godina proizvodnje 2005., reg. oznake KC644FF. </w:t>
      </w:r>
    </w:p>
    <w:p w:rsidRDefault="00E845D1" w:rsidP="00E845D1" w:rsidR="00E845D1">
      <w:pPr>
        <w:spacing w:after="0"/>
        <w:ind w:firstLine="705"/>
        <w:jc w:val="both"/>
      </w:pPr>
      <w:r>
        <w:t>Prema mišljenju privremene stečajne upraviteljice dužnik je nesposoban za plaćanje, te se ispunio razlog iz članka 6. SZ-a jer ne može trajnije ispunjavati svoje dospjele obveze, te prema potvrdi Fine o neizvršenim osnovama za plaćanje u Očevidniku redoslijeda osnova za plaćanje ima evidentirane neizvršene osnove u neprekinutom razdoblju od 718 dana, nadalje dulje vrijeme nije predavao GFI (za 2014. i 2015. godinu), nema zaposlenih radnika, nije iskazivao prihode, a imovina koja bi ušla u stečajnu masu dovoljna je za namirenje troškova prethodnog postupka i vođenje stečajnog postupka.</w:t>
      </w:r>
    </w:p>
    <w:p w:rsidRDefault="00E845D1" w:rsidP="00E845D1" w:rsidR="00E845D1">
      <w:pPr>
        <w:spacing w:after="0"/>
        <w:ind w:firstLine="709"/>
        <w:jc w:val="both"/>
      </w:pPr>
      <w:r>
        <w:t xml:space="preserve">Prema odredbi članka 5. SZ-a stečaj se može otvoriti ako sud utvrdi postojanje stečajnog razloga, odnosno ako se utvrdi da je stečajni dužnik nesposoban za plaćanje ili je prezadužen. </w:t>
      </w:r>
    </w:p>
    <w:p w:rsidRDefault="00E845D1" w:rsidP="00E845D1" w:rsidR="00E845D1">
      <w:pPr>
        <w:spacing w:after="0"/>
        <w:jc w:val="both"/>
      </w:pPr>
      <w:r>
        <w:tab/>
        <w:t xml:space="preserve">U smislu čl. 6. st 2. SZ-a smatrat će se da je dužnik nesposoban za plaćanje ako u Očevidniku redoslijeda osnova za plaćanje koji vodi Financijska agencija ima jednu ili više evidentiranih neizvršenih osnova za plaćanje u razdoblju duljem od 60 dana, a koje je trebalo, </w:t>
      </w:r>
      <w:r>
        <w:lastRenderedPageBreak/>
        <w:t>na temelju valjanih osnova za plaćanje, bez daljnjeg pristanka dužnika naplatiti s bilo kojeg od njegovih računa.</w:t>
      </w:r>
    </w:p>
    <w:p w:rsidRDefault="00E845D1" w:rsidP="00E845D1" w:rsidR="00E845D1">
      <w:pPr>
        <w:spacing w:after="0"/>
        <w:jc w:val="both"/>
      </w:pPr>
      <w:r>
        <w:tab/>
        <w:t xml:space="preserve">Kako je u tijeku prethodnog postupka sud utvrdio da kod dužnika postoji stečajni razlog nesposobnost za plaćanje te kako je utvrđeno da dužnik ima imovinu, to je temeljem odredbe članka 128., 129. i 130. SZ-a odlučeno kao u izreci ovog rješenja. </w:t>
      </w:r>
    </w:p>
    <w:p w:rsidRDefault="00E845D1" w:rsidP="00E845D1" w:rsidR="00E845D1">
      <w:pPr>
        <w:spacing w:after="0"/>
        <w:ind w:firstLine="709"/>
        <w:jc w:val="both"/>
      </w:pPr>
      <w:r>
        <w:t>Stečajna upraviteljica imenovana je u skladu s čl. 85. st. 2. SZ-a jer je u prethodnom postupku imenovana kao privremena stečajna upraviteljica.</w:t>
      </w:r>
    </w:p>
    <w:p w:rsidRDefault="00E845D1" w:rsidP="00E845D1" w:rsidR="00E845D1">
      <w:pPr>
        <w:spacing w:after="0"/>
        <w:ind w:firstLine="708"/>
        <w:jc w:val="both"/>
      </w:pPr>
    </w:p>
    <w:p w:rsidRDefault="00E845D1" w:rsidP="00E845D1" w:rsidR="00E845D1">
      <w:pPr>
        <w:spacing w:after="0"/>
      </w:pPr>
    </w:p>
    <w:p w:rsidRDefault="00E845D1" w:rsidP="00E845D1" w:rsidR="00E845D1">
      <w:pPr>
        <w:spacing w:after="0"/>
      </w:pPr>
    </w:p>
    <w:p w:rsidRDefault="00E845D1" w:rsidP="00E845D1" w:rsidR="00E845D1">
      <w:pPr>
        <w:spacing w:after="0"/>
        <w:ind w:left="2832"/>
      </w:pPr>
      <w:r>
        <w:t>U  Varaždinu, 17. studenog 2016. godine</w:t>
      </w:r>
    </w:p>
    <w:p w:rsidRDefault="00E845D1" w:rsidP="00E845D1" w:rsidR="00E845D1">
      <w:pPr>
        <w:spacing w:after="0"/>
        <w:ind w:left="2832"/>
      </w:pPr>
    </w:p>
    <w:p w:rsidRDefault="00E845D1" w:rsidP="00E845D1" w:rsidR="00E845D1">
      <w:pPr>
        <w:spacing w:after="0"/>
      </w:pPr>
    </w:p>
    <w:p w:rsidRDefault="00E845D1" w:rsidP="00E845D1" w:rsidR="00E845D1">
      <w:pPr>
        <w:spacing w:after="0"/>
        <w:ind w:left="2832"/>
      </w:pPr>
    </w:p>
    <w:p w:rsidRDefault="00E845D1" w:rsidP="00E845D1" w:rsidR="00E845D1">
      <w:pPr>
        <w:spacing w:after="0"/>
        <w:ind w:left="2832"/>
      </w:pPr>
      <w:r>
        <w:tab/>
      </w:r>
      <w:r>
        <w:tab/>
      </w:r>
      <w:r>
        <w:tab/>
        <w:t xml:space="preserve">                      Stečajni sudac:</w:t>
      </w:r>
    </w:p>
    <w:p w:rsidRDefault="00E845D1" w:rsidP="00E845D1" w:rsidR="00E845D1">
      <w:pPr>
        <w:spacing w:after="0"/>
        <w:ind w:left="2832"/>
      </w:pPr>
    </w:p>
    <w:p w:rsidRDefault="00E845D1" w:rsidP="00E845D1" w:rsidR="00E845D1">
      <w:pPr>
        <w:spacing w:after="0"/>
        <w:ind w:left="2832"/>
      </w:pPr>
      <w:r>
        <w:tab/>
      </w:r>
      <w:r>
        <w:tab/>
      </w:r>
      <w:r>
        <w:tab/>
        <w:t xml:space="preserve">                        Jasna Lekić</w:t>
      </w:r>
    </w:p>
    <w:p w:rsidRDefault="00E845D1" w:rsidP="00E845D1" w:rsidR="00E845D1">
      <w:pPr>
        <w:spacing w:after="0"/>
        <w:ind w:left="2832"/>
      </w:pPr>
    </w:p>
    <w:p w:rsidRDefault="00E845D1" w:rsidP="00E845D1" w:rsidR="00E845D1">
      <w:pPr>
        <w:spacing w:after="0"/>
        <w:ind w:left="2832"/>
      </w:pPr>
    </w:p>
    <w:p w:rsidRDefault="00E845D1" w:rsidP="00E845D1" w:rsidR="00E845D1">
      <w:pPr>
        <w:spacing w:after="0"/>
        <w:ind w:left="2832"/>
      </w:pPr>
      <w:r>
        <w:t xml:space="preserve">                                      </w:t>
      </w:r>
    </w:p>
    <w:p w:rsidRDefault="00E845D1" w:rsidP="00E845D1" w:rsidR="00E845D1">
      <w:pPr>
        <w:spacing w:after="0"/>
        <w:ind w:left="2832"/>
      </w:pPr>
    </w:p>
    <w:p w:rsidRDefault="00E845D1" w:rsidP="00E845D1" w:rsidR="00E845D1">
      <w:pPr>
        <w:spacing w:after="0"/>
      </w:pPr>
    </w:p>
    <w:p w:rsidRDefault="00E845D1" w:rsidP="00E845D1" w:rsidR="00E845D1">
      <w:pPr>
        <w:spacing w:after="0"/>
      </w:pPr>
      <w:r>
        <w:tab/>
        <w:t>POUKA O PRAVNOM LIJEKU:</w:t>
      </w:r>
    </w:p>
    <w:p w:rsidRDefault="00E845D1" w:rsidP="00E845D1" w:rsidR="00E845D1">
      <w:pPr>
        <w:spacing w:after="0"/>
        <w:rPr>
          <w:b/>
        </w:rPr>
      </w:pPr>
    </w:p>
    <w:p w:rsidRDefault="00E845D1" w:rsidP="00E845D1" w:rsidR="00E845D1">
      <w:pPr>
        <w:spacing w:after="0"/>
        <w:ind w:firstLine="708"/>
        <w:jc w:val="both"/>
      </w:pPr>
      <w:r>
        <w:t>Protiv ovog rješenja može se izjaviti žalba u roku od 8 dana od dana dostave ovog rješenja. Protiv rješenja o otvaranju stečajnog postupka pravo na žalbu ima osoba ovlaštena za zastupanje dužnika po zakonu do dana nastupanja pravnih posljedica otvaranja stečajnog postupka. Žalba se podnosi ovome sudu u tri primjerka, a o istoj odlučuje Visoki trgovački sud RH u Zagrebu.</w:t>
      </w:r>
    </w:p>
    <w:p w:rsidRDefault="00E845D1" w:rsidP="00E845D1" w:rsidR="00E845D1">
      <w:pPr>
        <w:spacing w:after="0"/>
        <w:jc w:val="both"/>
      </w:pPr>
      <w:r>
        <w:t xml:space="preserve">  </w:t>
      </w:r>
    </w:p>
    <w:p w:rsidRDefault="00E845D1" w:rsidP="00E845D1" w:rsidR="00E845D1">
      <w:pPr>
        <w:spacing w:after="0"/>
        <w:jc w:val="both"/>
      </w:pPr>
    </w:p>
    <w:p w:rsidRDefault="00E845D1" w:rsidP="00E845D1" w:rsidR="00E845D1">
      <w:pPr>
        <w:spacing w:after="0"/>
        <w:jc w:val="both"/>
      </w:pPr>
    </w:p>
    <w:p w:rsidRDefault="00E845D1" w:rsidP="00E845D1" w:rsidR="00E845D1">
      <w:pPr>
        <w:spacing w:after="0"/>
        <w:jc w:val="both"/>
      </w:pPr>
    </w:p>
    <w:p w:rsidRDefault="00E845D1" w:rsidP="00E845D1" w:rsidR="00E845D1">
      <w:pPr>
        <w:spacing w:after="0"/>
        <w:jc w:val="both"/>
      </w:pPr>
      <w:r>
        <w:t>DNA: 1. Predlagatelj, po ŽDO Varaždin, građansko-upravni odjel</w:t>
      </w:r>
    </w:p>
    <w:p w:rsidRDefault="00E845D1" w:rsidP="00E845D1" w:rsidR="00E845D1">
      <w:pPr>
        <w:spacing w:after="0"/>
        <w:jc w:val="both"/>
      </w:pPr>
      <w:r>
        <w:t xml:space="preserve">           2. Dužnik VRBNO 65 j.d.o.o. Koprivnica, Ivana Generalića 3</w:t>
      </w:r>
    </w:p>
    <w:p w:rsidRDefault="00E845D1" w:rsidP="00E845D1" w:rsidR="00E845D1">
      <w:pPr>
        <w:spacing w:after="0"/>
        <w:jc w:val="both"/>
      </w:pPr>
      <w:r>
        <w:t xml:space="preserve">           3. Stečajna upraviteljica Martina Grgec iz Zagreba, Bukovačka cesta 51</w:t>
      </w:r>
    </w:p>
    <w:p w:rsidRDefault="00E845D1" w:rsidP="00E845D1" w:rsidR="00E845D1">
      <w:pPr>
        <w:spacing w:after="0"/>
        <w:jc w:val="both"/>
      </w:pPr>
      <w:r>
        <w:t xml:space="preserve">           4. FINA Zagreb, Vrtni put 3</w:t>
      </w:r>
    </w:p>
    <w:p w:rsidRDefault="00E845D1" w:rsidP="00E845D1" w:rsidR="00E845D1">
      <w:pPr>
        <w:spacing w:after="0"/>
        <w:jc w:val="both"/>
      </w:pPr>
      <w:r>
        <w:t xml:space="preserve">           5. Porezna uprava, Područni ured Sjeverna Hrvatska, Ispostava Koprivnica, </w:t>
      </w:r>
    </w:p>
    <w:p w:rsidRDefault="00E845D1" w:rsidP="00E845D1" w:rsidR="00E845D1">
      <w:pPr>
        <w:spacing w:after="0"/>
        <w:jc w:val="both"/>
        <w:rPr>
          <w:b/>
        </w:rPr>
      </w:pPr>
      <w:r>
        <w:t xml:space="preserve">               Hrvatske državnosti 7</w:t>
      </w:r>
    </w:p>
    <w:p w:rsidRDefault="00E845D1" w:rsidP="00E845D1" w:rsidR="00E845D1">
      <w:pPr>
        <w:spacing w:after="0"/>
        <w:jc w:val="both"/>
      </w:pPr>
      <w:r>
        <w:t xml:space="preserve">           6. Sudski registar, radi zabilježbe</w:t>
      </w:r>
    </w:p>
    <w:p w:rsidRDefault="00E845D1" w:rsidP="00E845D1" w:rsidR="00E845D1">
      <w:pPr>
        <w:spacing w:after="0"/>
        <w:jc w:val="both"/>
      </w:pPr>
      <w:r>
        <w:t xml:space="preserve">           7. RH MUP, Policijska uprava Koprivničko-Križevačka, Trg Eugena Kumičića 18,</w:t>
      </w:r>
    </w:p>
    <w:p w:rsidRDefault="00E845D1" w:rsidP="00E845D1" w:rsidR="00E845D1">
      <w:pPr>
        <w:spacing w:after="0"/>
        <w:jc w:val="both"/>
      </w:pPr>
      <w:r>
        <w:t xml:space="preserve">               Koprivnica, radi zabilježbe rješenja o otvaranju stečajnog postupka  </w:t>
      </w:r>
    </w:p>
    <w:p w:rsidRDefault="00E845D1" w:rsidP="00E845D1" w:rsidR="00E845D1">
      <w:pPr>
        <w:spacing w:after="0"/>
        <w:jc w:val="both"/>
      </w:pPr>
      <w:r>
        <w:t xml:space="preserve">           8. Općinski sud u Koprivnici, zemljišno-knjižni odjel, Hrvatske državnosti 5, radi </w:t>
      </w:r>
    </w:p>
    <w:p w:rsidRDefault="00E845D1" w:rsidP="00E845D1" w:rsidR="00E845D1">
      <w:pPr>
        <w:spacing w:after="0"/>
        <w:jc w:val="both"/>
      </w:pPr>
      <w:r>
        <w:t xml:space="preserve">               zabilježbe rješenja o otvaranju stečajnog postupka  </w:t>
      </w:r>
    </w:p>
    <w:p w:rsidRDefault="00E845D1" w:rsidP="00E845D1" w:rsidR="00E845D1">
      <w:pPr>
        <w:spacing w:after="0"/>
        <w:jc w:val="both"/>
      </w:pPr>
      <w:r>
        <w:t xml:space="preserve">           9. e-Oglasna ploča suda </w:t>
      </w:r>
    </w:p>
    <w:p w:rsidRDefault="00AE649C" w:rsidP="00E845D1" w:rsidR="00AE649C" w:rsidRPr="00B76F3C">
      <w:pPr>
        <w:pStyle w:val="Naslov3"/>
        <w:spacing w:after="0"/>
      </w:pPr>
    </w:p>
    <w:p w:rsidRDefault="00937FF9" w:rsidP="00E845D1" w:rsidR="00DA0242">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6F99" w:rsidP="00537B78" w:rsidR="002F6F99">
      <w:r>
        <w:separator/>
      </w:r>
    </w:p>
  </w:endnote>
  <w:endnote w:id="0" w:type="continuationSeparator">
    <w:p w:rsidRDefault="002F6F99" w:rsidP="00537B78" w:rsidR="002F6F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6F99" w:rsidP="00537B78" w:rsidR="002F6F99">
      <w:r>
        <w:separator/>
      </w:r>
    </w:p>
  </w:footnote>
  <w:footnote w:id="0" w:type="continuationSeparator">
    <w:p w:rsidRDefault="002F6F99" w:rsidP="00537B78" w:rsidR="002F6F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6F99"/>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5D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A7600"/>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161753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St-484/2016-14</izvorni_sadrzaj>
    <derivirana_varijabla naziv="DomainObject.Oznaka_1">St-484/2016-14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provedbu st. postupka</izvorni_sadrzaj>
    <derivirana_varijabla naziv="DomainObject.Predmet.Opis_1">Prijedlog za provedbu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St-484/2016</izvorni_sadrzaj>
    <derivirana_varijabla naziv="DomainObject.Predmet.OznakaBroj_1">St-484/2016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VRBNO 65 j.d.o.o. za proizvodnju i usluge</izvorni_sadrzaj>
    <derivirana_varijabla naziv="DomainObject.Predmet.ProtustrankaFormated_1">  VRBNO 65 j.d.o.o. za proizvodnju i usluge</derivirana_varijabla>
  </DomainObject.Predmet.ProtustrankaFormated>
  <DomainObject.Predmet.ProtustrankaFormatedOIB>
    <izvorni_sadrzaj>  VRBNO 65 j.d.o.o. za proizvodnju i usluge, OIB 07662021079</izvorni_sadrzaj>
    <derivirana_varijabla naziv="DomainObject.Predmet.ProtustrankaFormatedOIB_1">  VRBNO 65 j.d.o.o. za proizvodnju i usluge, OIB 07662021079</derivirana_varijabla>
  </DomainObject.Predmet.ProtustrankaFormatedOIB>
  <DomainObject.Predmet.ProtustrankaFormatedWithAdress>
    <izvorni_sadrzaj> VRBNO 65 j.d.o.o. za proizvodnju i usluge, Ivana Generalića 3, 48000 Koprivnica</izvorni_sadrzaj>
    <derivirana_varijabla naziv="DomainObject.Predmet.ProtustrankaFormatedWithAdress_1"> VRBNO 65 j.d.o.o. za proizvodnju i usluge, Ivana Generalića 3, 48000 Koprivnica</derivirana_varijabla>
  </DomainObject.Predmet.ProtustrankaFormatedWithAdress>
  <DomainObject.Predmet.ProtustrankaFormatedWithAdressOIB>
    <izvorni_sadrzaj> VRBNO 65 j.d.o.o. za proizvodnju i usluge, OIB 07662021079, Ivana Generalića 3, 48000 Koprivnica</izvorni_sadrzaj>
    <derivirana_varijabla naziv="DomainObject.Predmet.ProtustrankaFormatedWithAdressOIB_1"> VRBNO 65 j.d.o.o. za proizvodnju i usluge, OIB 07662021079, Ivana Generalića 3, 48000 Koprivnica</derivirana_varijabla>
  </DomainObject.Predmet.ProtustrankaFormatedWithAdressOIB>
  <DomainObject.Predmet.ProtustrankaWithAdress>
    <izvorni_sadrzaj>VRBNO 65 j.d.o.o. za proizvodnju i usluge Ivana Generalića 3, 48000 Koprivnica</izvorni_sadrzaj>
    <derivirana_varijabla naziv="DomainObject.Predmet.ProtustrankaWithAdress_1">VRBNO 65 j.d.o.o. za proizvodnju i usluge Ivana Generalića 3, 48000 Koprivnica</derivirana_varijabla>
  </DomainObject.Predmet.ProtustrankaWithAdress>
  <DomainObject.Predmet.ProtustrankaWithAdressOIB>
    <izvorni_sadrzaj>VRBNO 65 j.d.o.o. za proizvodnju i usluge, OIB 07662021079, Ivana Generalića 3, 48000 Koprivnica</izvorni_sadrzaj>
    <derivirana_varijabla naziv="DomainObject.Predmet.ProtustrankaWithAdressOIB_1">VRBNO 65 j.d.o.o. za proizvodnju i usluge, OIB 07662021079, Ivana Generalića 3, 48000 Koprivnica</derivirana_varijabla>
  </DomainObject.Predmet.ProtustrankaWithAdressOIB>
  <DomainObject.Predmet.ProtustrankaNazivFormated>
    <izvorni_sadrzaj>VRBNO 65 j.d.o.o. za proizvodnju i usluge</izvorni_sadrzaj>
    <derivirana_varijabla naziv="DomainObject.Predmet.ProtustrankaNazivFormated_1">VRBNO 65 j.d.o.o. za proizvodnju i usluge</derivirana_varijabla>
  </DomainObject.Predmet.ProtustrankaNazivFormated>
  <DomainObject.Predmet.ProtustrankaNazivFormatedOIB>
    <izvorni_sadrzaj>VRBNO 65 j.d.o.o. za proizvodnju i usluge, OIB 07662021079</izvorni_sadrzaj>
    <derivirana_varijabla naziv="DomainObject.Predmet.ProtustrankaNazivFormatedOIB_1">VRBNO 65 j.d.o.o. za proizvodnju i usluge, OIB 07662021079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izvorni_sadrzaj>
    <derivirana_varijabla naziv="DomainObject.Predmet.StrankaFormated_1">  RH Ministarstvo financija - Porezna uprava Područni ured sjeverna Hrvatska</derivirana_varijabla>
  </DomainObject.Predmet.StrankaFormated>
  <DomainObject.Predmet.StrankaFormatedOIB>
    <izvorni_sadrzaj>  RH Ministarstvo financija - Porezna uprava Područni ured sjeverna Hrvatska, OIB 18683136487</izvorni_sadrzaj>
    <derivirana_varijabla naziv="DomainObject.Predmet.StrankaFormatedOIB_1">  RH Ministarstvo financija - Porezna uprava Područni ured sjeverna Hrvatska, OIB 18683136487</derivirana_varijabla>
  </DomainObject.Predmet.StrankaFormatedOIB>
  <DomainObject.Predmet.StrankaFormatedWithAdress>
    <izvorni_sadrzaj> RH Ministarstvo financija - Porezna uprava Područni ured sjeverna Hrvatska, Graberje 1, 42000 Varaždin</izvorni_sadrzaj>
    <derivirana_varijabla naziv="DomainObject.Predmet.StrankaFormatedWithAdress_1"> RH Ministarstvo financija - Porezna uprava Područni ured sjeverna Hrvatska, Graberje 1, 42000 Varaždin</derivirana_varijabla>
  </DomainObject.Predmet.StrankaFormatedWithAdress>
  <DomainObject.Predmet.StrankaFormatedWithAdressOIB>
    <izvorni_sadrzaj> RH Ministarstvo financija - Porezna uprava Područni ured sjeverna Hrvatska, OIB 18683136487, Graberje 1, 42000 Varaždin</izvorni_sadrzaj>
    <derivirana_varijabla naziv="DomainObject.Predmet.StrankaFormatedWithAdressOIB_1"> RH Ministarstvo financija - Porezna uprava Područni ured sjeverna Hrvatska, OIB 18683136487, Graberje 1, 42000 Varaždin</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100283.10</izvorni_sadrzaj>
    <derivirana_varijabla naziv="DomainObject.Predmet.TrenutnaVrijednost_1">100283.10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RH Ministarstvo financija - Porezna uprava Područni ured sjeverna Hrvatska</item>
    </izvorni_sadrzaj>
    <derivirana_varijabla naziv="DomainObject.Predmet.StrankaListFormated_1">
      <item>RH Ministarstvo financija - Porezna uprava Područni ured sjeverna Hrvatska</item>
    </derivirana_varijabla>
  </DomainObject.Predmet.StrankaListFormated>
  <DomainObject.Predmet.StrankaListFormatedOIB>
    <izvorni_sadrzaj>
      <item>RH Ministarstvo financija - Porezna uprava Područni ured sjeverna Hrvatska, OIB 18683136487</item>
    </izvorni_sadrzaj>
    <derivirana_varijabla naziv="DomainObject.Predmet.StrankaListFormatedOIB_1">
      <item>RH Ministarstvo financija - Porezna uprava Područni ured sjeverna Hrvatska, OIB 18683136487</item>
    </derivirana_varijabla>
  </DomainObject.Predmet.StrankaListFormatedOIB>
  <DomainObject.Predmet.StrankaListFormatedWithAdress>
    <izvorni_sadrzaj>
      <item>RH Ministarstvo financija - Porezna uprava Područni ured sjeverna Hrvatska, Graberje 1, 42000 Varaždin</item>
    </izvorni_sadrzaj>
    <derivirana_varijabla naziv="DomainObject.Predmet.StrankaListFormatedWithAdress_1">
      <item>RH Ministarstvo financija - Porezna uprava Područni ured sjeverna Hrvatska, Graberje 1, 42000 Varaždin</item>
    </derivirana_varijabla>
  </DomainObject.Predmet.StrankaListFormatedWithAdress>
  <DomainObject.Predmet.StrankaListFormatedWithAdressOIB>
    <izvorni_sadrzaj>
      <item>RH Ministarstvo financija - Porezna uprava Područni ured sjeverna Hrvatska, OIB 18683136487, Graberje 1, 42000 Varaždin</item>
    </izvorni_sadrzaj>
    <derivirana_varijabla naziv="DomainObject.Predmet.StrankaListFormatedWithAdressOIB_1">
      <item>RH Ministarstvo financija - Porezna uprava Područni ured sjeverna Hrvatska, OIB 18683136487, Graberje 1, 42000 Varaždin</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VRBNO 65 j.d.o.o. za proizvodnju i usluge</item>
    </izvorni_sadrzaj>
    <derivirana_varijabla naziv="DomainObject.Predmet.ProtuStrankaListFormated_1">
      <item>VRBNO 65 j.d.o.o. za proizvodnju i usluge</item>
    </derivirana_varijabla>
  </DomainObject.Predmet.ProtuStrankaListFormated>
  <DomainObject.Predmet.ProtuStrankaListFormatedOIB>
    <izvorni_sadrzaj>
      <item>VRBNO 65 j.d.o.o. za proizvodnju i usluge, OIB 07662021079</item>
    </izvorni_sadrzaj>
    <derivirana_varijabla naziv="DomainObject.Predmet.ProtuStrankaListFormatedOIB_1">
      <item>VRBNO 65 j.d.o.o. za proizvodnju i usluge, OIB 07662021079</item>
    </derivirana_varijabla>
  </DomainObject.Predmet.ProtuStrankaListFormatedOIB>
  <DomainObject.Predmet.ProtuStrankaListFormatedWithAdress>
    <izvorni_sadrzaj>
      <item>VRBNO 65 j.d.o.o. za proizvodnju i usluge, Ivana Generalića 3, 48000 Koprivnica</item>
    </izvorni_sadrzaj>
    <derivirana_varijabla naziv="DomainObject.Predmet.ProtuStrankaListFormatedWithAdress_1">
      <item>VRBNO 65 j.d.o.o. za proizvodnju i usluge, Ivana Generalića 3, 48000 Koprivnica</item>
    </derivirana_varijabla>
  </DomainObject.Predmet.ProtuStrankaListFormatedWithAdress>
  <DomainObject.Predmet.ProtuStrankaListFormatedWithAdressOIB>
    <izvorni_sadrzaj>
      <item>VRBNO 65 j.d.o.o. za proizvodnju i usluge, OIB 07662021079, Ivana Generalića 3, 48000 Koprivnica</item>
    </izvorni_sadrzaj>
    <derivirana_varijabla naziv="DomainObject.Predmet.ProtuStrankaListFormatedWithAdressOIB_1">
      <item>VRBNO 65 j.d.o.o. za proizvodnju i usluge, OIB 07662021079, Ivana Generalića 3, 48000 Koprivnica</item>
    </derivirana_varijabla>
  </DomainObject.Predmet.ProtuStrankaListFormatedWithAdressOIB>
  <DomainObject.Predmet.ProtuStrankaListNazivFormated>
    <izvorni_sadrzaj>
      <item>VRBNO 65 j.d.o.o. za proizvodnju i usluge</item>
    </izvorni_sadrzaj>
    <derivirana_varijabla naziv="DomainObject.Predmet.ProtuStrankaListNazivFormated_1">
      <item>VRBNO 65 j.d.o.o. za proizvodnju i usluge</item>
    </derivirana_varijabla>
  </DomainObject.Predmet.ProtuStrankaListNazivFormated>
  <DomainObject.Predmet.ProtuStrankaListNazivFormatedOIB>
    <izvorni_sadrzaj>
      <item>VRBNO 65 j.d.o.o. za proizvodnju i usluge, OIB 07662021079</item>
    </izvorni_sadrzaj>
    <derivirana_varijabla naziv="DomainObject.Predmet.ProtuStrankaListNazivFormatedOIB_1">
      <item>VRBNO 65 j.d.o.o. za proizvodnju i usluge, OIB 07662021079</item>
    </derivirana_varijabla>
  </DomainObject.Predmet.ProtuStrankaListNazivFormatedOIB>
  <DomainObject.Predmet.OstaliListFormated>
    <izvorni_sadrzaj>
      <item>Županijsko državno odvjetništvo u Varaždinu</item>
    </izvorni_sadrzaj>
    <derivirana_varijabla naziv="DomainObject.Predmet.OstaliListFormated_1">
      <item>Županijsko državno odvjetništvo u Varaždinu</item>
    </derivirana_varijabla>
  </DomainObject.Predmet.OstaliListFormated>
  <DomainObject.Predmet.OstaliListFormatedOIB>
    <izvorni_sadrzaj>
      <item>Županijsko državno odvjetništvo u Varaždinu</item>
    </izvorni_sadrzaj>
    <derivirana_varijabla naziv="DomainObject.Predmet.OstaliListFormatedOIB_1">
      <item>Županijsko državno odvjetništvo u Varaždinu</item>
    </derivirana_varijabla>
  </DomainObject.Predmet.OstaliListFormatedOIB>
  <DomainObject.Predmet.OstaliListFormatedWithAdress>
    <izvorni_sadrzaj>
      <item>Županijsko državno odvjetništvo u Varaždinu</item>
    </izvorni_sadrzaj>
    <derivirana_varijabla naziv="DomainObject.Predmet.OstaliListFormatedWithAdress_1">
      <item>Županijsko državno odvjetništvo u Varaždinu</item>
    </derivirana_varijabla>
  </DomainObject.Predmet.OstaliListFormatedWithAdress>
  <DomainObject.Predmet.OstaliListFormatedWithAdressOIB>
    <izvorni_sadrzaj>
      <item>Županijsko državno odvjetništvo u Varaždinu</item>
    </izvorni_sadrzaj>
    <derivirana_varijabla naziv="DomainObject.Predmet.OstaliListFormatedWithAdressOIB_1">
      <item>Županijsko državno odvjetništvo u Varaždinu</item>
    </derivirana_varijabla>
  </DomainObject.Predmet.OstaliListFormatedWithAdressOIB>
  <DomainObject.Predmet.OstaliListNazivFormated>
    <izvorni_sadrzaj>
      <item>Županijsko državno odvjetništvo u Varaždinu</item>
    </izvorni_sadrzaj>
    <derivirana_varijabla naziv="DomainObject.Predmet.OstaliListNazivFormated_1">
      <item>Županijsko državno odvjetništvo u Varaždinu</item>
    </derivirana_varijabla>
  </DomainObject.Predmet.OstaliListNazivFormated>
  <DomainObject.Predmet.OstaliListNazivFormatedOIB>
    <izvorni_sadrzaj>
      <item>Županijsko državno odvjetništvo u Varaždinu</item>
    </izvorni_sadrzaj>
    <derivirana_varijabla naziv="DomainObject.Predmet.OstaliListNazivFormatedOIB_1">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St-484/2016-14</izvorni_sadrzaj>
    <derivirana_varijabla naziv="DomainObject.PoslovniBrojDokumenta_1">St-484/2016-14</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VRBNO 65 j.d.o.o. za proizvodnju i usluge</izvorni_sadrzaj>
    <derivirana_varijabla naziv="DomainObject.Predmet.ProtustrankaIDrugi_1">VRBNO 65 j.d.o.o. za proizvodnju i usluge</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VRBNO 65 j.d.o.o. za proizvodnju i usluge, OIB 07662021079, Ivana Generalića 3, 48000 Koprivnica</izvorni_sadrzaj>
    <derivirana_varijabla naziv="DomainObject.Predmet.ProtustrankaIDrugiAdressOIB_1">VRBNO 65 j.d.o.o. za proizvodnju i usluge, OIB 07662021079, Ivana Generalića 3,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VRBNO 65 j.d.o.o. za proizvodnju i usluge</item>
      <item>RH Ministarstvo financija - Porezna uprava Područni ured sjeverna Hrvatska</item>
      <item>Županijsko državno odvjetništvo u Varaždinu</item>
    </izvorni_sadrzaj>
    <derivirana_varijabla naziv="DomainObject.Predmet.SudioniciListNaziv_1">
      <item>VRBNO 65 j.d.o.o. za proizvodnju i usluge</item>
      <item>RH Ministarstvo financija - Porezna uprava Područni ured sjeverna Hrvatska</item>
      <item>Županijsko državno odvjetništvo u Varaždinu</item>
    </derivirana_varijabla>
  </DomainObject.Predmet.SudioniciListNaziv>
  <DomainObject.Predmet.SudioniciListAdressOIB>
    <izvorni_sadrzaj>
      <item>VRBNO 65 j.d.o.o. za proizvodnju i usluge, OIB 07662021079, Ivana Generalića 3,48000 Koprivnica</item>
      <item>RH Ministarstvo financija - Porezna uprava Područni ured sjeverna Hrvatska, OIB 18683136487, Graberje 1,42000 Varaždin</item>
      <item>Županijsko državno odvjetništvo u Varaždinu</item>
    </izvorni_sadrzaj>
    <derivirana_varijabla naziv="DomainObject.Predmet.SudioniciListAdressOIB_1">
      <item>VRBNO 65 j.d.o.o. za proizvodnju i usluge, OIB 07662021079, Ivana Generalića 3,48000 Koprivnica</item>
      <item>RH Ministarstvo financija - Porezna uprava Područni ured sjeverna Hrvatska, OIB 18683136487, Graberje 1,42000 Varaždin</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1687B3-4132-470E-B010-F3B11CB999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1463</properties:Words>
  <properties:Characters>8310</properties:Characters>
  <properties:Lines>188</properties:Lines>
  <properties:Paragraphs>52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10089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2016-11-17T12:29:00Z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St-484/2016-14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