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710CFF" w:rsidRDefault="00153C78" w14:paraId="67e8433" w14:textId="67e8433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2235E5">
        <w:rPr>
          <w:rFonts w:ascii="Times New Roman" w:hAnsi="Times New Roman"/>
          <w:sz w:val="24"/>
          <w:szCs w:val="24"/>
          <w:lang w:val="hr-HR"/>
        </w:rPr>
        <w:t>2981/2019-14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2235E5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RADMILA BALEN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2235E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D O P S I N </w:t>
      </w:r>
    </w:p>
    <w:p w:rsidRPr="00513C6A" w:rsidR="00CD5911" w:rsidP="00513C6A" w:rsidRDefault="002235E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Ulica Svetog Ivana 34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2235E5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RADMILA BALEN, OIB: 76625719236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02DDF">
        <w:rPr>
          <w:rFonts w:ascii="Times New Roman" w:hAnsi="Times New Roman"/>
          <w:sz w:val="24"/>
          <w:szCs w:val="24"/>
          <w:lang w:val="hr-HR"/>
        </w:rPr>
        <w:t>5. studenog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02DDF"/>
    <w:rsid w:val="00130E97"/>
    <w:rsid w:val="00145080"/>
    <w:rsid w:val="0014711B"/>
    <w:rsid w:val="00151CA9"/>
    <w:rsid w:val="001524AF"/>
    <w:rsid w:val="00153C78"/>
    <w:rsid w:val="00157247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35E5"/>
    <w:rsid w:val="002248EB"/>
    <w:rsid w:val="00235E04"/>
    <w:rsid w:val="00253A5D"/>
    <w:rsid w:val="0025492A"/>
    <w:rsid w:val="00254BDD"/>
    <w:rsid w:val="00261723"/>
    <w:rsid w:val="00261D4B"/>
    <w:rsid w:val="00281D20"/>
    <w:rsid w:val="002B7F0B"/>
    <w:rsid w:val="002C4C1A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D41FC"/>
    <w:rsid w:val="005E1AB2"/>
    <w:rsid w:val="005E4D53"/>
    <w:rsid w:val="005F150C"/>
    <w:rsid w:val="005F460A"/>
    <w:rsid w:val="006109CE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96896"/>
    <w:rsid w:val="006A06DB"/>
    <w:rsid w:val="006B2F43"/>
    <w:rsid w:val="006B4990"/>
    <w:rsid w:val="006B4E4E"/>
    <w:rsid w:val="006C69A0"/>
    <w:rsid w:val="006F65B6"/>
    <w:rsid w:val="00703EE5"/>
    <w:rsid w:val="00710CFF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E1F"/>
    <w:rsid w:val="00987F21"/>
    <w:rsid w:val="00992D9E"/>
    <w:rsid w:val="00994CB2"/>
    <w:rsid w:val="009965D4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965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65D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65D4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65D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65D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5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5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5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5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ožujka 2019.</izvorni_sadrzaj>
    <derivirana_varijabla naziv="DomainObject.Predmet.DatumPrimitkaOptuznogAkta_1">28. ožujka 2019.</derivirana_varijabla>
  </DomainObject.Predmet.DatumPrimitkaOptuznogAkta>
  <DomainObject.Predmet.DatumRjesavanja>
    <izvorni_sadrzaj>7. listopada 2019.</izvorni_sadrzaj>
    <derivirana_varijabla naziv="DomainObject.Predmet.DatumRjesavanja_1">7. listopada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Sp-2981/2019</izvorni_sadrzaj>
    <derivirana_varijabla naziv="DomainObject.Predmet.OznakaBroj_1">Sp-2981/2019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RADMILA BALEN</izvorni_sadrzaj>
    <derivirana_varijabla naziv="DomainObject.Predmet.ProtustrankaFormated_1">  RADMILA BALEN</derivirana_varijabla>
  </DomainObject.Predmet.ProtustrankaFormated>
  <DomainObject.Predmet.ProtustrankaFormatedOIB>
    <izvorni_sadrzaj>  RADMILA BALEN, OIB 76625719236</izvorni_sadrzaj>
    <derivirana_varijabla naziv="DomainObject.Predmet.ProtustrankaFormatedOIB_1">  RADMILA BALEN, OIB 76625719236</derivirana_varijabla>
  </DomainObject.Predmet.ProtustrankaFormatedOIB>
  <DomainObject.Predmet.ProtustrankaFormatedWithAdress>
    <izvorni_sadrzaj> RADMILA BALEN, ULICA SVETOG IVANA 34, 31431 Dopsin</izvorni_sadrzaj>
    <derivirana_varijabla naziv="DomainObject.Predmet.ProtustrankaFormatedWithAdress_1"> RADMILA BALEN, ULICA SVETOG IVANA 34, 31431 Dopsin</derivirana_varijabla>
  </DomainObject.Predmet.ProtustrankaFormatedWithAdress>
  <DomainObject.Predmet.ProtustrankaFormatedWithAdressOIB>
    <izvorni_sadrzaj> RADMILA BALEN, OIB 76625719236, ULICA SVETOG IVANA 34, 31431 Dopsin</izvorni_sadrzaj>
    <derivirana_varijabla naziv="DomainObject.Predmet.ProtustrankaFormatedWithAdressOIB_1"> RADMILA BALEN, OIB 76625719236, ULICA SVETOG IVANA 34, 31431 Dopsin</derivirana_varijabla>
  </DomainObject.Predmet.ProtustrankaFormatedWithAdressOIB>
  <DomainObject.Predmet.ProtustrankaWithAdress>
    <izvorni_sadrzaj>RADMILA BALEN ULICA SVETOG IVANA 34, 31431 Dopsin</izvorni_sadrzaj>
    <derivirana_varijabla naziv="DomainObject.Predmet.ProtustrankaWithAdress_1">RADMILA BALEN ULICA SVETOG IVANA 34, 31431 Dopsin</derivirana_varijabla>
  </DomainObject.Predmet.ProtustrankaWithAdress>
  <DomainObject.Predmet.ProtustrankaWithAdressOIB>
    <izvorni_sadrzaj>RADMILA BALEN, OIB 76625719236, ULICA SVETOG IVANA 34, 31431 Dopsin</izvorni_sadrzaj>
    <derivirana_varijabla naziv="DomainObject.Predmet.ProtustrankaWithAdressOIB_1">RADMILA BALEN, OIB 76625719236, ULICA SVETOG IVANA 34, 31431 Dopsin</derivirana_varijabla>
  </DomainObject.Predmet.ProtustrankaWithAdressOIB>
  <DomainObject.Predmet.ProtustrankaNazivFormated>
    <izvorni_sadrzaj>RADMILA BALEN</izvorni_sadrzaj>
    <derivirana_varijabla naziv="DomainObject.Predmet.ProtustrankaNazivFormated_1">RADMILA BALEN</derivirana_varijabla>
  </DomainObject.Predmet.ProtustrankaNazivFormated>
  <DomainObject.Predmet.ProtustrankaNazivFormatedOIB>
    <izvorni_sadrzaj>RADMILA BALEN, OIB 76625719236</izvorni_sadrzaj>
    <derivirana_varijabla naziv="DomainObject.Predmet.ProtustrankaNazivFormatedOIB_1">RADMILA BALEN, OIB 76625719236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INKASO.HR d.o.o. za naplatu potraživanja; HRVATSKI ZAVOD ZA ZDRAVSTVENO OSIGURANJE; HEP-Operator distribucijskog sustava d.o.o. za distribuciju i opskrbu električne energije; VODOVOD-OSIJEK d.o.o. za vodoopskrbu i odvodnju; Hrvatski Telekom d.d.</izvorni_sadrzaj>
    <derivirana_varijabla naziv="DomainObject.Predmet.StrankaFormated_1">  Financijska agencija; INKASO.HR d.o.o. za naplatu potraživanja; HRVATSKI ZAVOD ZA ZDRAVSTVENO OSIGURANJE; HEP-Operator distribucijskog sustava d.o.o. za distribuciju i opskrbu električne energije; VODOVOD-OSIJEK d.o.o. za vodoopskrbu i odvodnju; Hrvatski Telekom d.d.</derivirana_varijabla>
  </DomainObject.Predmet.StrankaFormated>
  <DomainObject.Predmet.StrankaFormatedOIB>
    <izvorni_sadrzaj>  Financijska agencija, OIB 85821130368; INKASO.HR d.o.o. za naplatu potraživanja, OIB 82925459345; HRVATSKI ZAVOD ZA ZDRAVSTVENO OSIGURANJE, OIB 02958272670; HEP-Operator distribucijskog sustava d.o.o. za distribuciju i opskrbu električne energije, OIB 46830600751; VODOVOD-OSIJEK d.o.o. za vodoopskrbu i odvodnju, OIB 43654507669; Hrvatski Telekom d.d., OIB 81793146560</izvorni_sadrzaj>
    <derivirana_varijabla naziv="DomainObject.Predmet.StrankaFormatedOIB_1">  Financijska agencija, OIB 85821130368; INKASO.HR d.o.o. za naplatu potraživanja, OIB 82925459345; HRVATSKI ZAVOD ZA ZDRAVSTVENO OSIGURANJE, OIB 02958272670; HEP-Operator distribucijskog sustava d.o.o. za distribuciju i opskrbu električne energije, OIB 46830600751; VODOVOD-OSIJEK d.o.o. za vodoopskrbu i odvodnju, OIB 43654507669; Hrvatski Telekom d.d., OIB 81793146560</derivirana_varijabla>
  </DomainObject.Predmet.StrankaFormatedOIB>
  <DomainObject.Predmet.StrankaFormatedWithAdress>
    <izvorni_sadrzaj> Financijska agencija, Ulica grada Vukovara 70, 10000 Zagreb; INKASO.HR d.o.o. za naplatu potraživanja, L. Jagera 5, 31000 Osijek; HRVATSKI ZAVOD ZA ZDRAVSTVENO OSIGURANJE, Margaretska 3, 10000 Zagreb; HEP-Operator distribucijskog sustava d.o.o. za distribuciju i opskrbu električne energije, Ulica grada Vukovara 37, 10000 Zagreb; VODOVOD-OSIJEK d.o.o. za vodoopskrbu i odvodnju, Poljski Put 1, 31000 Osijek; Hrvatski Telekom d.d., Radnička cesta 21, 10000 Zagreb</izvorni_sadrzaj>
    <derivirana_varijabla naziv="DomainObject.Predmet.StrankaFormatedWithAdress_1"> Financijska agencija, Ulica grada Vukovara 70, 10000 Zagreb; INKASO.HR d.o.o. za naplatu potraživanja, L. Jagera 5, 31000 Osijek; HRVATSKI ZAVOD ZA ZDRAVSTVENO OSIGURANJE, Margaretska 3, 10000 Zagreb; HEP-Operator distribucijskog sustava d.o.o. za distribuciju i opskrbu električne energije, Ulica grada Vukovara 37, 10000 Zagreb; VODOVOD-OSIJEK d.o.o. za vodoopskrbu i odvodnju, Poljski Put 1, 31000 Osijek; Hrvatski Telekom d.d., Radnička cesta 21, 10000 Zagreb</derivirana_varijabla>
  </DomainObject.Predmet.StrankaFormatedWithAdress>
  <DomainObject.Predmet.StrankaFormatedWithAdressOIB>
    <izvorni_sadrzaj> Financijska agencija, OIB 85821130368, Ulica grada Vukovara 70, 10000 Zagreb; INKASO.HR d.o.o. za naplatu potraživanja, OIB 82925459345, L. Jagera 5, 31000 Osijek; HRVATSKI ZAVOD ZA ZDRAVSTVENO OSIGURANJE, OIB 02958272670, Margaretska 3, 10000 Zagreb; HEP-Operator distribucijskog sustava d.o.o. za distribuciju i opskrbu električne energije, OIB 46830600751, Ulica grada Vukovara 37, 10000 Zagreb; VODOVOD-OSIJEK d.o.o. za vodoopskrbu i odvodnju, OIB 43654507669, Poljski Put 1, 31000 Osijek; Hrvatski Telekom d.d., OIB 81793146560, Radnička cesta 21, 10000 Zagreb</izvorni_sadrzaj>
    <derivirana_varijabla naziv="DomainObject.Predmet.StrankaFormatedWithAdressOIB_1"> Financijska agencija, OIB 85821130368, Ulica grada Vukovara 70, 10000 Zagreb; INKASO.HR d.o.o. za naplatu potraživanja, OIB 82925459345, L. Jagera 5, 31000 Osijek; HRVATSKI ZAVOD ZA ZDRAVSTVENO OSIGURANJE, OIB 02958272670, Margaretska 3, 10000 Zagreb; HEP-Operator distribucijskog sustava d.o.o. za distribuciju i opskrbu električne energije, OIB 46830600751, Ulica grada Vukovara 37, 10000 Zagreb; VODOVOD-OSIJEK d.o.o. za vodoopskrbu i odvodnju, OIB 43654507669, Poljski Put 1, 31000 Osijek; Hrvatski Telekom d.d., OIB 81793146560, Radnička cesta 21, 10000 Zagreb</derivirana_varijabla>
  </DomainObject.Predmet.StrankaFormatedWithAdressOIB>
  <DomainObject.Predmet.StrankaWithAdress>
    <izvorni_sadrzaj>Financijska agencija Ulica grada Vukovara 70,10000 Zagreb,INKASO.HR d.o.o. za naplatu potraživanja L. Jagera 5,31000 Osijek,HRVATSKI ZAVOD ZA ZDRAVSTVENO OSIGURANJE Margaretska 3,10000 Zagreb,HEP-Operator distribucijskog sustava d.o.o. za distribuciju i opskrbu električne energije Ulica grada Vukovara 37,10000 Zagreb,VODOVOD-OSIJEK d.o.o. za vodoopskrbu i odvodnju Poljski Put 1,31000 Osijek,Hrvatski Telekom d.d. Radnička cesta 21,10000 Zagreb</izvorni_sadrzaj>
    <derivirana_varijabla naziv="DomainObject.Predmet.StrankaWithAdress_1">Financijska agencija Ulica grada Vukovara 70,10000 Zagreb,INKASO.HR d.o.o. za naplatu potraživanja L. Jagera 5,31000 Osijek,HRVATSKI ZAVOD ZA ZDRAVSTVENO OSIGURANJE Margaretska 3,10000 Zagreb,HEP-Operator distribucijskog sustava d.o.o. za distribuciju i opskrbu električne energije Ulica grada Vukovara 37,10000 Zagreb,VODOVOD-OSIJEK d.o.o. za vodoopskrbu i odvodnju Poljski Put 1,31000 Osijek,Hrvatski Telekom d.d. Radnička cesta 21,10000 Zagreb</derivirana_varijabla>
  </DomainObject.Predmet.StrankaWithAdress>
  <DomainObject.Predmet.StrankaWithAdressOIB>
    <izvorni_sadrzaj>Financijska agencija, OIB 85821130368, Ulica grada Vukovara 70,10000 Zagreb,INKASO.HR d.o.o. za naplatu potraživanja, OIB 82925459345, L. Jagera 5,31000 Osijek,HRVATSKI ZAVOD ZA ZDRAVSTVENO OSIGURANJE, OIB 02958272670, Margaretska 3,10000 Zagreb,HEP-Operator distribucijskog sustava d.o.o. za distribuciju i opskrbu električne energije, OIB 46830600751, Ulica grada Vukovara 37,10000 Zagreb,VODOVOD-OSIJEK d.o.o. za vodoopskrbu i odvodnju, OIB 43654507669, Poljski Put 1,31000 Osijek,Hrvatski Telekom d.d., OIB 81793146560, Radnička cesta 21,10000 Zagreb</izvorni_sadrzaj>
    <derivirana_varijabla naziv="DomainObject.Predmet.StrankaWithAdressOIB_1">Financijska agencija, OIB 85821130368, Ulica grada Vukovara 70,10000 Zagreb,INKASO.HR d.o.o. za naplatu potraživanja, OIB 82925459345, L. Jagera 5,31000 Osijek,HRVATSKI ZAVOD ZA ZDRAVSTVENO OSIGURANJE, OIB 02958272670, Margaretska 3,10000 Zagreb,HEP-Operator distribucijskog sustava d.o.o. za distribuciju i opskrbu električne energije, OIB 46830600751, Ulica grada Vukovara 37,10000 Zagreb,VODOVOD-OSIJEK d.o.o. za vodoopskrbu i odvodnju, OIB 43654507669, Poljski Put 1,31000 Osijek,Hrvatski Telekom d.d., OIB 81793146560, Radnička cesta 21,10000 Zagreb</derivirana_varijabla>
  </DomainObject.Predmet.StrankaWithAdressOIB>
  <DomainObject.Predmet.StrankaNazivFormated>
    <izvorni_sadrzaj>Financijska agencija,INKASO.HR d.o.o. za naplatu potraživanja,HRVATSKI ZAVOD ZA ZDRAVSTVENO OSIGURANJE,HEP-Operator distribucijskog sustava d.o.o. za distribuciju i opskrbu električne energije,VODOVOD-OSIJEK d.o.o. za vodoopskrbu i odvodnju,Hrvatski Telekom d.d.</izvorni_sadrzaj>
    <derivirana_varijabla naziv="DomainObject.Predmet.StrankaNazivFormated_1">Financijska agencija,INKASO.HR d.o.o. za naplatu potraživanja,HRVATSKI ZAVOD ZA ZDRAVSTVENO OSIGURANJE,HEP-Operator distribucijskog sustava d.o.o. za distribuciju i opskrbu električne energije,VODOVOD-OSIJEK d.o.o. za vodoopskrbu i odvodnju,Hrvatski Telekom d.d.</derivirana_varijabla>
  </DomainObject.Predmet.StrankaNazivFormated>
  <DomainObject.Predmet.StrankaNazivFormatedOIB>
    <izvorni_sadrzaj>Financijska agencija, OIB 85821130368,INKASO.HR d.o.o. za naplatu potraživanja, OIB 82925459345,HRVATSKI ZAVOD ZA ZDRAVSTVENO OSIGURANJE, OIB 02958272670,HEP-Operator distribucijskog sustava d.o.o. za distribuciju i opskrbu električne energije, OIB 46830600751,VODOVOD-OSIJEK d.o.o. za vodoopskrbu i odvodnju, OIB 43654507669,Hrvatski Telekom d.d., OIB 81793146560</izvorni_sadrzaj>
    <derivirana_varijabla naziv="DomainObject.Predmet.StrankaNazivFormatedOIB_1">Financijska agencija, OIB 85821130368,INKASO.HR d.o.o. za naplatu potraživanja, OIB 82925459345,HRVATSKI ZAVOD ZA ZDRAVSTVENO OSIGURANJE, OIB 02958272670,HEP-Operator distribucijskog sustava d.o.o. za distribuciju i opskrbu električne energije, OIB 46830600751,VODOVOD-OSIJEK d.o.o. za vodoopskrbu i odvodnju, OIB 43654507669,Hrvatski Telekom d.d., OIB 81793146560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INKASO.HR d.o.o. za naplatu potraživanja</item>
      <item>HRVATSKI ZAVOD ZA ZDRAVSTVENO OSIGURANJE</item>
      <item>HEP-Operator distribucijskog sustava d.o.o. za distribuciju i opskrbu električne energije</item>
      <item>VODOVOD-OSIJEK d.o.o. za vodoopskrbu i odvodnju</item>
      <item>Hrvatski Telekom d.d.</item>
    </izvorni_sadrzaj>
    <derivirana_varijabla naziv="DomainObject.Predmet.StrankaListFormated_1">
      <item>Financijska agencija</item>
      <item>INKASO.HR d.o.o. za naplatu potraživanja</item>
      <item>HRVATSKI ZAVOD ZA ZDRAVSTVENO OSIGURANJE</item>
      <item>HEP-Operator distribucijskog sustava d.o.o. za distribuciju i opskrbu električne energije</item>
      <item>VODOVOD-OSIJEK d.o.o. za vodoopskrbu i odvodnju</item>
      <item>Hrvatski Telekom d.d.</item>
    </derivirana_varijabla>
  </DomainObject.Predmet.StrankaListFormated>
  <DomainObject.Predmet.StrankaListFormatedOIB>
    <izvorni_sadrzaj>
      <item>Financijska agencija, OIB 85821130368</item>
      <item>INKASO.HR d.o.o. za naplatu potraživanja, OIB 82925459345</item>
      <item>HRVATSKI ZAVOD ZA ZDRAVSTVENO OSIGURANJE, OIB 02958272670</item>
      <item>HEP-Operator distribucijskog sustava d.o.o. za distribuciju i opskrbu električne energije, OIB 46830600751</item>
      <item>VODOVOD-OSIJEK d.o.o. za vodoopskrbu i odvodnju, OIB 43654507669</item>
      <item>Hrvatski Telekom d.d., OIB 81793146560</item>
    </izvorni_sadrzaj>
    <derivirana_varijabla naziv="DomainObject.Predmet.StrankaListFormatedOIB_1">
      <item>Financijska agencija, OIB 85821130368</item>
      <item>INKASO.HR d.o.o. za naplatu potraživanja, OIB 82925459345</item>
      <item>HRVATSKI ZAVOD ZA ZDRAVSTVENO OSIGURANJE, OIB 02958272670</item>
      <item>HEP-Operator distribucijskog sustava d.o.o. za distribuciju i opskrbu električne energije, OIB 46830600751</item>
      <item>VODOVOD-OSIJEK d.o.o. za vodoopskrbu i odvodnju, OIB 43654507669</item>
      <item>Hrvatski Telekom d.d., OIB 81793146560</item>
    </derivirana_varijabla>
  </DomainObject.Predmet.StrankaListFormatedOIB>
  <DomainObject.Predmet.StrankaListFormatedWithAdress>
    <izvorni_sadrzaj>
      <item>Financijska agencija, Ulica grada Vukovara 70, 10000 Zagreb</item>
      <item>INKASO.HR d.o.o. za naplatu potraživanja, L. Jagera 5, 31000 Osijek</item>
      <item>HRVATSKI ZAVOD ZA ZDRAVSTVENO OSIGURANJE, Margaretska 3, 10000 Zagreb</item>
      <item>HEP-Operator distribucijskog sustava d.o.o. za distribuciju i opskrbu električne energije, Ulica grada Vukovara 37, 10000 Zagreb</item>
      <item>VODOVOD-OSIJEK d.o.o. za vodoopskrbu i odvodnju, Poljski Put 1, 31000 Osijek</item>
      <item>Hrvatski Telekom d.d., Radnička cesta 21, 10000 Zagreb</item>
    </izvorni_sadrzaj>
    <derivirana_varijabla naziv="DomainObject.Predmet.StrankaListFormatedWithAdress_1">
      <item>Financijska agencija, Ulica grada Vukovara 70, 10000 Zagreb</item>
      <item>INKASO.HR d.o.o. za naplatu potraživanja, L. Jagera 5, 31000 Osijek</item>
      <item>HRVATSKI ZAVOD ZA ZDRAVSTVENO OSIGURANJE, Margaretska 3, 10000 Zagreb</item>
      <item>HEP-Operator distribucijskog sustava d.o.o. za distribuciju i opskrbu električne energije, Ulica grada Vukovara 37, 10000 Zagreb</item>
      <item>VODOVOD-OSIJEK d.o.o. za vodoopskrbu i odvodnju, Poljski Put 1, 31000 Osijek</item>
      <item>Hrvatski Telekom d.d., Radnička cesta 21,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INKASO.HR d.o.o. za naplatu potraživanja, OIB 82925459345, L. Jagera 5, 31000 Osijek</item>
      <item>HRVATSKI ZAVOD ZA ZDRAVSTVENO OSIGURANJE, OIB 02958272670, Margaretska 3, 10000 Zagreb</item>
      <item>HEP-Operator distribucijskog sustava d.o.o. za distribuciju i opskrbu električne energije, OIB 46830600751, Ulica grada Vukovara 37, 10000 Zagreb</item>
      <item>VODOVOD-OSIJEK d.o.o. za vodoopskrbu i odvodnju, OIB 43654507669, Poljski Put 1, 31000 Osijek</item>
      <item>Hrvatski Telekom d.d., OIB 81793146560, Radnička cesta 21, 10000 Zagreb</item>
    </izvorni_sadrzaj>
    <derivirana_varijabla naziv="DomainObject.Predmet.StrankaListFormatedWithAdressOIB_1">
      <item>Financijska agencija, OIB 85821130368, Ulica grada Vukovara 70, 10000 Zagreb</item>
      <item>INKASO.HR d.o.o. za naplatu potraživanja, OIB 82925459345, L. Jagera 5, 31000 Osijek</item>
      <item>HRVATSKI ZAVOD ZA ZDRAVSTVENO OSIGURANJE, OIB 02958272670, Margaretska 3, 10000 Zagreb</item>
      <item>HEP-Operator distribucijskog sustava d.o.o. za distribuciju i opskrbu električne energije, OIB 46830600751, Ulica grada Vukovara 37, 10000 Zagreb</item>
      <item>VODOVOD-OSIJEK d.o.o. za vodoopskrbu i odvodnju, OIB 43654507669, Poljski Put 1, 31000 Osijek</item>
      <item>Hrvatski Telekom d.d., OIB 81793146560, Radnička cesta 21, 10000 Zagreb</item>
    </derivirana_varijabla>
  </DomainObject.Predmet.StrankaListFormatedWithAdressOIB>
  <DomainObject.Predmet.StrankaListNazivFormated>
    <izvorni_sadrzaj>
      <item>Financijska agencija</item>
      <item>INKASO.HR d.o.o. za naplatu potraživanja</item>
      <item>HRVATSKI ZAVOD ZA ZDRAVSTVENO OSIGURANJE</item>
      <item>HEP-Operator distribucijskog sustava d.o.o. za distribuciju i opskrbu električne energije</item>
      <item>VODOVOD-OSIJEK d.o.o. za vodoopskrbu i odvodnju</item>
      <item>Hrvatski Telekom d.d.</item>
    </izvorni_sadrzaj>
    <derivirana_varijabla naziv="DomainObject.Predmet.StrankaListNazivFormated_1">
      <item>Financijska agencija</item>
      <item>INKASO.HR d.o.o. za naplatu potraživanja</item>
      <item>HRVATSKI ZAVOD ZA ZDRAVSTVENO OSIGURANJE</item>
      <item>HEP-Operator distribucijskog sustava d.o.o. za distribuciju i opskrbu električne energije</item>
      <item>VODOVOD-OSIJEK d.o.o. za vodoopskrbu i odvodnju</item>
      <item>Hrvatski Telekom d.d.</item>
    </derivirana_varijabla>
  </DomainObject.Predmet.StrankaListNazivFormated>
  <DomainObject.Predmet.StrankaListNazivFormatedOIB>
    <izvorni_sadrzaj>
      <item>Financijska agencija, OIB 85821130368</item>
      <item>INKASO.HR d.o.o. za naplatu potraživanja, OIB 82925459345</item>
      <item>HRVATSKI ZAVOD ZA ZDRAVSTVENO OSIGURANJE, OIB 02958272670</item>
      <item>HEP-Operator distribucijskog sustava d.o.o. za distribuciju i opskrbu električne energije, OIB 46830600751</item>
      <item>VODOVOD-OSIJEK d.o.o. za vodoopskrbu i odvodnju, OIB 43654507669</item>
      <item>Hrvatski Telekom d.d., OIB 81793146560</item>
    </izvorni_sadrzaj>
    <derivirana_varijabla naziv="DomainObject.Predmet.StrankaListNazivFormatedOIB_1">
      <item>Financijska agencija, OIB 85821130368</item>
      <item>INKASO.HR d.o.o. za naplatu potraživanja, OIB 82925459345</item>
      <item>HRVATSKI ZAVOD ZA ZDRAVSTVENO OSIGURANJE, OIB 02958272670</item>
      <item>HEP-Operator distribucijskog sustava d.o.o. za distribuciju i opskrbu električne energije, OIB 46830600751</item>
      <item>VODOVOD-OSIJEK d.o.o. za vodoopskrbu i odvodnju, OIB 43654507669</item>
      <item>Hrvatski Telekom d.d., OIB 81793146560</item>
    </derivirana_varijabla>
  </DomainObject.Predmet.StrankaListNazivFormatedOIB>
  <DomainObject.Predmet.ProtuStrankaListFormated>
    <izvorni_sadrzaj>
      <item>RADMILA BALEN</item>
    </izvorni_sadrzaj>
    <derivirana_varijabla naziv="DomainObject.Predmet.ProtuStrankaListFormated_1">
      <item>RADMILA BALEN</item>
    </derivirana_varijabla>
  </DomainObject.Predmet.ProtuStrankaListFormated>
  <DomainObject.Predmet.ProtuStrankaListFormatedOIB>
    <izvorni_sadrzaj>
      <item>RADMILA BALEN, OIB 76625719236</item>
    </izvorni_sadrzaj>
    <derivirana_varijabla naziv="DomainObject.Predmet.ProtuStrankaListFormatedOIB_1">
      <item>RADMILA BALEN, OIB 76625719236</item>
    </derivirana_varijabla>
  </DomainObject.Predmet.ProtuStrankaListFormatedOIB>
  <DomainObject.Predmet.ProtuStrankaListFormatedWithAdress>
    <izvorni_sadrzaj>
      <item>RADMILA BALEN, ULICA SVETOG IVANA 34, 31431 Dopsin</item>
    </izvorni_sadrzaj>
    <derivirana_varijabla naziv="DomainObject.Predmet.ProtuStrankaListFormatedWithAdress_1">
      <item>RADMILA BALEN, ULICA SVETOG IVANA 34, 31431 Dopsin</item>
    </derivirana_varijabla>
  </DomainObject.Predmet.ProtuStrankaListFormatedWithAdress>
  <DomainObject.Predmet.ProtuStrankaListFormatedWithAdressOIB>
    <izvorni_sadrzaj>
      <item>RADMILA BALEN, OIB 76625719236, ULICA SVETOG IVANA 34, 31431 Dopsin</item>
    </izvorni_sadrzaj>
    <derivirana_varijabla naziv="DomainObject.Predmet.ProtuStrankaListFormatedWithAdressOIB_1">
      <item>RADMILA BALEN, OIB 76625719236, ULICA SVETOG IVANA 34, 31431 Dopsin</item>
    </derivirana_varijabla>
  </DomainObject.Predmet.ProtuStrankaListFormatedWithAdressOIB>
  <DomainObject.Predmet.ProtuStrankaListNazivFormated>
    <izvorni_sadrzaj>
      <item>RADMILA BALEN</item>
    </izvorni_sadrzaj>
    <derivirana_varijabla naziv="DomainObject.Predmet.ProtuStrankaListNazivFormated_1">
      <item>RADMILA BALEN</item>
    </derivirana_varijabla>
  </DomainObject.Predmet.ProtuStrankaListNazivFormated>
  <DomainObject.Predmet.ProtuStrankaListNazivFormatedOIB>
    <izvorni_sadrzaj>
      <item>RADMILA BALEN, OIB 76625719236</item>
    </izvorni_sadrzaj>
    <derivirana_varijabla naziv="DomainObject.Predmet.ProtuStrankaListNazivFormatedOIB_1">
      <item>RADMILA BALEN, OIB 76625719236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RADMILA BALEN</izvorni_sadrzaj>
    <derivirana_varijabla naziv="DomainObject.Predmet.ProtustrankaIDrugi_1">RADMILA BALEN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RADMILA BALEN, OIB 76625719236, ULICA SVETOG IVANA 34, 31431 Dopsin</izvorni_sadrzaj>
    <derivirana_varijabla naziv="DomainObject.Predmet.ProtustrankaIDrugiAdressOIB_1">RADMILA BALEN, OIB 76625719236, ULICA SVETOG IVANA 34, 31431 Dopsin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2019.</izvorni_sadrzaj>
    <derivirana_varijabla naziv="DomainObject.Predmet.OdlukaRjesenje.DatumDonosenjaOdluke_1">7. listopada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Sp-2981/2019-9</izvorni_sadrzaj>
    <derivirana_varijabla naziv="DomainObject.Predmet.OdlukaRjesenje.Oznaka_1">Sp-2981/2019-9</derivirana_varijabla>
  </DomainObject.Predmet.OdlukaRjesenje.Oznaka>
  <DomainObject.Predmet.SudioniciListNaziv>
    <izvorni_sadrzaj>
      <item>RADMILA BALEN</item>
      <item>Financijska agencija</item>
      <item>INKASO.HR d.o.o. za naplatu potraživanja</item>
      <item>HRVATSKI ZAVOD ZA ZDRAVSTVENO OSIGURANJE</item>
      <item>HEP-Operator distribucijskog sustava d.o.o. za distribuciju i opskrbu električne energije</item>
      <item>VODOVOD-OSIJEK d.o.o. za vodoopskrbu i odvodnju</item>
      <item>Hrvatski Telekom d.d.</item>
    </izvorni_sadrzaj>
    <derivirana_varijabla naziv="DomainObject.Predmet.SudioniciListNaziv_1">
      <item>RADMILA BALEN</item>
      <item>Financijska agencija</item>
      <item>INKASO.HR d.o.o. za naplatu potraživanja</item>
      <item>HRVATSKI ZAVOD ZA ZDRAVSTVENO OSIGURANJE</item>
      <item>HEP-Operator distribucijskog sustava d.o.o. za distribuciju i opskrbu električne energije</item>
      <item>VODOVOD-OSIJEK d.o.o. za vodoopskrbu i odvodnju</item>
      <item>Hrvatski Telekom d.d.</item>
    </derivirana_varijabla>
  </DomainObject.Predmet.SudioniciListNaziv>
  <DomainObject.Predmet.SudioniciListAdressOIB>
    <izvorni_sadrzaj>
      <item>RADMILA BALEN, OIB 76625719236, ULICA SVETOG IVANA 34,31431 Dopsin</item>
      <item>Financijska agencija, OIB 85821130368, Ulica grada Vukovara 70,10000 Zagreb</item>
      <item>INKASO.HR d.o.o. za naplatu potraživanja, OIB 82925459345, L. Jagera 5,31000 Osijek</item>
      <item>HRVATSKI ZAVOD ZA ZDRAVSTVENO OSIGURANJE, OIB 02958272670, Margaretska 3,10000 Zagreb</item>
      <item>HEP-Operator distribucijskog sustava d.o.o. za distribuciju i opskrbu električne energije, OIB 46830600751, Ulica grada Vukovara 37,10000 Zagreb</item>
      <item>VODOVOD-OSIJEK d.o.o. za vodoopskrbu i odvodnju, OIB 43654507669, Poljski Put 1,31000 Osijek</item>
      <item>Hrvatski Telekom d.d., OIB 81793146560, Radnička cesta 21,10000 Zagreb</item>
    </izvorni_sadrzaj>
    <derivirana_varijabla naziv="DomainObject.Predmet.SudioniciListAdressOIB_1">
      <item>RADMILA BALEN, OIB 76625719236, ULICA SVETOG IVANA 34,31431 Dopsin</item>
      <item>Financijska agencija, OIB 85821130368, Ulica grada Vukovara 70,10000 Zagreb</item>
      <item>INKASO.HR d.o.o. za naplatu potraživanja, OIB 82925459345, L. Jagera 5,31000 Osijek</item>
      <item>HRVATSKI ZAVOD ZA ZDRAVSTVENO OSIGURANJE, OIB 02958272670, Margaretska 3,10000 Zagreb</item>
      <item>HEP-Operator distribucijskog sustava d.o.o. za distribuciju i opskrbu električne energije, OIB 46830600751, Ulica grada Vukovara 37,10000 Zagreb</item>
      <item>VODOVOD-OSIJEK d.o.o. za vodoopskrbu i odvodnju, OIB 43654507669, Poljski Put 1,31000 Osijek</item>
      <item>Hrvatski Telekom d.d., OIB 81793146560, Radnička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76625719236</item>
      <item>, OIB 85821130368</item>
      <item>, OIB 82925459345</item>
      <item>, OIB 02958272670</item>
      <item>, OIB 46830600751</item>
      <item>, OIB 43654507669</item>
      <item>, OIB 81793146560</item>
    </izvorni_sadrzaj>
    <derivirana_varijabla naziv="DomainObject.Predmet.SudioniciListNazivOIB_1">
      <item>, OIB 76625719236</item>
      <item>, OIB 85821130368</item>
      <item>, OIB 82925459345</item>
      <item>, OIB 02958272670</item>
      <item>, OIB 46830600751</item>
      <item>, OIB 43654507669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Sp-2981/2019-2</izvorni_sadrzaj>
    <derivirana_varijabla naziv="DomainObject.PredzadnjaOdlukaIzPredmeta.Oznaka_1">Sp-2981/2019-2</derivirana_varijabla>
  </DomainObject.PredzadnjaOdlukaIzPredmeta.Oznaka>
  <DomainObject.PodaciZaPnopPredlozakOdluke.PodaciOrp.BrDanaBlok>
    <izvorni_sadrzaj>2765</izvorni_sadrzaj>
    <derivirana_varijabla naziv="DomainObject.PodaciZaPnopPredlozakOdluke.PodaciOrp.BrDanaBlok_1">2765</derivirana_varijabla>
  </DomainObject.PodaciZaPnopPredlozakOdluke.PodaciOrp.BrDanaBlok>
  <DomainObject.PodaciZaPnopPredlozakOdluke.PodaciOrp.NeizvrseneOsnove.PodaciUkupno.NenaplGlavnica>
    <izvorni_sadrzaj>622,56</izvorni_sadrzaj>
    <derivirana_varijabla naziv="DomainObject.PodaciZaPnopPredlozakOdluke.PodaciOrp.NeizvrseneOsnove.PodaciUkupno.NenaplGlavnica_1">622,56</derivirana_varijabla>
  </DomainObject.PodaciZaPnopPredlozakOdluke.PodaciOrp.NeizvrseneOsnove.PodaciUkupno.NenaplGlavnica>
  <DomainObject.Predmet.DatumPocetkaProcesa>
    <izvorni_sadrzaj>1. travnja 2019.</izvorni_sadrzaj>
    <derivirana_varijabla naziv="DomainObject.Predmet.DatumPocetkaProcesa_1">1. travnja 2019.</derivirana_varijabla>
  </DomainObject.Predmet.DatumPocetkaProcesa>
  <DomainObject.PodaciZaPnopPredlozakOdluke.NeizvrseneOsnoveZaPlacanjeOpis>
    <izvorni_sadrzaj>
1. osnova broj OVRV-62/19, izdavatelja JAVNI BILJEŽNIK, KREŠIMIR MILAS, OSIJEK
- vjerovnik (1) HRVATSKI ZAVOD ZA ZDRAVSTVENO OSIGURANJE, Margaretska 3, Zagreb, Hrvatska, OIB: 02958272670
 zaprimljena 14.05.2019., glavnica 297,10, kamata 45,92, trošak 273,02
2. osnova broj OVRV-8320/11-2, izdavatelja JAVNI BILJEŽNIK, BORIĆ MIRJANA, OSIJEK
- vjerovnik (1) HEP-Operator distribucijskog sustava d.o.o., Ulica grada Vukovara 37, Zagreb, Hrvatska, OIB: 46830600751
 zaprimljena 28.10.2016., glavnica 325,46, kamata 496,18, trošak 272,20</izvorni_sadrzaj>
    <derivirana_varijabla naziv="DomainObject.PodaciZaPnopPredlozakOdluke.NeizvrseneOsnoveZaPlacanjeOpis_1">
1. osnova broj OVRV-62/19, izdavatelja JAVNI BILJEŽNIK, KREŠIMIR MILAS, OSIJEK
- vjerovnik (1) HRVATSKI ZAVOD ZA ZDRAVSTVENO OSIGURANJE, Margaretska 3, Zagreb, Hrvatska, OIB: 02958272670
 zaprimljena 14.05.2019., glavnica 297,10, kamata 45,92, trošak 273,02
2. osnova broj OVRV-8320/11-2, izdavatelja JAVNI BILJEŽNIK, BORIĆ MIRJANA, OSIJEK
- vjerovnik (1) HEP-Operator distribucijskog sustava d.o.o., Ulica grada Vukovara 37, Zagreb, Hrvatska, OIB: 46830600751
 zaprimljena 28.10.2016., glavnica 325,46, kamata 496,18, trošak 272,20</derivirana_varijabla>
  </DomainObject.PodaciZaPnopPredlozakOdluke.NeizvrseneOsnoveZaPlacanjeOpis>
  <DomainObject.PodaciZaPnopPredlozakOdluke.IsknjizeneOsnoveZaPlacanjeOpis>
    <izvorni_sadrzaj>
1. osnova broj OVRV-2622/13, izdavatelja JAVNI BILJEŽNIK, DUMANČIĆ DRAGICA, OSIJEK
- vjerovnik (1) VODOVOD-OSIJEK d.o.o., Poljski Put 1, Osijek, Hrvatska, OIB: 43654507669
 zaprimljena 25.09.2015., glavnica 55,00, kamata 93,15, trošak 131,25
2. osnova broj OVR-1637/2016-2, izdavatelja OPĆINSKI SUD, OPĆINSKI SUD U OSIJEKU, STALNA SLUŽBA U BELOM MANASTIRU, BELI MANASTIR
- vjerovnik (1) VODOVOD-OSIJEK d.o.o., Poljski Put 1, Osijek, Hrvatska, OIB: 43654507669
 zaprimljena 06.05.2016., glavnica 1.227,75, kamata 1.558,12, trošak 153,75
3. osnova broj OVRV-2252/10-2, izdavatelja JAVNI BILJEŽNIK, BORIĆ MIRJANA, OSIJEK
- vjerovnik (1) HEP-Operator distribucijskog sustava d.o.o., Ulica grada Vukovara 37, Zagreb, Hrvatska, OIB: 46830600751
 zaprimljena 12.09.2014., glavnica 1.075,32, kamata 1.240,50, trošak 272,20
4. osnova broj OVRV-17841/12-2, izdavatelja JAVNI BILJEŽNIK, BORIĆ MIRJANA, OSIJEK
- vjerovnik (1) HEP-Operator distribucijskog sustava d.o.o., Ulica grada Vukovara 37, Zagreb, Hrvatska, OIB: 46830600751
 zaprimljena 15.06.2016., glavnica 323,10, kamata 391,78, trošak 275,00
5. osnova broj OVRV-25131/06, izdavatelja JAVNI BILJEŽNIK, HANŽEKOVIĆ-ŽIVKOVIĆ IVA, ZAGREB
- vjerovnik (1) HT d.d., Radnička cesta 21, Zagreb, Hrvatska, OIB: 81793146560
 zaprimljena 08.11.2013., glavnica 2.056,87, kamata 3.220,68, trošak 416,60</izvorni_sadrzaj>
    <derivirana_varijabla naziv="DomainObject.PodaciZaPnopPredlozakOdluke.IsknjizeneOsnoveZaPlacanjeOpis_1">
1. osnova broj OVRV-2622/13, izdavatelja JAVNI BILJEŽNIK, DUMANČIĆ DRAGICA, OSIJEK
- vjerovnik (1) VODOVOD-OSIJEK d.o.o., Poljski Put 1, Osijek, Hrvatska, OIB: 43654507669
 zaprimljena 25.09.2015., glavnica 55,00, kamata 93,15, trošak 131,25
2. osnova broj OVR-1637/2016-2, izdavatelja OPĆINSKI SUD, OPĆINSKI SUD U OSIJEKU, STALNA SLUŽBA U BELOM MANASTIRU, BELI MANASTIR
- vjerovnik (1) VODOVOD-OSIJEK d.o.o., Poljski Put 1, Osijek, Hrvatska, OIB: 43654507669
 zaprimljena 06.05.2016., glavnica 1.227,75, kamata 1.558,12, trošak 153,75
3. osnova broj OVRV-2252/10-2, izdavatelja JAVNI BILJEŽNIK, BORIĆ MIRJANA, OSIJEK
- vjerovnik (1) HEP-Operator distribucijskog sustava d.o.o., Ulica grada Vukovara 37, Zagreb, Hrvatska, OIB: 46830600751
 zaprimljena 12.09.2014., glavnica 1.075,32, kamata 1.240,50, trošak 272,20
4. osnova broj OVRV-17841/12-2, izdavatelja JAVNI BILJEŽNIK, BORIĆ MIRJANA, OSIJEK
- vjerovnik (1) HEP-Operator distribucijskog sustava d.o.o., Ulica grada Vukovara 37, Zagreb, Hrvatska, OIB: 46830600751
 zaprimljena 15.06.2016., glavnica 323,10, kamata 391,78, trošak 275,00
5. osnova broj OVRV-25131/06, izdavatelja JAVNI BILJEŽNIK, HANŽEKOVIĆ-ŽIVKOVIĆ IVA, ZAGREB
- vjerovnik (1) HT d.d., Radnička cesta 21, Zagreb, Hrvatska, OIB: 81793146560
 zaprimljena 08.11.2013., glavnica 2.056,87, kamata 3.220,68, trošak 416,60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154</properties:Words>
  <properties:Characters>856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2019-11-05T07:22:00Z</dcterms:created>
  <dc:creator>Sanela Maričić</dc:creator>
  <cp:lastModifiedBy>Ljiljana Dubovečak</cp:lastModifiedBy>
  <cp:lastPrinted>2019-11-05T07:21:00Z</cp:lastPrinted>
  <dcterms:modified xmlns:xsi="http://www.w3.org/2001/XMLSchema-instance" xsi:type="dcterms:W3CDTF">2019-11-05T07:23:00Z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- 2981-19.docx)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