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1eab" w14:paraId="0681eab" w:rsidRDefault="00423AE6" w:rsidP="00EC121C" w:rsidR="00EC121C" w:rsidRPr="00B4265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  <w:t xml:space="preserve">           4  St-</w:t>
      </w:r>
      <w:r w:rsidR="00533C2D">
        <w:rPr>
          <w:rFonts w:hAnsi="Times New Roman" w:ascii="Times New Roman"/>
        </w:rPr>
        <w:t>1823</w:t>
      </w:r>
      <w:r w:rsidR="00B9125D" w:rsidRPr="00B42651">
        <w:rPr>
          <w:rFonts w:hAnsi="Times New Roman" w:ascii="Times New Roman"/>
        </w:rPr>
        <w:t>/17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STALNA SLUŽBA 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Karlovac, </w:t>
      </w:r>
      <w:r w:rsidR="00533C2D">
        <w:rPr>
          <w:rFonts w:hAnsi="Times New Roman" w:ascii="Times New Roman"/>
        </w:rPr>
        <w:t>Trg hrvatskih branitelja 1</w:t>
      </w:r>
    </w:p>
    <w:p w:rsidRDefault="00EC121C" w:rsidP="00EC121C" w:rsidR="00EC121C" w:rsidRPr="00B42651">
      <w:pPr>
        <w:rPr>
          <w:rFonts w:hAnsi="Times New Roman" w:ascii="Times New Roman"/>
        </w:rPr>
      </w:pPr>
    </w:p>
    <w:p w:rsidRDefault="00423AE6" w:rsidP="00EC121C" w:rsidR="00423AE6" w:rsidRPr="00B42651">
      <w:pPr>
        <w:rPr>
          <w:rFonts w:hAnsi="Times New Roman" w:ascii="Times New Roman"/>
        </w:rPr>
      </w:pPr>
    </w:p>
    <w:p w:rsidRDefault="00EC121C" w:rsidP="00EC121C" w:rsidR="00423AE6" w:rsidRPr="00B42651">
      <w:pPr>
        <w:jc w:val="center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R E P U B L I K A  H R V A T S K A </w:t>
      </w:r>
    </w:p>
    <w:p w:rsidRDefault="00DB240F" w:rsidP="00DB240F" w:rsidR="00DB240F" w:rsidRPr="00B42651">
      <w:pPr>
        <w:jc w:val="center"/>
        <w:rPr>
          <w:rFonts w:hAnsi="Times New Roman" w:ascii="Times New Roman"/>
        </w:rPr>
      </w:pPr>
      <w:r w:rsidRPr="00B42651">
        <w:rPr>
          <w:rFonts w:hAnsi="Times New Roman" w:ascii="Times New Roman"/>
        </w:rPr>
        <w:t>R J E Š E N J E</w:t>
      </w:r>
    </w:p>
    <w:p w:rsidRDefault="00DB240F" w:rsidP="00DB240F" w:rsidR="00DB240F" w:rsidRPr="00B42651">
      <w:pPr>
        <w:jc w:val="center"/>
        <w:rPr>
          <w:rFonts w:hAnsi="Times New Roman" w:ascii="Times New Roman"/>
        </w:rPr>
      </w:pPr>
    </w:p>
    <w:p w:rsidRDefault="00423AE6" w:rsidP="00AB62F7" w:rsidR="00F00A3B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>Trgovački sud u Zagrebu, Stalna služba</w:t>
      </w:r>
      <w:r w:rsidR="00576390" w:rsidRPr="00B42651">
        <w:rPr>
          <w:rFonts w:hAnsi="Times New Roman" w:ascii="Times New Roman"/>
        </w:rPr>
        <w:t>,</w:t>
      </w:r>
      <w:r w:rsidRPr="00B42651">
        <w:rPr>
          <w:rFonts w:hAnsi="Times New Roman" w:ascii="Times New Roman"/>
        </w:rPr>
        <w:t xml:space="preserve"> po sucu</w:t>
      </w:r>
      <w:r w:rsidR="004E5DB3" w:rsidRPr="00B42651">
        <w:rPr>
          <w:rFonts w:hAnsi="Times New Roman" w:ascii="Times New Roman"/>
        </w:rPr>
        <w:t xml:space="preserve"> </w:t>
      </w:r>
      <w:r w:rsidR="00F00A3B" w:rsidRPr="00B42651">
        <w:rPr>
          <w:rFonts w:hAnsi="Times New Roman" w:ascii="Times New Roman"/>
        </w:rPr>
        <w:t>Goranki Boljkovac</w:t>
      </w:r>
      <w:r w:rsidR="004E5DB3" w:rsidRPr="00B42651">
        <w:rPr>
          <w:rFonts w:hAnsi="Times New Roman" w:ascii="Times New Roman"/>
        </w:rPr>
        <w:t xml:space="preserve">, kao stečajnom sucu, u stečajnom postupku nad </w:t>
      </w:r>
      <w:r w:rsidR="00576390" w:rsidRPr="00B42651">
        <w:rPr>
          <w:rFonts w:hAnsi="Times New Roman" w:ascii="Times New Roman"/>
        </w:rPr>
        <w:t>S</w:t>
      </w:r>
      <w:r w:rsidR="000667DB" w:rsidRPr="00B42651">
        <w:rPr>
          <w:rFonts w:hAnsi="Times New Roman" w:ascii="Times New Roman"/>
        </w:rPr>
        <w:t xml:space="preserve">tečajnom masom </w:t>
      </w:r>
      <w:r w:rsidR="00576390" w:rsidRPr="00B42651">
        <w:rPr>
          <w:rFonts w:hAnsi="Times New Roman" w:ascii="Times New Roman"/>
        </w:rPr>
        <w:t xml:space="preserve">iza </w:t>
      </w:r>
      <w:r w:rsidR="00533C2D">
        <w:rPr>
          <w:rFonts w:hAnsi="Times New Roman" w:ascii="Times New Roman"/>
        </w:rPr>
        <w:t>GOSPEŠ d.o.o. u stečaju, Zagreb, 7. Ravnice 36, (do brisanja OIB 32595855830)</w:t>
      </w:r>
      <w:r w:rsidR="00505783" w:rsidRPr="00B42651">
        <w:rPr>
          <w:rFonts w:hAnsi="Times New Roman" w:ascii="Times New Roman"/>
        </w:rPr>
        <w:t xml:space="preserve">, </w:t>
      </w:r>
      <w:r w:rsidR="00D160E1" w:rsidRPr="00B42651">
        <w:rPr>
          <w:rFonts w:hAnsi="Times New Roman" w:ascii="Times New Roman"/>
        </w:rPr>
        <w:t xml:space="preserve">dana </w:t>
      </w:r>
      <w:r w:rsidR="00533C2D">
        <w:rPr>
          <w:rFonts w:hAnsi="Times New Roman" w:ascii="Times New Roman"/>
        </w:rPr>
        <w:t>11. rujna</w:t>
      </w:r>
      <w:r w:rsidR="00B9125D" w:rsidRPr="00B42651">
        <w:rPr>
          <w:rFonts w:hAnsi="Times New Roman" w:ascii="Times New Roman"/>
        </w:rPr>
        <w:t xml:space="preserve"> 2017</w:t>
      </w:r>
      <w:r w:rsidR="00D160E1" w:rsidRPr="00B42651">
        <w:rPr>
          <w:rFonts w:hAnsi="Times New Roman" w:ascii="Times New Roman"/>
        </w:rPr>
        <w:t>. godine</w:t>
      </w:r>
    </w:p>
    <w:p w:rsidRDefault="00EC121C" w:rsidP="00AB62F7" w:rsidR="00EC121C" w:rsidRPr="00B42651">
      <w:pPr>
        <w:jc w:val="both"/>
        <w:rPr>
          <w:rFonts w:hAnsi="Times New Roman" w:ascii="Times New Roman"/>
        </w:rPr>
      </w:pPr>
    </w:p>
    <w:p w:rsidRDefault="00423AE6" w:rsidP="00AB62F7" w:rsidR="00423AE6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ab/>
      </w:r>
      <w:r w:rsidR="00AB62F7" w:rsidRPr="00B42651">
        <w:rPr>
          <w:rFonts w:hAnsi="Times New Roman" w:ascii="Times New Roman"/>
        </w:rPr>
        <w:tab/>
      </w:r>
      <w:r w:rsidR="004E5DB3" w:rsidRPr="00B42651">
        <w:rPr>
          <w:rFonts w:hAnsi="Times New Roman" w:ascii="Times New Roman"/>
        </w:rPr>
        <w:t>r i j e š i o</w:t>
      </w:r>
      <w:r w:rsidRPr="00B42651">
        <w:rPr>
          <w:rFonts w:hAnsi="Times New Roman" w:ascii="Times New Roman"/>
        </w:rPr>
        <w:t xml:space="preserve">   j e</w:t>
      </w:r>
    </w:p>
    <w:p w:rsidRDefault="000667DB" w:rsidP="00AB62F7" w:rsidR="000667DB" w:rsidRPr="00B42651">
      <w:pPr>
        <w:jc w:val="both"/>
        <w:rPr>
          <w:rFonts w:hAnsi="Times New Roman" w:ascii="Times New Roman"/>
        </w:rPr>
      </w:pPr>
    </w:p>
    <w:p w:rsidRDefault="000667DB" w:rsidP="000667DB" w:rsidR="004E5DB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  <w:r w:rsidR="00576390" w:rsidRPr="00B42651">
        <w:rPr>
          <w:rFonts w:hAnsi="Times New Roman" w:ascii="Times New Roman"/>
        </w:rPr>
        <w:t xml:space="preserve">I. </w:t>
      </w:r>
      <w:r w:rsidRPr="00B42651">
        <w:rPr>
          <w:rFonts w:hAnsi="Times New Roman" w:ascii="Times New Roman"/>
        </w:rPr>
        <w:t>Određuje se nastavak postupka radi naknadne diobe.</w:t>
      </w:r>
    </w:p>
    <w:p w:rsidRDefault="00576390" w:rsidP="000667DB" w:rsidR="00576390" w:rsidRPr="00B42651">
      <w:pPr>
        <w:ind w:firstLine="720"/>
        <w:jc w:val="both"/>
        <w:rPr>
          <w:rFonts w:hAnsi="Times New Roman" w:ascii="Times New Roman"/>
        </w:rPr>
      </w:pPr>
    </w:p>
    <w:p w:rsidRDefault="00576390" w:rsidP="000667DB" w:rsidR="00576390" w:rsidRPr="00B42651">
      <w:pPr>
        <w:ind w:firstLine="720"/>
        <w:jc w:val="both"/>
        <w:rPr>
          <w:rFonts w:eastAsia="Times New Roman" w:hAnsi="Times New Roman" w:ascii="Times New Roman"/>
        </w:rPr>
      </w:pPr>
      <w:r w:rsidRPr="00B42651">
        <w:rPr>
          <w:rFonts w:hAnsi="Times New Roman" w:ascii="Times New Roman"/>
        </w:rPr>
        <w:t xml:space="preserve"> II. Određuje se upis</w:t>
      </w:r>
      <w:r w:rsidR="00D14993" w:rsidRPr="00B42651">
        <w:rPr>
          <w:rFonts w:hAnsi="Times New Roman" w:ascii="Times New Roman"/>
        </w:rPr>
        <w:t xml:space="preserve"> </w:t>
      </w:r>
      <w:r w:rsidR="008F67C5" w:rsidRPr="00B42651">
        <w:rPr>
          <w:rFonts w:hAnsi="Times New Roman" w:ascii="Times New Roman"/>
        </w:rPr>
        <w:t>Stečajn</w:t>
      </w:r>
      <w:r w:rsidR="008F67C5">
        <w:rPr>
          <w:rFonts w:hAnsi="Times New Roman" w:ascii="Times New Roman"/>
        </w:rPr>
        <w:t>e</w:t>
      </w:r>
      <w:r w:rsidR="008F67C5" w:rsidRPr="00B42651">
        <w:rPr>
          <w:rFonts w:hAnsi="Times New Roman" w:ascii="Times New Roman"/>
        </w:rPr>
        <w:t xml:space="preserve"> mas</w:t>
      </w:r>
      <w:r w:rsidR="008F67C5">
        <w:rPr>
          <w:rFonts w:hAnsi="Times New Roman" w:ascii="Times New Roman"/>
        </w:rPr>
        <w:t>e</w:t>
      </w:r>
      <w:r w:rsidR="008F67C5" w:rsidRPr="00B42651">
        <w:rPr>
          <w:rFonts w:hAnsi="Times New Roman" w:ascii="Times New Roman"/>
        </w:rPr>
        <w:t xml:space="preserve"> iza </w:t>
      </w:r>
      <w:r w:rsidR="008F67C5">
        <w:rPr>
          <w:rFonts w:hAnsi="Times New Roman" w:ascii="Times New Roman"/>
        </w:rPr>
        <w:t>GOSPEŠ d.o.o. u stečaju, Zagreb, 7. Ravnice 36, (do brisanja OIB 32595855830)</w:t>
      </w:r>
      <w:r w:rsidR="008F67C5" w:rsidRPr="00B42651">
        <w:rPr>
          <w:rFonts w:hAnsi="Times New Roman" w:ascii="Times New Roman"/>
        </w:rPr>
        <w:t xml:space="preserve">, </w:t>
      </w:r>
      <w:r w:rsidRPr="00B42651">
        <w:rPr>
          <w:rFonts w:eastAsia="Times New Roman" w:hAnsi="Times New Roman" w:ascii="Times New Roman"/>
        </w:rPr>
        <w:t xml:space="preserve">u sudski registar </w:t>
      </w:r>
      <w:r w:rsidR="00DF48EB" w:rsidRPr="00B42651">
        <w:rPr>
          <w:rFonts w:eastAsia="Times New Roman" w:hAnsi="Times New Roman" w:ascii="Times New Roman"/>
        </w:rPr>
        <w:t>Trgovačkog suda u Zagrebu.</w:t>
      </w: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III. </w:t>
      </w:r>
      <w:r w:rsidR="008F67C5">
        <w:rPr>
          <w:rFonts w:hAnsi="Times New Roman" w:ascii="Times New Roman"/>
        </w:rPr>
        <w:t>Zrinka Akrap, Zagreb, Gajeva 45</w:t>
      </w:r>
      <w:r w:rsidRPr="00B42651">
        <w:rPr>
          <w:rFonts w:hAnsi="Times New Roman" w:ascii="Times New Roman"/>
        </w:rPr>
        <w:t xml:space="preserve">, </w:t>
      </w:r>
      <w:r w:rsidR="00BA5E87" w:rsidRPr="00B42651">
        <w:rPr>
          <w:rFonts w:hAnsi="Times New Roman" w:ascii="Times New Roman"/>
        </w:rPr>
        <w:t xml:space="preserve">OIB </w:t>
      </w:r>
      <w:r w:rsidR="008F67C5">
        <w:rPr>
          <w:rFonts w:hAnsi="Times New Roman" w:ascii="Times New Roman"/>
        </w:rPr>
        <w:t>02957172025</w:t>
      </w:r>
      <w:r w:rsidR="00BA5E87" w:rsidRPr="00B42651">
        <w:rPr>
          <w:rFonts w:hAnsi="Times New Roman" w:ascii="Times New Roman"/>
        </w:rPr>
        <w:t xml:space="preserve">, </w:t>
      </w:r>
      <w:r w:rsidRPr="00B42651">
        <w:rPr>
          <w:rFonts w:hAnsi="Times New Roman" w:ascii="Times New Roman"/>
        </w:rPr>
        <w:t>razrješava se dužnosti stečajnog upravitelja</w:t>
      </w:r>
      <w:r w:rsidR="008613CA" w:rsidRPr="00B42651">
        <w:rPr>
          <w:rFonts w:hAnsi="Times New Roman" w:ascii="Times New Roman"/>
        </w:rPr>
        <w:t xml:space="preserve"> </w:t>
      </w:r>
      <w:r w:rsidR="007C3039" w:rsidRPr="00B42651">
        <w:rPr>
          <w:rFonts w:hAnsi="Times New Roman" w:ascii="Times New Roman"/>
        </w:rPr>
        <w:t xml:space="preserve">dužnika </w:t>
      </w:r>
      <w:r w:rsidR="008F67C5">
        <w:rPr>
          <w:rFonts w:hAnsi="Times New Roman" w:ascii="Times New Roman"/>
        </w:rPr>
        <w:t>GOSPEŠ d.o.o. u stečaju, Zagreb, 7. Ravnice 36, OIB 32595855830</w:t>
      </w:r>
      <w:r w:rsidRPr="00B42651">
        <w:rPr>
          <w:rFonts w:hAnsi="Times New Roman" w:ascii="Times New Roman"/>
        </w:rPr>
        <w:t>.</w:t>
      </w: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IV. </w:t>
      </w:r>
      <w:r w:rsidRPr="00B42651">
        <w:rPr>
          <w:rFonts w:eastAsia="Times New Roman" w:hAnsi="Times New Roman" w:ascii="Times New Roman"/>
        </w:rPr>
        <w:t xml:space="preserve">Za stečajnog upravitelja </w:t>
      </w:r>
      <w:r w:rsidR="008F67C5" w:rsidRPr="00B42651">
        <w:rPr>
          <w:rFonts w:hAnsi="Times New Roman" w:ascii="Times New Roman"/>
        </w:rPr>
        <w:t>Stečajn</w:t>
      </w:r>
      <w:r w:rsidR="008F67C5">
        <w:rPr>
          <w:rFonts w:hAnsi="Times New Roman" w:ascii="Times New Roman"/>
        </w:rPr>
        <w:t>e</w:t>
      </w:r>
      <w:r w:rsidR="008F67C5" w:rsidRPr="00B42651">
        <w:rPr>
          <w:rFonts w:hAnsi="Times New Roman" w:ascii="Times New Roman"/>
        </w:rPr>
        <w:t xml:space="preserve"> mas</w:t>
      </w:r>
      <w:r w:rsidR="008F67C5">
        <w:rPr>
          <w:rFonts w:hAnsi="Times New Roman" w:ascii="Times New Roman"/>
        </w:rPr>
        <w:t>e</w:t>
      </w:r>
      <w:r w:rsidR="008F67C5" w:rsidRPr="00B42651">
        <w:rPr>
          <w:rFonts w:hAnsi="Times New Roman" w:ascii="Times New Roman"/>
        </w:rPr>
        <w:t xml:space="preserve"> iza </w:t>
      </w:r>
      <w:r w:rsidR="008F67C5">
        <w:rPr>
          <w:rFonts w:hAnsi="Times New Roman" w:ascii="Times New Roman"/>
        </w:rPr>
        <w:t>GOSPEŠ d.o.o. u stečaju, Zagreb, 7. Ravnice 36, (do brisanja OIB 32595855830)</w:t>
      </w:r>
      <w:r w:rsidR="008F67C5" w:rsidRPr="00B42651">
        <w:rPr>
          <w:rFonts w:hAnsi="Times New Roman" w:ascii="Times New Roman"/>
        </w:rPr>
        <w:t>,</w:t>
      </w:r>
      <w:r w:rsidR="008F67C5">
        <w:rPr>
          <w:rFonts w:hAnsi="Times New Roman" w:ascii="Times New Roman"/>
        </w:rPr>
        <w:t xml:space="preserve"> </w:t>
      </w:r>
      <w:r w:rsidRPr="00B42651">
        <w:rPr>
          <w:rFonts w:eastAsia="Times New Roman" w:hAnsi="Times New Roman" w:ascii="Times New Roman"/>
        </w:rPr>
        <w:t>imenuje se</w:t>
      </w:r>
      <w:r w:rsidR="00E840E6" w:rsidRPr="00B42651">
        <w:rPr>
          <w:rFonts w:eastAsia="Times New Roman" w:hAnsi="Times New Roman" w:ascii="Times New Roman"/>
        </w:rPr>
        <w:t xml:space="preserve"> </w:t>
      </w:r>
      <w:r w:rsidR="008F67C5">
        <w:rPr>
          <w:rFonts w:eastAsia="Times New Roman" w:hAnsi="Times New Roman" w:ascii="Times New Roman"/>
        </w:rPr>
        <w:t>Martin Lukin</w:t>
      </w:r>
      <w:r w:rsidR="00E840E6" w:rsidRPr="00B42651">
        <w:rPr>
          <w:rFonts w:eastAsia="Times New Roman" w:hAnsi="Times New Roman" w:ascii="Times New Roman"/>
        </w:rPr>
        <w:t xml:space="preserve">, Zagreb, </w:t>
      </w:r>
      <w:r w:rsidR="008F67C5">
        <w:rPr>
          <w:rFonts w:eastAsia="Times New Roman" w:hAnsi="Times New Roman" w:ascii="Times New Roman"/>
        </w:rPr>
        <w:t>Gračanska cesta 145f,</w:t>
      </w:r>
      <w:r w:rsidR="00E840E6" w:rsidRPr="00B42651">
        <w:rPr>
          <w:rFonts w:eastAsia="Times New Roman" w:hAnsi="Times New Roman" w:ascii="Times New Roman"/>
        </w:rPr>
        <w:t xml:space="preserve"> OIB </w:t>
      </w:r>
      <w:r w:rsidR="008F67C5">
        <w:rPr>
          <w:rFonts w:eastAsia="Times New Roman" w:hAnsi="Times New Roman" w:ascii="Times New Roman"/>
        </w:rPr>
        <w:t>12398076495</w:t>
      </w:r>
      <w:r w:rsidR="00E840E6" w:rsidRPr="00B42651">
        <w:rPr>
          <w:rFonts w:eastAsia="Times New Roman" w:hAnsi="Times New Roman" w:ascii="Times New Roman"/>
        </w:rPr>
        <w:t>.</w:t>
      </w:r>
    </w:p>
    <w:p w:rsidRDefault="00D14993" w:rsidP="000667DB" w:rsidR="00D14993" w:rsidRPr="00B42651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0667DB" w:rsidR="00576390" w:rsidRPr="00B42651">
      <w:pPr>
        <w:ind w:firstLine="720"/>
        <w:jc w:val="both"/>
        <w:rPr>
          <w:rFonts w:eastAsia="Times New Roman" w:hAnsi="Times New Roman" w:ascii="Times New Roman"/>
        </w:rPr>
      </w:pPr>
      <w:r w:rsidRPr="00B42651">
        <w:rPr>
          <w:rFonts w:eastAsia="Times New Roman" w:hAnsi="Times New Roman" w:ascii="Times New Roman"/>
        </w:rPr>
        <w:t>V</w:t>
      </w:r>
      <w:r w:rsidR="00576390" w:rsidRPr="00B42651">
        <w:rPr>
          <w:rFonts w:eastAsia="Times New Roman" w:hAnsi="Times New Roman" w:ascii="Times New Roman"/>
        </w:rPr>
        <w:t xml:space="preserve">. Sjedište </w:t>
      </w:r>
      <w:r w:rsidR="00D14993" w:rsidRPr="00B42651">
        <w:rPr>
          <w:rFonts w:hAnsi="Times New Roman" w:ascii="Times New Roman"/>
        </w:rPr>
        <w:t xml:space="preserve">Stečajne mase iza </w:t>
      </w:r>
      <w:r w:rsidR="008F67C5" w:rsidRPr="00B42651">
        <w:rPr>
          <w:rFonts w:hAnsi="Times New Roman" w:ascii="Times New Roman"/>
        </w:rPr>
        <w:t>Stečajn</w:t>
      </w:r>
      <w:r w:rsidR="008F67C5">
        <w:rPr>
          <w:rFonts w:hAnsi="Times New Roman" w:ascii="Times New Roman"/>
        </w:rPr>
        <w:t>e</w:t>
      </w:r>
      <w:r w:rsidR="008F67C5" w:rsidRPr="00B42651">
        <w:rPr>
          <w:rFonts w:hAnsi="Times New Roman" w:ascii="Times New Roman"/>
        </w:rPr>
        <w:t xml:space="preserve"> mas</w:t>
      </w:r>
      <w:r w:rsidR="008F67C5">
        <w:rPr>
          <w:rFonts w:hAnsi="Times New Roman" w:ascii="Times New Roman"/>
        </w:rPr>
        <w:t>e</w:t>
      </w:r>
      <w:r w:rsidR="008F67C5" w:rsidRPr="00B42651">
        <w:rPr>
          <w:rFonts w:hAnsi="Times New Roman" w:ascii="Times New Roman"/>
        </w:rPr>
        <w:t xml:space="preserve"> iza </w:t>
      </w:r>
      <w:r w:rsidR="008F67C5">
        <w:rPr>
          <w:rFonts w:hAnsi="Times New Roman" w:ascii="Times New Roman"/>
        </w:rPr>
        <w:t>GOSPEŠ d.o.o. u stečaju, Zagreb, 7. Ravnice 36, (do brisanja OIB 32595855830)</w:t>
      </w:r>
      <w:r w:rsidR="008F67C5" w:rsidRPr="00B42651">
        <w:rPr>
          <w:rFonts w:hAnsi="Times New Roman" w:ascii="Times New Roman"/>
        </w:rPr>
        <w:t>,</w:t>
      </w:r>
      <w:r w:rsidR="008F67C5">
        <w:rPr>
          <w:rFonts w:hAnsi="Times New Roman" w:ascii="Times New Roman"/>
        </w:rPr>
        <w:t xml:space="preserve"> </w:t>
      </w:r>
      <w:r w:rsidR="00576390" w:rsidRPr="00B42651">
        <w:rPr>
          <w:rFonts w:eastAsia="Times New Roman" w:hAnsi="Times New Roman" w:ascii="Times New Roman"/>
        </w:rPr>
        <w:t>je na adresi ureda stečajnog upravitelja</w:t>
      </w:r>
      <w:r w:rsidR="008F67C5">
        <w:rPr>
          <w:rFonts w:eastAsia="Times New Roman" w:hAnsi="Times New Roman" w:ascii="Times New Roman"/>
        </w:rPr>
        <w:t>:</w:t>
      </w:r>
      <w:r w:rsidR="00576390" w:rsidRPr="00B42651">
        <w:rPr>
          <w:rFonts w:eastAsia="Times New Roman" w:hAnsi="Times New Roman" w:ascii="Times New Roman"/>
        </w:rPr>
        <w:t xml:space="preserve"> </w:t>
      </w:r>
      <w:r w:rsidR="008F67C5">
        <w:rPr>
          <w:rFonts w:eastAsia="Times New Roman" w:hAnsi="Times New Roman" w:ascii="Times New Roman"/>
        </w:rPr>
        <w:t>Martin Lukin</w:t>
      </w:r>
      <w:r w:rsidR="008F67C5" w:rsidRPr="00B42651">
        <w:rPr>
          <w:rFonts w:eastAsia="Times New Roman" w:hAnsi="Times New Roman" w:ascii="Times New Roman"/>
        </w:rPr>
        <w:t xml:space="preserve">, Zagreb, </w:t>
      </w:r>
      <w:r w:rsidR="008F67C5">
        <w:rPr>
          <w:rFonts w:eastAsia="Times New Roman" w:hAnsi="Times New Roman" w:ascii="Times New Roman"/>
        </w:rPr>
        <w:t>Gračanska cesta 145f</w:t>
      </w:r>
      <w:r w:rsidR="00576390" w:rsidRPr="00B42651">
        <w:rPr>
          <w:rFonts w:eastAsia="Times New Roman" w:hAnsi="Times New Roman" w:ascii="Times New Roman"/>
        </w:rPr>
        <w:t>.</w:t>
      </w:r>
    </w:p>
    <w:p w:rsidRDefault="00576390" w:rsidP="000667DB" w:rsidR="00576390" w:rsidRPr="00B42651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VI. Pozivaju se vjerovnici stečajnog dužnika da u roku od </w:t>
      </w:r>
      <w:r w:rsidR="007C3039" w:rsidRPr="00B42651">
        <w:rPr>
          <w:rFonts w:hAnsi="Times New Roman" w:ascii="Times New Roman"/>
        </w:rPr>
        <w:t>3</w:t>
      </w:r>
      <w:r w:rsidRPr="00B42651">
        <w:rPr>
          <w:rFonts w:hAnsi="Times New Roman" w:ascii="Times New Roman"/>
        </w:rPr>
        <w:t xml:space="preserve">0 dana od dana objave ovog rješenja na mrežnoj stranici e-Oglasna ploča suda, u skladu s pravilima Stečajnog zakona o prijavi tražbina (čl. 257. Stečajnog zakona – Narodne novine broj 71/15), prijave svoje tražbine stečajnom upravitelju </w:t>
      </w:r>
      <w:r w:rsidR="008F67C5">
        <w:rPr>
          <w:rFonts w:eastAsia="Times New Roman" w:hAnsi="Times New Roman" w:ascii="Times New Roman"/>
        </w:rPr>
        <w:t>Martinu Lukinu</w:t>
      </w:r>
      <w:r w:rsidR="008F67C5" w:rsidRPr="00B42651">
        <w:rPr>
          <w:rFonts w:eastAsia="Times New Roman" w:hAnsi="Times New Roman" w:ascii="Times New Roman"/>
        </w:rPr>
        <w:t xml:space="preserve">, Zagreb, </w:t>
      </w:r>
      <w:r w:rsidR="008F67C5">
        <w:rPr>
          <w:rFonts w:eastAsia="Times New Roman" w:hAnsi="Times New Roman" w:ascii="Times New Roman"/>
        </w:rPr>
        <w:t>Gračanska cesta 145f</w:t>
      </w:r>
      <w:r w:rsidRPr="00B42651">
        <w:rPr>
          <w:rFonts w:hAnsi="Times New Roman" w:ascii="Times New Roman"/>
        </w:rPr>
        <w:t xml:space="preserve">. </w:t>
      </w:r>
    </w:p>
    <w:p w:rsidRDefault="00175472" w:rsidP="00175472" w:rsidR="00175472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Za prijavu tražbine vjerovnik je dužan platiti pristojbu u iznosu od 2% od vrijednosti potraživanja, ali ne više od 500,00 kn.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lastRenderedPageBreak/>
        <w:t xml:space="preserve">VII. Pozivaju se razlučni i izlučni vjerovnici da stečajnog upravitelja </w:t>
      </w:r>
      <w:r w:rsidR="008F67C5">
        <w:rPr>
          <w:rFonts w:eastAsia="Times New Roman" w:hAnsi="Times New Roman" w:ascii="Times New Roman"/>
        </w:rPr>
        <w:t>Martina Lukinu</w:t>
      </w:r>
      <w:r w:rsidR="008F67C5" w:rsidRPr="00B42651">
        <w:rPr>
          <w:rFonts w:eastAsia="Times New Roman" w:hAnsi="Times New Roman" w:ascii="Times New Roman"/>
        </w:rPr>
        <w:t xml:space="preserve">, Zagreb, </w:t>
      </w:r>
      <w:r w:rsidR="008F67C5">
        <w:rPr>
          <w:rFonts w:eastAsia="Times New Roman" w:hAnsi="Times New Roman" w:ascii="Times New Roman"/>
        </w:rPr>
        <w:t>Gračanska cesta 145f</w:t>
      </w:r>
      <w:r w:rsidRPr="00B42651">
        <w:rPr>
          <w:rFonts w:hAnsi="Times New Roman" w:ascii="Times New Roman"/>
        </w:rPr>
        <w:t xml:space="preserve">, u roku od </w:t>
      </w:r>
      <w:r w:rsidR="007C3039" w:rsidRPr="00B42651">
        <w:rPr>
          <w:rFonts w:hAnsi="Times New Roman" w:ascii="Times New Roman"/>
        </w:rPr>
        <w:t>3</w:t>
      </w:r>
      <w:r w:rsidRPr="00B42651">
        <w:rPr>
          <w:rFonts w:hAnsi="Times New Roman" w:ascii="Times New Roman"/>
        </w:rPr>
        <w:t xml:space="preserve">0 dana od dana objave ovog rješenja podneskom obavijeste o svojim pravima u skladu s odredbama čl. 258. Stečajnog zakona. 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VIII. Pozivaju se dužnikovi dužnici da svoje obveze bez odgode ispunjavaju stečajnom upravitelju za stečajnog dužnika.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IX. Ročište vjerovnika na kojem će se ispitati prijavljene tražbine - ispitno ročište zakazuje se za </w:t>
      </w:r>
      <w:r w:rsidR="008F67C5">
        <w:rPr>
          <w:rFonts w:hAnsi="Times New Roman" w:ascii="Times New Roman"/>
        </w:rPr>
        <w:t>6. prosinca</w:t>
      </w:r>
      <w:r w:rsidRPr="00B42651">
        <w:rPr>
          <w:rFonts w:hAnsi="Times New Roman" w:ascii="Times New Roman"/>
        </w:rPr>
        <w:t xml:space="preserve"> 2017. godine u </w:t>
      </w:r>
      <w:r w:rsidR="008F67C5">
        <w:rPr>
          <w:rFonts w:hAnsi="Times New Roman" w:ascii="Times New Roman"/>
        </w:rPr>
        <w:t>9</w:t>
      </w:r>
      <w:r w:rsidRPr="00B42651">
        <w:rPr>
          <w:rFonts w:hAnsi="Times New Roman" w:ascii="Times New Roman"/>
        </w:rPr>
        <w:t>,</w:t>
      </w:r>
      <w:r w:rsidR="007C3039" w:rsidRPr="00B42651">
        <w:rPr>
          <w:rFonts w:hAnsi="Times New Roman" w:ascii="Times New Roman"/>
        </w:rPr>
        <w:t>30</w:t>
      </w:r>
      <w:r w:rsidRPr="00B42651">
        <w:rPr>
          <w:rFonts w:hAnsi="Times New Roman" w:ascii="Times New Roman"/>
        </w:rPr>
        <w:t xml:space="preserve"> sati, u sjedištu suda u Karlovcu, </w:t>
      </w:r>
      <w:r w:rsidR="008F67C5">
        <w:rPr>
          <w:rFonts w:hAnsi="Times New Roman" w:ascii="Times New Roman"/>
        </w:rPr>
        <w:t>Trg hrvatskih branitelja 1/II, soba broj 204</w:t>
      </w:r>
      <w:r w:rsidRPr="00B42651">
        <w:rPr>
          <w:rFonts w:hAnsi="Times New Roman" w:ascii="Times New Roman"/>
        </w:rPr>
        <w:t>.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X.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446225" w:rsidP="00175472" w:rsidR="00446225">
      <w:pPr>
        <w:ind w:firstLine="720"/>
        <w:jc w:val="both"/>
        <w:rPr>
          <w:rFonts w:hAnsi="Times New Roman" w:ascii="Times New Roman"/>
        </w:rPr>
      </w:pPr>
    </w:p>
    <w:p w:rsidRDefault="00446225" w:rsidP="00175472" w:rsidR="00175472" w:rsidRPr="00B4265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XI. Nalaže se Ministarstvu mora, prometa i infrastrukture, Lučka kapetanija Rijeka, Ispostava Krk, da po službenoj dužnosti na temelju ovog rješenja zabilježi otvaranje stečajnog postupka u Hrvatsk</w:t>
      </w:r>
      <w:r w:rsidR="002D15FF">
        <w:rPr>
          <w:rFonts w:hAnsi="Times New Roman" w:ascii="Times New Roman"/>
        </w:rPr>
        <w:t>om</w:t>
      </w:r>
      <w:r>
        <w:rPr>
          <w:rFonts w:hAnsi="Times New Roman" w:ascii="Times New Roman"/>
        </w:rPr>
        <w:t xml:space="preserve"> regist</w:t>
      </w:r>
      <w:r w:rsidR="002D15FF">
        <w:rPr>
          <w:rFonts w:hAnsi="Times New Roman" w:ascii="Times New Roman"/>
        </w:rPr>
        <w:t>ru</w:t>
      </w:r>
      <w:r>
        <w:rPr>
          <w:rFonts w:hAnsi="Times New Roman" w:ascii="Times New Roman"/>
        </w:rPr>
        <w:t xml:space="preserve"> brodova, i to za brodicu Nouva Jolly – WINNER 545, marke Suzuki, tvorničke oznake motora 09003F-311404.</w:t>
      </w:r>
    </w:p>
    <w:p w:rsidRDefault="00175472" w:rsidP="000667DB" w:rsidR="00175472" w:rsidRPr="00B42651">
      <w:pPr>
        <w:ind w:firstLine="720"/>
        <w:jc w:val="both"/>
        <w:rPr>
          <w:rFonts w:eastAsia="Times New Roman" w:hAnsi="Times New Roman" w:ascii="Times New Roman"/>
        </w:rPr>
      </w:pPr>
    </w:p>
    <w:p w:rsidRDefault="00655DBA" w:rsidP="00655DBA" w:rsidR="00655DBA" w:rsidRPr="00B42651">
      <w:pPr>
        <w:ind w:left="360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Obrazloženje</w:t>
      </w:r>
    </w:p>
    <w:p w:rsidRDefault="00655DBA" w:rsidP="00655DBA" w:rsidR="00655DBA" w:rsidRPr="00B42651">
      <w:pPr>
        <w:jc w:val="both"/>
        <w:rPr>
          <w:rFonts w:hAnsi="Times New Roman" w:ascii="Times New Roman"/>
        </w:rPr>
      </w:pPr>
    </w:p>
    <w:p w:rsidRDefault="00655DBA" w:rsidP="00DF48EB" w:rsidR="00175472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F00A3B" w:rsidRPr="00B42651">
        <w:rPr>
          <w:rFonts w:hAnsi="Times New Roman" w:ascii="Times New Roman"/>
        </w:rPr>
        <w:t xml:space="preserve">Rješenjem </w:t>
      </w:r>
      <w:r w:rsidR="00175472" w:rsidRPr="00B42651">
        <w:rPr>
          <w:rFonts w:hAnsi="Times New Roman" w:ascii="Times New Roman"/>
        </w:rPr>
        <w:t>Trgovačkog suda u Zagrebu</w:t>
      </w:r>
      <w:r w:rsidR="00F00A3B" w:rsidRPr="00B42651">
        <w:rPr>
          <w:rFonts w:hAnsi="Times New Roman" w:ascii="Times New Roman"/>
        </w:rPr>
        <w:t xml:space="preserve"> poslovni broj </w:t>
      </w:r>
      <w:r w:rsidR="00175472" w:rsidRPr="00B42651">
        <w:rPr>
          <w:rFonts w:hAnsi="Times New Roman" w:ascii="Times New Roman"/>
        </w:rPr>
        <w:t>St-</w:t>
      </w:r>
      <w:r w:rsidR="00045CD8">
        <w:rPr>
          <w:rFonts w:hAnsi="Times New Roman" w:ascii="Times New Roman"/>
        </w:rPr>
        <w:t>734/16</w:t>
      </w:r>
      <w:r w:rsidR="00F00A3B" w:rsidRPr="00B42651">
        <w:rPr>
          <w:rFonts w:hAnsi="Times New Roman" w:ascii="Times New Roman"/>
        </w:rPr>
        <w:t xml:space="preserve"> od </w:t>
      </w:r>
      <w:r w:rsidR="00045CD8">
        <w:rPr>
          <w:rFonts w:hAnsi="Times New Roman" w:ascii="Times New Roman"/>
        </w:rPr>
        <w:t>13. siječnja 2017</w:t>
      </w:r>
      <w:r w:rsidR="00F00A3B" w:rsidRPr="00B42651">
        <w:rPr>
          <w:rFonts w:hAnsi="Times New Roman" w:ascii="Times New Roman"/>
        </w:rPr>
        <w:t xml:space="preserve">. godine otvoren je </w:t>
      </w:r>
      <w:r w:rsidR="00175472" w:rsidRPr="00B42651">
        <w:rPr>
          <w:rFonts w:hAnsi="Times New Roman" w:ascii="Times New Roman"/>
        </w:rPr>
        <w:t xml:space="preserve">skraćeni </w:t>
      </w:r>
      <w:r w:rsidR="00F00A3B" w:rsidRPr="00B42651">
        <w:rPr>
          <w:rFonts w:hAnsi="Times New Roman" w:ascii="Times New Roman"/>
        </w:rPr>
        <w:t xml:space="preserve">stečajni postupak nad </w:t>
      </w:r>
      <w:r w:rsidR="00505783" w:rsidRPr="00B42651">
        <w:rPr>
          <w:rFonts w:hAnsi="Times New Roman" w:ascii="Times New Roman"/>
        </w:rPr>
        <w:t xml:space="preserve">dužnikom </w:t>
      </w:r>
      <w:r w:rsidR="00045CD8">
        <w:rPr>
          <w:rFonts w:hAnsi="Times New Roman" w:ascii="Times New Roman"/>
        </w:rPr>
        <w:t>GOSPEŠ d.o.o., Zagreb, 7. Ravnice 36, OIB 32595855830</w:t>
      </w:r>
      <w:r w:rsidR="000667DB" w:rsidRPr="00B42651">
        <w:rPr>
          <w:rFonts w:hAnsi="Times New Roman" w:ascii="Times New Roman"/>
        </w:rPr>
        <w:t xml:space="preserve">. </w:t>
      </w:r>
      <w:r w:rsidR="00175472" w:rsidRPr="00B42651">
        <w:rPr>
          <w:rFonts w:hAnsi="Times New Roman" w:ascii="Times New Roman"/>
        </w:rPr>
        <w:t>Istim r</w:t>
      </w:r>
      <w:r w:rsidR="00D160E1" w:rsidRPr="00B42651">
        <w:rPr>
          <w:rFonts w:hAnsi="Times New Roman" w:ascii="Times New Roman"/>
        </w:rPr>
        <w:t xml:space="preserve">ješenjem </w:t>
      </w:r>
      <w:r w:rsidR="00175472" w:rsidRPr="00B42651">
        <w:rPr>
          <w:rFonts w:hAnsi="Times New Roman" w:ascii="Times New Roman"/>
        </w:rPr>
        <w:t>stečajni postupak nad navedenim stečajnim dužnikom je istovremeno</w:t>
      </w:r>
      <w:r w:rsidR="00DF48EB" w:rsidRPr="00B42651">
        <w:rPr>
          <w:rFonts w:hAnsi="Times New Roman" w:ascii="Times New Roman"/>
        </w:rPr>
        <w:t xml:space="preserve"> i </w:t>
      </w:r>
      <w:r w:rsidR="00D160E1" w:rsidRPr="00B42651">
        <w:rPr>
          <w:rFonts w:hAnsi="Times New Roman" w:ascii="Times New Roman"/>
        </w:rPr>
        <w:t>zaključen</w:t>
      </w:r>
      <w:r w:rsidR="00175472" w:rsidRPr="00B42651">
        <w:rPr>
          <w:rFonts w:hAnsi="Times New Roman" w:ascii="Times New Roman"/>
        </w:rPr>
        <w:t>, te je za stečajnog upravitelja imenovan</w:t>
      </w:r>
      <w:r w:rsidR="00B42651">
        <w:rPr>
          <w:rFonts w:hAnsi="Times New Roman" w:ascii="Times New Roman"/>
        </w:rPr>
        <w:t>a</w:t>
      </w:r>
      <w:r w:rsidR="00175472" w:rsidRPr="00B42651">
        <w:rPr>
          <w:rFonts w:hAnsi="Times New Roman" w:ascii="Times New Roman"/>
        </w:rPr>
        <w:t xml:space="preserve"> </w:t>
      </w:r>
      <w:r w:rsidR="00045CD8">
        <w:rPr>
          <w:rFonts w:hAnsi="Times New Roman" w:ascii="Times New Roman"/>
        </w:rPr>
        <w:t>Zrinka Akrap, Zagreb, Gajeva 45</w:t>
      </w:r>
      <w:r w:rsidR="00175472" w:rsidRPr="00B42651">
        <w:rPr>
          <w:rFonts w:hAnsi="Times New Roman" w:ascii="Times New Roman"/>
        </w:rPr>
        <w:t>.</w:t>
      </w:r>
    </w:p>
    <w:p w:rsidRDefault="00175472" w:rsidP="00DF48EB" w:rsidR="00175472" w:rsidRPr="00B42651">
      <w:pPr>
        <w:jc w:val="both"/>
        <w:rPr>
          <w:rFonts w:hAnsi="Times New Roman" w:ascii="Times New Roman"/>
        </w:rPr>
      </w:pPr>
    </w:p>
    <w:p w:rsidRDefault="00045CD8" w:rsidP="00DF48EB" w:rsidR="00045C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zaprimljenim kod suda 25. travnja </w:t>
      </w:r>
      <w:r w:rsidR="00F25D31" w:rsidRPr="00B42651">
        <w:rPr>
          <w:rFonts w:hAnsi="Times New Roman" w:ascii="Times New Roman"/>
        </w:rPr>
        <w:t>2017.</w:t>
      </w:r>
      <w:r w:rsidR="00175472" w:rsidRPr="00B42651">
        <w:rPr>
          <w:rFonts w:hAnsi="Times New Roman" w:ascii="Times New Roman"/>
        </w:rPr>
        <w:t xml:space="preserve"> godine </w:t>
      </w:r>
      <w:r>
        <w:rPr>
          <w:rFonts w:hAnsi="Times New Roman" w:ascii="Times New Roman"/>
        </w:rPr>
        <w:t xml:space="preserve">raniji zakonski zastupnik stečajnog dužnika Denis Pešić izvijestio je sud da stečajni dužnik ima u vlasništvu imovinu koja ulazi u stečajnu masu, i to brodicu Nouva Jolly – WINNER 545, marke Suzuki, tvorničke oznake motora 09003F-311404, upisane kod Lučke kapetanije Rijeka, Ispostave Krk, Klasa: UP/I-342-12/2013-04/13 od 14. lipnja 2013. godine, o čemu je kao dokaz priložio presliku Dozvole za plovidbu brodice. </w:t>
      </w:r>
    </w:p>
    <w:p w:rsidRDefault="00F25D31" w:rsidP="00DF48EB" w:rsidR="00F25D31" w:rsidRPr="00B42651">
      <w:pPr>
        <w:jc w:val="both"/>
        <w:rPr>
          <w:rFonts w:hAnsi="Times New Roman" w:ascii="Times New Roman"/>
        </w:rPr>
      </w:pPr>
    </w:p>
    <w:p w:rsidRDefault="00576390" w:rsidP="00655DBA" w:rsidR="00576390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  <w:r w:rsidRPr="00B42651">
        <w:rPr>
          <w:rFonts w:hAnsi="Times New Roman" w:ascii="Times New Roman"/>
        </w:rPr>
        <w:tab/>
        <w:t xml:space="preserve">Rješenjem </w:t>
      </w:r>
      <w:r w:rsidR="00DF48EB" w:rsidRPr="00B42651">
        <w:rPr>
          <w:rFonts w:hAnsi="Times New Roman" w:ascii="Times New Roman"/>
        </w:rPr>
        <w:t>Trgovačkog suda u Zagrebu</w:t>
      </w:r>
      <w:r w:rsidRPr="00B42651">
        <w:rPr>
          <w:rFonts w:hAnsi="Times New Roman" w:ascii="Times New Roman"/>
        </w:rPr>
        <w:t xml:space="preserve"> posl.br. Tt-</w:t>
      </w:r>
      <w:r w:rsidR="0017510B" w:rsidRPr="00B42651">
        <w:rPr>
          <w:rFonts w:hAnsi="Times New Roman" w:ascii="Times New Roman"/>
        </w:rPr>
        <w:t>17/</w:t>
      </w:r>
      <w:r w:rsidR="00045CD8">
        <w:rPr>
          <w:rFonts w:hAnsi="Times New Roman" w:ascii="Times New Roman"/>
        </w:rPr>
        <w:t>20945-1 od 18. svibnja 2017. godine određeno je brisanje stečajnog dužnika GOSPEŠ d.o.o. u stečaju, Zagreb, 7. Ravnice 36, OIB 32595855830</w:t>
      </w:r>
      <w:r w:rsidR="007F7A9A" w:rsidRPr="00B42651">
        <w:rPr>
          <w:rFonts w:eastAsia="Times New Roman" w:hAnsi="Times New Roman" w:ascii="Times New Roman"/>
        </w:rPr>
        <w:t>, iz sudskog registra ovog suda.</w:t>
      </w:r>
    </w:p>
    <w:p w:rsidRDefault="00D160E1" w:rsidP="00655DBA" w:rsidR="00D160E1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762DEC" w:rsidP="00762DEC" w:rsidR="00762DEC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Odredbom čl. 289. st.</w:t>
      </w:r>
      <w:r>
        <w:rPr>
          <w:rFonts w:hAnsi="Times New Roman" w:ascii="Times New Roman"/>
        </w:rPr>
        <w:t xml:space="preserve"> 1.</w:t>
      </w:r>
      <w:r w:rsidRPr="0018154F">
        <w:rPr>
          <w:rFonts w:hAnsi="Times New Roman" w:ascii="Times New Roman"/>
        </w:rPr>
        <w:t xml:space="preserve"> Stečajnog zakona (Narodne novine broj 71/15, dalje u tekstu: SZ-a), propisano je da </w:t>
      </w:r>
      <w:r>
        <w:rPr>
          <w:rFonts w:hAnsi="Times New Roman" w:ascii="Times New Roman"/>
        </w:rPr>
        <w:t xml:space="preserve">će sud na prijedlog stečajnoga upravitelja, kojega od stečajnih vjerovnika ili po službenoj dužnosti odrediti nastavljanje postupka radi naknadne diobe ako se nakon završenoga ročišta: 1. ostvare pretpostavke da se zadržani iznosi podijele stečajnim vjerovnicima; 2. iznosi koji su isplaćeni iz stečajne mase vrate u masu; 3. pronađe imovina koja ulazi u stečajnu masu. Odredbom stavka 2. istog članka propisano je da će sud odrediti nastavljanje postupka radi naknadne diobe bez obzira na to je li postupak bio zaključen; </w:t>
      </w:r>
      <w:r>
        <w:rPr>
          <w:rFonts w:hAnsi="Times New Roman" w:ascii="Times New Roman"/>
        </w:rPr>
        <w:lastRenderedPageBreak/>
        <w:t xml:space="preserve">odredbom stavka 4. istog članka propisano je da je </w:t>
      </w:r>
      <w:r w:rsidRPr="0018154F">
        <w:rPr>
          <w:rFonts w:hAnsi="Times New Roman" w:ascii="Times New Roman"/>
        </w:rPr>
        <w:t xml:space="preserve">imovina iz stavka 1. stečajna masa </w:t>
      </w:r>
      <w:r>
        <w:rPr>
          <w:rFonts w:hAnsi="Times New Roman" w:ascii="Times New Roman"/>
        </w:rPr>
        <w:t xml:space="preserve">i </w:t>
      </w:r>
      <w:r w:rsidRPr="0018154F">
        <w:rPr>
          <w:rFonts w:hAnsi="Times New Roman" w:ascii="Times New Roman"/>
        </w:rPr>
        <w:t xml:space="preserve">na nju se na odgovarajući način primjenjuju odredbe Stečajnog zakona o stečajnom dužniku i njegovim tijelima. U ime i za račun te mase mogu se voditi sporovi, osim ako tim Zakonom nije drukčije određeno. 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B42651">
      <w:pPr>
        <w:ind w:firstLine="720"/>
        <w:jc w:val="both"/>
        <w:rPr>
          <w:rFonts w:hAnsi="Times New Roman" w:ascii="Times New Roman"/>
        </w:rPr>
      </w:pPr>
    </w:p>
    <w:p w:rsidRDefault="00A71B6F" w:rsidP="00A71B6F" w:rsidR="00A71B6F" w:rsidRPr="00B42651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Odredbom čl. 133. st. 5. SZ-a propisano je da ako se ispune pretpostavke za nastavljanje postupka radi naknadne diobe iz čl. 289. st. 1. SZ-a, sud će rješenjem o nastavljanju postupka pozvati stečajne vjerovnike da u roku od 30 dana stečajnom upravitelju prijave svoje tražbine i zakazati ročište na kojem će se ispitati prijavljene tražbine (ispitno ročište); stavkom 6. istog članka propisano je da ako se stečajni postupak nastavlja zbog naknadno pronađene imovine koja ulazi u stečajnu masu, sud će rješenjem iz stavka 5. toga članka zakazati istodobno i izvještajno ročište. Na odgovarajući način primijenit će se odredbe čl. 229. – 234. te čl. 247. – 285. ovoga Zakona. </w:t>
      </w:r>
    </w:p>
    <w:p w:rsidRDefault="00A71B6F" w:rsidP="00A71B6F" w:rsidR="00A71B6F" w:rsidRPr="00B42651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A71B6F" w:rsidP="00A71B6F" w:rsidR="00A71B6F" w:rsidRPr="00B42651">
      <w:pPr>
        <w:overflowPunct w:val="false"/>
        <w:autoSpaceDE w:val="false"/>
        <w:autoSpaceDN w:val="false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Slijedom navedenog, neprijeporno je da su u konkretnom slučaju ostvareni uvjeti da se odredi nastavak postupka radi naknadne diobe, budući je nakon zaključenja stečajnog postupka nad stečajnim dužnikom naknadno pronađena imovina koja ulazi u stečajnu masu, pa je temeljem čl. 289. st. 1. SZ-a, riješeno je kao pod toč. I. izreke ovog rješenja.</w:t>
      </w:r>
    </w:p>
    <w:p w:rsidRDefault="00A71B6F" w:rsidP="00A71B6F" w:rsidR="00A71B6F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DA7A2A" w:rsidR="00DA7A2A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Odredbom čl.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  <w:r w:rsidR="00A71B6F" w:rsidRPr="00B42651">
        <w:rPr>
          <w:rFonts w:hAnsi="Times New Roman" w:ascii="Times New Roman"/>
        </w:rPr>
        <w:tab/>
      </w:r>
    </w:p>
    <w:p w:rsidRDefault="00DA7A2A" w:rsidP="00A71B6F" w:rsidR="00DA7A2A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A71B6F" w:rsidR="00A71B6F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A71B6F" w:rsidRPr="00B42651">
        <w:rPr>
          <w:rFonts w:hAnsi="Times New Roman" w:ascii="Times New Roman"/>
        </w:rPr>
        <w:t>Odredbom čl</w:t>
      </w:r>
      <w:r w:rsidRPr="00B42651">
        <w:rPr>
          <w:rFonts w:hAnsi="Times New Roman" w:ascii="Times New Roman"/>
        </w:rPr>
        <w:t>.</w:t>
      </w:r>
      <w:r w:rsidR="00A71B6F" w:rsidRPr="00B42651">
        <w:rPr>
          <w:rFonts w:hAnsi="Times New Roman" w:ascii="Times New Roman"/>
        </w:rPr>
        <w:t xml:space="preserve"> 432. propisano je kako se izbor stečajnog upravitelja u skraćenom stečajnom po</w:t>
      </w:r>
      <w:r w:rsidRPr="00B42651">
        <w:rPr>
          <w:rFonts w:hAnsi="Times New Roman" w:ascii="Times New Roman"/>
        </w:rPr>
        <w:t>stupku obavlja</w:t>
      </w:r>
      <w:r w:rsidR="00A71B6F" w:rsidRPr="00B42651">
        <w:rPr>
          <w:rFonts w:hAnsi="Times New Roman" w:ascii="Times New Roman"/>
        </w:rPr>
        <w:t xml:space="preserve"> metodom sluč</w:t>
      </w:r>
      <w:r w:rsidRPr="00B42651">
        <w:rPr>
          <w:rFonts w:hAnsi="Times New Roman" w:ascii="Times New Roman"/>
        </w:rPr>
        <w:t>ajnog odabira s liste A stečajni</w:t>
      </w:r>
      <w:r w:rsidR="00A71B6F" w:rsidRPr="00B42651">
        <w:rPr>
          <w:rFonts w:hAnsi="Times New Roman" w:ascii="Times New Roman"/>
        </w:rPr>
        <w:t>h upravitelja i s liste B stečajnih upravitelja za područje</w:t>
      </w:r>
      <w:r w:rsidRPr="00B42651">
        <w:rPr>
          <w:rFonts w:hAnsi="Times New Roman" w:ascii="Times New Roman"/>
        </w:rPr>
        <w:t xml:space="preserve"> nadležnog suda, a odredbom čl.</w:t>
      </w:r>
      <w:r w:rsidR="00A71B6F" w:rsidRPr="00B42651">
        <w:rPr>
          <w:rFonts w:hAnsi="Times New Roman" w:ascii="Times New Roman"/>
        </w:rPr>
        <w:t xml:space="preserve"> 84. st</w:t>
      </w:r>
      <w:r w:rsidRPr="00B42651">
        <w:rPr>
          <w:rFonts w:hAnsi="Times New Roman" w:ascii="Times New Roman"/>
        </w:rPr>
        <w:t>.</w:t>
      </w:r>
      <w:r w:rsidR="00A71B6F" w:rsidRPr="00B42651">
        <w:rPr>
          <w:rFonts w:hAnsi="Times New Roman" w:ascii="Times New Roman"/>
        </w:rPr>
        <w:t xml:space="preserve"> 1. SZ-a propisano je kako se izbor stečajnih upravitelja u stečajnom postupku obavlja metodom slučajnog odabira  s liste A stečajnih upravitelja za područje nadležnog suda.</w:t>
      </w:r>
    </w:p>
    <w:p w:rsidRDefault="00DA7A2A" w:rsidP="00A71B6F" w:rsidR="00DA7A2A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B42651" w:rsidP="00B42651" w:rsidR="00B42651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Da bi stečajni upravitelj sa B liste</w:t>
      </w:r>
      <w:r>
        <w:rPr>
          <w:rFonts w:hAnsi="Times New Roman" w:ascii="Times New Roman"/>
        </w:rPr>
        <w:t xml:space="preserve"> stečajnih upravitelja</w:t>
      </w:r>
      <w:r w:rsidRPr="00B42651">
        <w:rPr>
          <w:rFonts w:hAnsi="Times New Roman" w:ascii="Times New Roman"/>
        </w:rPr>
        <w:t xml:space="preserve"> dospio na A listu stečajnih upravitelja mora ispuniti određene Zakonom i podzakonskim propisima propisane uvjete u pogledu iskustva i stručnog osposobljavanja. Nedvojbeno je kako su redovni stečajni postupci zahtjevniji od skraćenih stečajnih postupaka,  te je za njihovo vođenje potrebna veća razina znanja i iskustva stečajnih upravitelja. U tom smislu prema odredbi članka 84. SZ-a u redovnim stečajnim postupcima kao kandidati za imenovanje za stečajnog upravitelja mogu konkurirati isključivo stečajni upravitelji sa A liste. To opet ima za posljedicu da otvaranje </w:t>
      </w:r>
      <w:r w:rsidRPr="00B42651">
        <w:rPr>
          <w:rFonts w:hAnsi="Times New Roman" w:ascii="Times New Roman"/>
        </w:rPr>
        <w:lastRenderedPageBreak/>
        <w:t xml:space="preserve">redovnog stečajnog postupka kao kandidate za stečajnog upravitelja isključuje stečajne upravitelje sa B liste. </w:t>
      </w:r>
    </w:p>
    <w:p w:rsidRDefault="00B42651" w:rsidP="00B42651" w:rsidR="00B42651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B42651" w:rsidP="00A71B6F" w:rsidR="00DA7A2A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Uvidom u listu stečajnih upravitelja utvrđeno je da je d</w:t>
      </w:r>
      <w:r>
        <w:rPr>
          <w:rFonts w:hAnsi="Times New Roman" w:ascii="Times New Roman"/>
        </w:rPr>
        <w:t>o</w:t>
      </w:r>
      <w:r w:rsidRPr="00B42651">
        <w:rPr>
          <w:rFonts w:hAnsi="Times New Roman" w:ascii="Times New Roman"/>
        </w:rPr>
        <w:t xml:space="preserve">sadašnji stečajni upravitelj </w:t>
      </w:r>
      <w:r w:rsidR="00762DEC">
        <w:rPr>
          <w:rFonts w:hAnsi="Times New Roman" w:ascii="Times New Roman"/>
        </w:rPr>
        <w:t>Zrinka Akrap, Zagreb, Gajeva 45</w:t>
      </w:r>
      <w:r w:rsidR="00762DEC" w:rsidRPr="00B42651">
        <w:rPr>
          <w:rFonts w:hAnsi="Times New Roman" w:ascii="Times New Roman"/>
        </w:rPr>
        <w:t xml:space="preserve">, OIB </w:t>
      </w:r>
      <w:r w:rsidR="00762DEC">
        <w:rPr>
          <w:rFonts w:hAnsi="Times New Roman" w:ascii="Times New Roman"/>
        </w:rPr>
        <w:t>02957172025</w:t>
      </w:r>
      <w:r>
        <w:rPr>
          <w:rFonts w:hAnsi="Times New Roman" w:ascii="Times New Roman"/>
        </w:rPr>
        <w:t xml:space="preserve">, </w:t>
      </w:r>
      <w:r w:rsidRPr="00B42651">
        <w:rPr>
          <w:rFonts w:hAnsi="Times New Roman" w:ascii="Times New Roman"/>
        </w:rPr>
        <w:t>upisana na</w:t>
      </w:r>
      <w:r>
        <w:rPr>
          <w:rFonts w:hAnsi="Times New Roman" w:ascii="Times New Roman"/>
        </w:rPr>
        <w:t xml:space="preserve"> listu B stečajnih upravitelja. S</w:t>
      </w:r>
      <w:r w:rsidR="00DA7A2A" w:rsidRPr="00B42651">
        <w:rPr>
          <w:rFonts w:hAnsi="Times New Roman" w:ascii="Times New Roman"/>
        </w:rPr>
        <w:t>lijedom navedenog</w:t>
      </w:r>
      <w:r>
        <w:rPr>
          <w:rFonts w:hAnsi="Times New Roman" w:ascii="Times New Roman"/>
        </w:rPr>
        <w:t>,</w:t>
      </w:r>
      <w:r w:rsidR="00DA7A2A" w:rsidRPr="00B42651">
        <w:rPr>
          <w:rFonts w:hAnsi="Times New Roman" w:ascii="Times New Roman"/>
        </w:rPr>
        <w:t xml:space="preserve"> sud </w:t>
      </w:r>
      <w:r>
        <w:rPr>
          <w:rFonts w:hAnsi="Times New Roman" w:ascii="Times New Roman"/>
        </w:rPr>
        <w:t xml:space="preserve">je </w:t>
      </w:r>
      <w:r w:rsidR="00DA7A2A" w:rsidRPr="00B42651">
        <w:rPr>
          <w:rFonts w:hAnsi="Times New Roman" w:ascii="Times New Roman"/>
        </w:rPr>
        <w:t xml:space="preserve">riješio kao pod točkom III. izreke ovog rješenja. Ujedno je sud imenovao novog stečajnog upravitelja </w:t>
      </w:r>
      <w:r w:rsidR="00762DEC">
        <w:rPr>
          <w:rFonts w:eastAsia="Times New Roman" w:hAnsi="Times New Roman" w:ascii="Times New Roman"/>
        </w:rPr>
        <w:t>Martina Lukinu</w:t>
      </w:r>
      <w:r w:rsidR="00762DEC" w:rsidRPr="00B42651">
        <w:rPr>
          <w:rFonts w:eastAsia="Times New Roman" w:hAnsi="Times New Roman" w:ascii="Times New Roman"/>
        </w:rPr>
        <w:t xml:space="preserve">, Zagreb, </w:t>
      </w:r>
      <w:r w:rsidR="00762DEC">
        <w:rPr>
          <w:rFonts w:eastAsia="Times New Roman" w:hAnsi="Times New Roman" w:ascii="Times New Roman"/>
        </w:rPr>
        <w:t>Gračanska cesta 145f,</w:t>
      </w:r>
      <w:r w:rsidR="00762DEC" w:rsidRPr="00B42651">
        <w:rPr>
          <w:rFonts w:eastAsia="Times New Roman" w:hAnsi="Times New Roman" w:ascii="Times New Roman"/>
        </w:rPr>
        <w:t xml:space="preserve"> OIB </w:t>
      </w:r>
      <w:r w:rsidR="00762DEC">
        <w:rPr>
          <w:rFonts w:eastAsia="Times New Roman" w:hAnsi="Times New Roman" w:ascii="Times New Roman"/>
        </w:rPr>
        <w:t>12398076495</w:t>
      </w:r>
      <w:r w:rsidR="00DA7A2A" w:rsidRPr="00B42651">
        <w:rPr>
          <w:rFonts w:hAnsi="Times New Roman" w:ascii="Times New Roman"/>
        </w:rPr>
        <w:t xml:space="preserve">, koji je imenovan metodom slučajnog odabira s liste A stečajnih upravitelja sukladno odredbi čl. 84. st. 1. SZ-a, te je riješeno kao pod točkom IV. izreke ovog rješenja. </w:t>
      </w:r>
    </w:p>
    <w:p w:rsidRDefault="00762DEC" w:rsidP="00A71B6F" w:rsidR="009247C2" w:rsidRPr="00B42651">
      <w:pPr>
        <w:tabs>
          <w:tab w:pos="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9247C2" w:rsidP="00A71B6F" w:rsidR="009247C2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 xml:space="preserve">Temeljem odredbe čl. 438. SZ-a riješeno je kao pod točkama II. i V. izreke ovog rješenja. </w:t>
      </w: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Temeljem odredbe članka</w:t>
      </w:r>
      <w:r w:rsidR="007C3039" w:rsidRPr="00B42651">
        <w:rPr>
          <w:rFonts w:hAnsi="Times New Roman" w:ascii="Times New Roman"/>
        </w:rPr>
        <w:t xml:space="preserve"> 133. stavka 5. i 6. SZ-a u vezi s odredbom članka</w:t>
      </w:r>
      <w:r w:rsidRPr="00B42651">
        <w:rPr>
          <w:rFonts w:hAnsi="Times New Roman" w:ascii="Times New Roman"/>
        </w:rPr>
        <w:t xml:space="preserve"> 129. stavka 1. podstavka 4., 5., 6. i 7. SZ-a te odredbe članka 130. stavka 1., 2. i 3. SZ-a, riješeno je kao pod točkama VI., VII., VIII., IX. i X. SZ-a. </w:t>
      </w: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 xml:space="preserve">Temeljem odredbe članka 129. stavka 2. SZ-a i članka 131. stavka 2. SZ-a, riješeno je kao pod točkom XI. izreke ovog rješenja. </w:t>
      </w:r>
    </w:p>
    <w:p w:rsidRDefault="009247C2" w:rsidP="00A71B6F" w:rsidR="009247C2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9247C2" w:rsidP="00297EA1" w:rsidR="002577C3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</w:p>
    <w:p w:rsidRDefault="002577C3" w:rsidP="002A61E4" w:rsidR="002577C3" w:rsidRPr="00B42651">
      <w:pPr>
        <w:jc w:val="center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U Karlovcu </w:t>
      </w:r>
      <w:r w:rsidR="00446225">
        <w:rPr>
          <w:rFonts w:hAnsi="Times New Roman" w:ascii="Times New Roman"/>
        </w:rPr>
        <w:t>11. rujna</w:t>
      </w:r>
      <w:r w:rsidR="00297EA1" w:rsidRPr="00B42651">
        <w:rPr>
          <w:rFonts w:hAnsi="Times New Roman" w:ascii="Times New Roman"/>
        </w:rPr>
        <w:t xml:space="preserve"> 2017</w:t>
      </w:r>
      <w:r w:rsidR="00D160E1" w:rsidRPr="00B42651">
        <w:rPr>
          <w:rFonts w:hAnsi="Times New Roman" w:ascii="Times New Roman"/>
        </w:rPr>
        <w:t>.</w:t>
      </w:r>
      <w:r w:rsidRPr="00B42651">
        <w:rPr>
          <w:rFonts w:hAnsi="Times New Roman" w:ascii="Times New Roman"/>
        </w:rPr>
        <w:t xml:space="preserve"> godine</w:t>
      </w:r>
    </w:p>
    <w:p w:rsidRDefault="00AB62F7" w:rsidP="00434774" w:rsidR="00881DAB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423AE6" w:rsidRPr="00B42651">
        <w:rPr>
          <w:rFonts w:hAnsi="Times New Roman" w:ascii="Times New Roman"/>
        </w:rPr>
        <w:t xml:space="preserve"> </w:t>
      </w:r>
    </w:p>
    <w:p w:rsidRDefault="00DB2868" w:rsidP="00434774" w:rsidR="00DB2868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B42651">
        <w:rPr>
          <w:rFonts w:hAnsi="Times New Roman" w:ascii="Times New Roman"/>
        </w:rPr>
        <w:t xml:space="preserve">                       </w:t>
      </w:r>
      <w:r w:rsidR="003B02D7" w:rsidRPr="00B42651">
        <w:rPr>
          <w:rFonts w:hAnsi="Times New Roman" w:ascii="Times New Roman"/>
        </w:rPr>
        <w:t xml:space="preserve">  </w:t>
      </w:r>
      <w:r w:rsidR="002A61E4" w:rsidRPr="00B42651">
        <w:rPr>
          <w:rFonts w:hAnsi="Times New Roman" w:ascii="Times New Roman"/>
        </w:rPr>
        <w:t xml:space="preserve">                    </w:t>
      </w:r>
      <w:r w:rsidR="004E5DB3" w:rsidRPr="00B42651">
        <w:rPr>
          <w:rFonts w:hAnsi="Times New Roman" w:ascii="Times New Roman"/>
        </w:rPr>
        <w:t>Stečajni s</w:t>
      </w:r>
      <w:r w:rsidRPr="00B42651">
        <w:rPr>
          <w:rFonts w:hAnsi="Times New Roman" w:ascii="Times New Roman"/>
        </w:rPr>
        <w:t>udac:</w:t>
      </w:r>
    </w:p>
    <w:p w:rsidRDefault="00DB2868" w:rsidP="00434774" w:rsidR="00652A45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 w:rsidRPr="00B42651">
        <w:rPr>
          <w:rFonts w:hAnsi="Times New Roman" w:ascii="Times New Roman"/>
        </w:rPr>
        <w:t xml:space="preserve">                   </w:t>
      </w:r>
      <w:r w:rsidRPr="00B42651">
        <w:rPr>
          <w:rFonts w:hAnsi="Times New Roman" w:ascii="Times New Roman"/>
        </w:rPr>
        <w:t xml:space="preserve">  </w:t>
      </w:r>
      <w:r w:rsidR="00421DDE" w:rsidRPr="00B42651">
        <w:rPr>
          <w:rFonts w:hAnsi="Times New Roman" w:ascii="Times New Roman"/>
        </w:rPr>
        <w:t>Goranka Boljkovac</w:t>
      </w:r>
      <w:r w:rsidR="00652A45" w:rsidRPr="00B42651">
        <w:rPr>
          <w:rFonts w:hAnsi="Times New Roman" w:ascii="Times New Roman"/>
        </w:rPr>
        <w:t>,v.r.</w:t>
      </w:r>
    </w:p>
    <w:p w:rsidRDefault="00652A45" w:rsidP="00434774" w:rsidR="00652A45" w:rsidRPr="00B42651">
      <w:pPr>
        <w:jc w:val="both"/>
        <w:rPr>
          <w:rFonts w:hAnsi="Times New Roman" w:ascii="Times New Roman"/>
        </w:rPr>
      </w:pPr>
    </w:p>
    <w:p w:rsidRDefault="00652A45" w:rsidP="00434774" w:rsidR="00652A45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 w:rsidRPr="00B42651">
        <w:rPr>
          <w:rFonts w:hAnsi="Times New Roman" w:ascii="Times New Roman"/>
        </w:rPr>
        <w:tab/>
      </w:r>
      <w:r w:rsidR="00D129AA" w:rsidRPr="00B42651">
        <w:rPr>
          <w:rFonts w:hAnsi="Times New Roman" w:ascii="Times New Roman"/>
        </w:rPr>
        <w:tab/>
      </w:r>
      <w:r w:rsidR="00A57303" w:rsidRPr="00B42651">
        <w:rPr>
          <w:rFonts w:hAnsi="Times New Roman" w:ascii="Times New Roman"/>
        </w:rPr>
        <w:t xml:space="preserve">    </w:t>
      </w:r>
      <w:r w:rsidRPr="00B42651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 w:rsidRPr="00B42651">
        <w:rPr>
          <w:rFonts w:hAnsi="Times New Roman" w:ascii="Times New Roman"/>
        </w:rPr>
        <w:tab/>
      </w:r>
      <w:r w:rsidR="00D129AA" w:rsidRPr="00B42651">
        <w:rPr>
          <w:rFonts w:hAnsi="Times New Roman" w:ascii="Times New Roman"/>
        </w:rPr>
        <w:tab/>
      </w:r>
      <w:r w:rsidR="00A57303" w:rsidRPr="00B42651">
        <w:rPr>
          <w:rFonts w:hAnsi="Times New Roman" w:ascii="Times New Roman"/>
        </w:rPr>
        <w:t xml:space="preserve">   </w:t>
      </w:r>
      <w:r w:rsidRPr="00B42651">
        <w:rPr>
          <w:rFonts w:hAnsi="Times New Roman" w:ascii="Times New Roman"/>
        </w:rPr>
        <w:t xml:space="preserve">  ovlašteni službenik:</w:t>
      </w:r>
    </w:p>
    <w:p w:rsidRDefault="00652A45" w:rsidP="00434774" w:rsidR="00881DAB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 w:rsidRPr="00B42651">
        <w:rPr>
          <w:rFonts w:hAnsi="Times New Roman" w:ascii="Times New Roman"/>
        </w:rPr>
        <w:tab/>
      </w:r>
      <w:r w:rsidR="00D129AA"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 xml:space="preserve">  </w:t>
      </w:r>
      <w:r w:rsidR="00A57303" w:rsidRPr="00B42651">
        <w:rPr>
          <w:rFonts w:hAnsi="Times New Roman" w:ascii="Times New Roman"/>
        </w:rPr>
        <w:t xml:space="preserve">   </w:t>
      </w:r>
      <w:r w:rsidRPr="00B42651">
        <w:rPr>
          <w:rFonts w:hAnsi="Times New Roman" w:ascii="Times New Roman"/>
        </w:rPr>
        <w:t xml:space="preserve"> </w:t>
      </w:r>
      <w:r w:rsidR="00D129AA" w:rsidRPr="00B42651">
        <w:rPr>
          <w:rFonts w:hAnsi="Times New Roman" w:ascii="Times New Roman"/>
        </w:rPr>
        <w:t>Renata Klokočki</w:t>
      </w:r>
      <w:r w:rsidR="00D160E1" w:rsidRPr="00B42651">
        <w:rPr>
          <w:rFonts w:hAnsi="Times New Roman" w:ascii="Times New Roman"/>
        </w:rPr>
        <w:t xml:space="preserve"> </w:t>
      </w:r>
    </w:p>
    <w:p w:rsidRDefault="003E5B5D" w:rsidP="00434774" w:rsidR="003E5B5D" w:rsidRPr="00B42651">
      <w:pPr>
        <w:jc w:val="both"/>
        <w:rPr>
          <w:rFonts w:hAnsi="Times New Roman" w:ascii="Times New Roman"/>
        </w:rPr>
      </w:pPr>
    </w:p>
    <w:p w:rsidRDefault="00C1564B" w:rsidP="00434774" w:rsidR="003E5B5D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8519D5" w:rsidP="008519D5" w:rsidR="008519D5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>Uputa o pravnom lijeku:</w:t>
      </w:r>
    </w:p>
    <w:p w:rsidRDefault="008519D5" w:rsidP="008519D5" w:rsidR="008519D5">
      <w:pPr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naknadnoj diobi nije dopuštena žalba (čl. 290. st. 2. SZ-a).</w:t>
      </w:r>
    </w:p>
    <w:p w:rsidRDefault="008519D5" w:rsidP="008519D5" w:rsidR="008519D5" w:rsidRPr="00B4265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rješenja o razrješenju stečajnog upravitelja pravo na žalbu imaju samo stečajni vjerovnici (čl. 91. st. 4. SZ-a), </w:t>
      </w:r>
      <w:r w:rsidRPr="00B42651">
        <w:rPr>
          <w:rFonts w:hAnsi="Times New Roman" w:ascii="Times New Roman"/>
        </w:rPr>
        <w:t>u roku od 8 dana, koja se podnosi u tri primjerka,</w:t>
      </w:r>
      <w:r>
        <w:rPr>
          <w:rFonts w:hAnsi="Times New Roman" w:ascii="Times New Roman"/>
        </w:rPr>
        <w:t xml:space="preserve"> </w:t>
      </w:r>
      <w:r w:rsidRPr="00B42651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B42651">
        <w:rPr>
          <w:rFonts w:hAnsi="Times New Roman" w:ascii="Times New Roman"/>
        </w:rPr>
        <w:t>putem ovog suda.</w:t>
      </w:r>
    </w:p>
    <w:p w:rsidRDefault="008519D5" w:rsidP="00297EA1" w:rsidR="00D129AA" w:rsidRPr="00B4265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297EA1" w:rsidRPr="00B42651">
        <w:rPr>
          <w:rFonts w:hAnsi="Times New Roman" w:ascii="Times New Roman"/>
        </w:rPr>
        <w:t xml:space="preserve"> </w:t>
      </w:r>
    </w:p>
    <w:sectPr w:rsidSect="003E5B5D" w:rsidR="00D129AA" w:rsidRPr="00B42651">
      <w:headerReference w:type="even" r:id="rId11"/>
      <w:headerReference w:type="default" r:id="rId12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71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B9125D">
      <w:rPr>
        <w:rFonts w:hAnsi="Times New Roman" w:ascii="Times New Roman"/>
      </w:rPr>
      <w:t>1</w:t>
    </w:r>
    <w:r w:rsidR="008F67C5">
      <w:rPr>
        <w:rFonts w:hAnsi="Times New Roman" w:ascii="Times New Roman"/>
      </w:rPr>
      <w:t>823</w:t>
    </w:r>
    <w:r w:rsidR="00B9125D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45CD8"/>
    <w:rsid w:val="00050CEB"/>
    <w:rsid w:val="000667DB"/>
    <w:rsid w:val="00071D7A"/>
    <w:rsid w:val="000D35B7"/>
    <w:rsid w:val="001273E7"/>
    <w:rsid w:val="00140ECC"/>
    <w:rsid w:val="00171044"/>
    <w:rsid w:val="0017510B"/>
    <w:rsid w:val="00175472"/>
    <w:rsid w:val="0019601E"/>
    <w:rsid w:val="001E0C78"/>
    <w:rsid w:val="00207C03"/>
    <w:rsid w:val="00232D0B"/>
    <w:rsid w:val="002462C0"/>
    <w:rsid w:val="002577C3"/>
    <w:rsid w:val="00263D84"/>
    <w:rsid w:val="00276CC5"/>
    <w:rsid w:val="00281A9B"/>
    <w:rsid w:val="00297EA1"/>
    <w:rsid w:val="002A0A9C"/>
    <w:rsid w:val="002A4F1E"/>
    <w:rsid w:val="002A61E4"/>
    <w:rsid w:val="002B0804"/>
    <w:rsid w:val="002D15FF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46225"/>
    <w:rsid w:val="00451F0B"/>
    <w:rsid w:val="004724CE"/>
    <w:rsid w:val="004D324D"/>
    <w:rsid w:val="004E5DB3"/>
    <w:rsid w:val="00505783"/>
    <w:rsid w:val="00507DDD"/>
    <w:rsid w:val="00533C2D"/>
    <w:rsid w:val="00556418"/>
    <w:rsid w:val="00576390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762DEC"/>
    <w:rsid w:val="007C3039"/>
    <w:rsid w:val="007F7A9A"/>
    <w:rsid w:val="008519D5"/>
    <w:rsid w:val="008613CA"/>
    <w:rsid w:val="00861737"/>
    <w:rsid w:val="00877EA5"/>
    <w:rsid w:val="00881DAB"/>
    <w:rsid w:val="008A7161"/>
    <w:rsid w:val="008E0C77"/>
    <w:rsid w:val="008F5F84"/>
    <w:rsid w:val="008F671D"/>
    <w:rsid w:val="008F67C5"/>
    <w:rsid w:val="009247C2"/>
    <w:rsid w:val="00962E0B"/>
    <w:rsid w:val="00970265"/>
    <w:rsid w:val="0099714B"/>
    <w:rsid w:val="009A2345"/>
    <w:rsid w:val="009C5DC2"/>
    <w:rsid w:val="009E371C"/>
    <w:rsid w:val="009E3BCA"/>
    <w:rsid w:val="00A41C90"/>
    <w:rsid w:val="00A41D04"/>
    <w:rsid w:val="00A57303"/>
    <w:rsid w:val="00A71B6F"/>
    <w:rsid w:val="00A8116D"/>
    <w:rsid w:val="00AA1618"/>
    <w:rsid w:val="00AA6BFB"/>
    <w:rsid w:val="00AB62F7"/>
    <w:rsid w:val="00AC0AF1"/>
    <w:rsid w:val="00AC2D1B"/>
    <w:rsid w:val="00AE4AAA"/>
    <w:rsid w:val="00B13DF9"/>
    <w:rsid w:val="00B42651"/>
    <w:rsid w:val="00B46A94"/>
    <w:rsid w:val="00B55BAE"/>
    <w:rsid w:val="00B579FC"/>
    <w:rsid w:val="00B9125D"/>
    <w:rsid w:val="00BA5E87"/>
    <w:rsid w:val="00BE7A4B"/>
    <w:rsid w:val="00C127A3"/>
    <w:rsid w:val="00C1564B"/>
    <w:rsid w:val="00C40B05"/>
    <w:rsid w:val="00C66DB3"/>
    <w:rsid w:val="00C92FE8"/>
    <w:rsid w:val="00C95524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F48EB"/>
    <w:rsid w:val="00E04BBF"/>
    <w:rsid w:val="00E12E12"/>
    <w:rsid w:val="00E204C0"/>
    <w:rsid w:val="00E40C4B"/>
    <w:rsid w:val="00E80B05"/>
    <w:rsid w:val="00E840E6"/>
    <w:rsid w:val="00E96E6D"/>
    <w:rsid w:val="00EC121C"/>
    <w:rsid w:val="00F00A3B"/>
    <w:rsid w:val="00F223B0"/>
    <w:rsid w:val="00F24725"/>
    <w:rsid w:val="00F25D31"/>
    <w:rsid w:val="00F641CB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F6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7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F6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7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St-1823/2017</izvorni_sadrzaj>
    <derivirana_varijabla naziv="DomainObject.Predmet.OznakaBroj_1">St-1823/2017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GOSPEŠ  d.o.o. u stečaju</izvorni_sadrzaj>
    <derivirana_varijabla naziv="DomainObject.Predmet.ProtustrankaFormated_1">  Stečajna masa iza GOSPEŠ  d.o.o. u stečaju</derivirana_varijabla>
  </DomainObject.Predmet.ProtustrankaFormated>
  <DomainObject.Predmet.ProtustrankaFormatedOIB>
    <izvorni_sadrzaj>  Stečajna masa iza GOSPEŠ  d.o.o. u stečaju, OIB 00000000001</izvorni_sadrzaj>
    <derivirana_varijabla naziv="DomainObject.Predmet.ProtustrankaFormatedOIB_1">  Stečajna masa iza GOSPEŠ  d.o.o. u stečaju, OIB 00000000001</derivirana_varijabla>
  </DomainObject.Predmet.ProtustrankaFormatedOIB>
  <DomainObject.Predmet.ProtustrankaFormatedWithAdress>
    <izvorni_sadrzaj> Stečajna masa iza GOSPEŠ  d.o.o. u stečaju, 7. Ravnice 36, 10000 Zagreb</izvorni_sadrzaj>
    <derivirana_varijabla naziv="DomainObject.Predmet.ProtustrankaFormatedWithAdress_1"> Stečajna masa iza GOSPEŠ  d.o.o. u stečaju, 7. Ravnice 36, 10000 Zagreb</derivirana_varijabla>
  </DomainObject.Predmet.ProtustrankaFormatedWithAdress>
  <DomainObject.Predmet.ProtustrankaFormatedWithAdressOIB>
    <izvorni_sadrzaj> Stečajna masa iza GOSPEŠ  d.o.o. u stečaju, OIB 00000000001, 7. Ravnice 36, 10000 Zagreb</izvorni_sadrzaj>
    <derivirana_varijabla naziv="DomainObject.Predmet.ProtustrankaFormatedWithAdressOIB_1"> Stečajna masa iza GOSPEŠ  d.o.o. u stečaju, OIB 00000000001, 7. Ravnice 36, 10000 Zagreb</derivirana_varijabla>
  </DomainObject.Predmet.ProtustrankaFormatedWithAdressOIB>
  <DomainObject.Predmet.ProtustrankaWithAdress>
    <izvorni_sadrzaj>Stečajna masa iza GOSPEŠ  d.o.o. u stečaju 7. Ravnice 36, 10000 Zagreb</izvorni_sadrzaj>
    <derivirana_varijabla naziv="DomainObject.Predmet.ProtustrankaWithAdress_1">Stečajna masa iza GOSPEŠ  d.o.o. u stečaju 7. Ravnice 36, 10000 Zagreb</derivirana_varijabla>
  </DomainObject.Predmet.ProtustrankaWithAdress>
  <DomainObject.Predmet.ProtustrankaWithAdressOIB>
    <izvorni_sadrzaj>Stečajna masa iza GOSPEŠ  d.o.o. u stečaju, OIB 00000000001, 7. Ravnice 36, 10000 Zagreb</izvorni_sadrzaj>
    <derivirana_varijabla naziv="DomainObject.Predmet.ProtustrankaWithAdressOIB_1">Stečajna masa iza GOSPEŠ  d.o.o. u stečaju, OIB 00000000001, 7. Ravnice 36, 10000 Zagreb</derivirana_varijabla>
  </DomainObject.Predmet.ProtustrankaWithAdressOIB>
  <DomainObject.Predmet.ProtustrankaNazivFormated>
    <izvorni_sadrzaj>Stečajna masa iza GOSPEŠ  d.o.o. u stečaju</izvorni_sadrzaj>
    <derivirana_varijabla naziv="DomainObject.Predmet.ProtustrankaNazivFormated_1">Stečajna masa iza GOSPEŠ  d.o.o. u stečaju</derivirana_varijabla>
  </DomainObject.Predmet.ProtustrankaNazivFormated>
  <DomainObject.Predmet.ProtustrankaNazivFormatedOIB>
    <izvorni_sadrzaj>Stečajna masa iza GOSPEŠ  d.o.o. u stečaju, OIB 00000000001</izvorni_sadrzaj>
    <derivirana_varijabla naziv="DomainObject.Predmet.ProtustrankaNazivFormatedOIB_1">Stečajna masa iza GOSPEŠ 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GOSPEŠ  d.o.o. u stečaju</item>
    </izvorni_sadrzaj>
    <derivirana_varijabla naziv="DomainObject.Predmet.ProtuStrankaListFormated_1">
      <item>Stečajna masa iza GOSPEŠ  d.o.o. u stečaju</item>
    </derivirana_varijabla>
  </DomainObject.Predmet.ProtuStrankaListFormated>
  <DomainObject.Predmet.ProtuStrankaListFormatedOIB>
    <izvorni_sadrzaj>
      <item>Stečajna masa iza GOSPEŠ  d.o.o. u stečaju, OIB 00000000001</item>
    </izvorni_sadrzaj>
    <derivirana_varijabla naziv="DomainObject.Predmet.ProtuStrankaListFormatedOIB_1">
      <item>Stečajna masa iza GOSPEŠ  d.o.o. u stečaju, OIB 00000000001</item>
    </derivirana_varijabla>
  </DomainObject.Predmet.ProtuStrankaListFormatedOIB>
  <DomainObject.Predmet.ProtuStrankaListFormatedWithAdress>
    <izvorni_sadrzaj>
      <item>Stečajna masa iza GOSPEŠ  d.o.o. u stečaju, 7. Ravnice 36, 10000 Zagreb</item>
    </izvorni_sadrzaj>
    <derivirana_varijabla naziv="DomainObject.Predmet.ProtuStrankaListFormatedWithAdress_1">
      <item>Stečajna masa iza GOSPEŠ  d.o.o. u stečaju, 7. Ravnice 36, 10000 Zagreb</item>
    </derivirana_varijabla>
  </DomainObject.Predmet.ProtuStrankaListFormatedWithAdress>
  <DomainObject.Predmet.ProtuStrankaListFormatedWithAdressOIB>
    <izvorni_sadrzaj>
      <item>Stečajna masa iza GOSPEŠ  d.o.o. u stečaju, OIB 00000000001, 7. Ravnice 36, 10000 Zagreb</item>
    </izvorni_sadrzaj>
    <derivirana_varijabla naziv="DomainObject.Predmet.ProtuStrankaListFormatedWithAdressOIB_1">
      <item>Stečajna masa iza GOSPEŠ  d.o.o. u stečaju, OIB 00000000001, 7. Ravnice 36, 10000 Zagreb</item>
    </derivirana_varijabla>
  </DomainObject.Predmet.ProtuStrankaListFormatedWithAdressOIB>
  <DomainObject.Predmet.ProtuStrankaListNazivFormated>
    <izvorni_sadrzaj>
      <item>Stečajna masa iza GOSPEŠ  d.o.o. u stečaju</item>
    </izvorni_sadrzaj>
    <derivirana_varijabla naziv="DomainObject.Predmet.ProtuStrankaListNazivFormated_1">
      <item>Stečajna masa iza GOSPEŠ  d.o.o. u stečaju</item>
    </derivirana_varijabla>
  </DomainObject.Predmet.ProtuStrankaListNazivFormated>
  <DomainObject.Predmet.ProtuStrankaListNazivFormatedOIB>
    <izvorni_sadrzaj>
      <item>Stečajna masa iza GOSPEŠ  d.o.o. u stečaju, OIB 00000000001</item>
    </izvorni_sadrzaj>
    <derivirana_varijabla naziv="DomainObject.Predmet.ProtuStrankaListNazivFormatedOIB_1">
      <item>Stečajna masa iza GOSPEŠ  d.o.o. u stečaju, OIB 00000000001</item>
    </derivirana_varijabla>
  </DomainObject.Predmet.ProtuStrankaListNazivFormatedOIB>
  <DomainObject.Predmet.OstaliListFormated>
    <izvorni_sadrzaj>
      <item>Denis Pešić</item>
      <item>ODVJETNIČKO DRUŠTVO GRAHOVAC, HORVAT, ŽAPER d.o.o.</item>
    </izvorni_sadrzaj>
    <derivirana_varijabla naziv="DomainObject.Predmet.OstaliListFormated_1">
      <item>Denis Pešić</item>
      <item>ODVJETNIČKO DRUŠTVO GRAHOVAC, HORVAT, ŽAPER d.o.o.</item>
    </derivirana_varijabla>
  </DomainObject.Predmet.OstaliListFormated>
  <DomainObject.Predmet.OstaliListFormatedOIB>
    <izvorni_sadrzaj>
      <item>Denis Pešić, OIB 44174587164</item>
      <item>ODVJETNIČKO DRUŠTVO GRAHOVAC, HORVAT, ŽAPER d.o.o., OIB 61520657790</item>
    </izvorni_sadrzaj>
    <derivirana_varijabla naziv="DomainObject.Predmet.OstaliListFormatedOIB_1">
      <item>Denis Pešić, OIB 44174587164</item>
      <item>ODVJETNIČKO DRUŠTVO GRAHOVAC, HORVAT, ŽAPER d.o.o., OIB 61520657790</item>
    </derivirana_varijabla>
  </DomainObject.Predmet.OstaliListFormatedOIB>
  <DomainObject.Predmet.OstaliListFormatedWithAdress>
    <izvorni_sadrzaj>
      <item>Denis Pešić, 7. Ravnice 36, 10000 Zagreb</item>
      <item>ODVJETNIČKO DRUŠTVO GRAHOVAC, HORVAT, ŽAPER d.o.o., Hebrangova 9, 10000 Zagreb</item>
    </izvorni_sadrzaj>
    <derivirana_varijabla naziv="DomainObject.Predmet.OstaliListFormatedWithAdress_1">
      <item>Denis Pešić, 7. Ravnice 36, 10000 Zagreb</item>
      <item>ODVJETNIČKO DRUŠTVO GRAHOVAC, HORVAT, ŽAPER d.o.o., Hebrangova 9, 10000 Zagreb</item>
    </derivirana_varijabla>
  </DomainObject.Predmet.OstaliListFormatedWithAdress>
  <DomainObject.Predmet.OstaliListFormatedWithAdressOIB>
    <izvorni_sadrzaj>
      <item>Denis Pešić, OIB 44174587164, 7. Ravnice 36, 10000 Zagreb</item>
      <item>ODVJETNIČKO DRUŠTVO GRAHOVAC, HORVAT, ŽAPER d.o.o., OIB 61520657790, Hebrangova 9, 10000 Zagreb</item>
    </izvorni_sadrzaj>
    <derivirana_varijabla naziv="DomainObject.Predmet.OstaliListFormatedWithAdressOIB_1">
      <item>Denis Pešić, OIB 44174587164, 7. Ravnice 36, 10000 Zagreb</item>
      <item>ODVJETNIČKO DRUŠTVO GRAHOVAC, HORVAT, ŽAPER d.o.o., OIB 61520657790, Hebrangova 9, 10000 Zagreb</item>
    </derivirana_varijabla>
  </DomainObject.Predmet.OstaliListFormatedWithAdressOIB>
  <DomainObject.Predmet.OstaliListNazivFormated>
    <izvorni_sadrzaj>
      <item>Denis Pešić</item>
      <item>ODVJETNIČKO DRUŠTVO GRAHOVAC, HORVAT, ŽAPER d.o.o.</item>
    </izvorni_sadrzaj>
    <derivirana_varijabla naziv="DomainObject.Predmet.OstaliListNazivFormated_1">
      <item>Denis Pešić</item>
      <item>ODVJETNIČKO DRUŠTVO GRAHOVAC, HORVAT, ŽAPER d.o.o.</item>
    </derivirana_varijabla>
  </DomainObject.Predmet.OstaliListNazivFormated>
  <DomainObject.Predmet.OstaliListNazivFormatedOIB>
    <izvorni_sadrzaj>
      <item>Denis Pešić, OIB 44174587164</item>
      <item>ODVJETNIČKO DRUŠTVO GRAHOVAC, HORVAT, ŽAPER d.o.o., OIB 61520657790</item>
    </izvorni_sadrzaj>
    <derivirana_varijabla naziv="DomainObject.Predmet.OstaliListNazivFormatedOIB_1">
      <item>Denis Pešić, OIB 44174587164</item>
      <item>ODVJETNIČKO DRUŠTVO GRAHOVAC, HORVAT, ŽAPER d.o.o., OIB 61520657790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GOSPEŠ  d.o.o. u stečaju</izvorni_sadrzaj>
    <derivirana_varijabla naziv="DomainObject.Predmet.ProtustrankaIDrugi_1">Stečajna masa iza GOSPEŠ  d.o.o.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Stečajna masa iza GOSPEŠ  d.o.o. u stečaju, OIB 00000000001, 7. Ravnice 36, 10000 Zagreb</izvorni_sadrzaj>
    <derivirana_varijabla naziv="DomainObject.Predmet.ProtustrankaIDrugiAdressOIB_1">Stečajna masa iza GOSPEŠ  d.o.o. u stečaju, OIB 00000000001, 7. Ravnice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GOSPEŠ  d.o.o. u stečaju</item>
      <item>FINA Regionalni centar Zagreb</item>
      <item>Denis Pešić</item>
      <item>ODVJETNIČKO DRUŠTVO GRAHOVAC, HORVAT, ŽAPER d.o.o.</item>
    </izvorni_sadrzaj>
    <derivirana_varijabla naziv="DomainObject.Predmet.SudioniciListNaziv_1">
      <item>Stečajna masa iza GOSPEŠ  d.o.o. u stečaju</item>
      <item>FINA Regionalni centar Zagreb</item>
      <item>Denis Pešić</item>
      <item>ODVJETNIČKO DRUŠTVO GRAHOVAC, HORVAT, ŽAPER d.o.o.</item>
    </derivirana_varijabla>
  </DomainObject.Predmet.SudioniciListNaziv>
  <DomainObject.Predmet.SudioniciListAdressOIB>
    <izvorni_sadrzaj>
      <item>Stečajna masa iza GOSPEŠ  d.o.o. u stečaju, OIB 00000000001, 7. Ravnice 36,10000 Zagreb</item>
      <item>FINA Regionalni centar Zagreb, OIB 85821130368, Trg svibanjskih žrtava 1995. br 1,10000 Zagreb</item>
      <item>Denis Pešić, OIB 44174587164, 7. Ravnice 36,10000 Zagreb</item>
      <item>ODVJETNIČKO DRUŠTVO GRAHOVAC, HORVAT, ŽAPER d.o.o., OIB 61520657790, Hebrangova 9,10000 Zagreb</item>
    </izvorni_sadrzaj>
    <derivirana_varijabla naziv="DomainObject.Predmet.SudioniciListAdressOIB_1">
      <item>Stečajna masa iza GOSPEŠ  d.o.o. u stečaju, OIB 00000000001, 7. Ravnice 36,10000 Zagreb</item>
      <item>FINA Regionalni centar Zagreb, OIB 85821130368, Trg svibanjskih žrtava 1995. br 1,10000 Zagreb</item>
      <item>Denis Pešić, OIB 44174587164, 7. Ravnice 36,10000 Zagreb</item>
      <item>ODVJETNIČKO DRUŠTVO GRAHOVAC, HORVAT, ŽAPER d.o.o., OIB 61520657790, Hebrangova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85821130368</item>
      <item>, OIB 44174587164</item>
      <item>, OIB 61520657790</item>
    </izvorni_sadrzaj>
    <derivirana_varijabla naziv="DomainObject.Predmet.SudioniciListNazivOIB_1">
      <item>, OIB 00000000001</item>
      <item>, OIB 85821130368</item>
      <item>, OIB 44174587164</item>
      <item>, OIB 61520657790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60447-13BC-4353-89F9-AE0DA5A27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1498</properties:Words>
  <properties:Characters>8169</properties:Characters>
  <properties:Lines>171</properties:Lines>
  <properties:Paragraphs>44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2017-09-11T11:29:00Z</dcterms:created>
  <dc:creator>mblazic</dc:creator>
  <cp:lastModifiedBy>Goranka Boljkovac</cp:lastModifiedBy>
  <cp:lastPrinted>2017-09-11T12:00:00Z</cp:lastPrinted>
  <dcterms:modified xmlns:xsi="http://www.w3.org/2001/XMLSchema-instance" xsi:type="dcterms:W3CDTF">2017-09-11T12:03:00Z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