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5dc7" w14:paraId="ca25dc7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75099F" w:rsidR="00A80B2D">
      <w:pPr>
        <w:jc w:val="both"/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A80B2D">
        <w:t>40.</w:t>
      </w:r>
      <w:r w:rsidR="00A80B2D" w:rsidRPr="00645508">
        <w:t>St-</w:t>
      </w:r>
      <w:r w:rsidR="0075099F">
        <w:t>3738/15</w:t>
      </w:r>
    </w:p>
    <w:p w:rsidRDefault="00A80B2D" w:rsidP="00A80B2D" w:rsidR="00A80B2D" w:rsidRPr="005F3621">
      <w:pPr>
        <w:jc w:val="center"/>
        <w:rPr>
          <w:b/>
        </w:rPr>
      </w:pPr>
      <w:r>
        <w:t>R E P U B L I K A  H R V A T S K A</w:t>
      </w:r>
    </w:p>
    <w:p w:rsidRDefault="00A80B2D" w:rsidP="00A80B2D" w:rsidR="00A80B2D" w:rsidRPr="00B654E9">
      <w:pPr>
        <w:jc w:val="center"/>
      </w:pPr>
      <w:r w:rsidRPr="00B654E9">
        <w:t>R J E Š E NJ E</w:t>
      </w:r>
    </w:p>
    <w:p w:rsidRDefault="00A80B2D" w:rsidP="00A80B2D" w:rsidR="00A80B2D" w:rsidRPr="005F3621">
      <w:pPr>
        <w:jc w:val="center"/>
        <w:rPr>
          <w:b/>
        </w:rPr>
      </w:pPr>
    </w:p>
    <w:p w:rsidRDefault="00A80B2D" w:rsidP="00EA652C" w:rsidR="00EA652C" w:rsidRPr="001A5F93">
      <w:pPr>
        <w:pStyle w:val="Odlomakpopisa"/>
        <w:ind w:left="0"/>
        <w:jc w:val="both"/>
      </w:pPr>
      <w:r w:rsidRPr="005F3621">
        <w:t xml:space="preserve">  </w:t>
      </w:r>
      <w:r w:rsidRPr="005F3621">
        <w:tab/>
      </w:r>
      <w:r w:rsidR="00EA652C" w:rsidRPr="001A5F93">
        <w:t xml:space="preserve">Trgovački sud u Zagrebu po sucu tog suda Anti Galiću, </w:t>
      </w:r>
      <w:r w:rsidR="004A494E">
        <w:t xml:space="preserve">kao sucu pojedincu,  </w:t>
      </w:r>
      <w:r w:rsidR="00EA652C" w:rsidRPr="001A5F93">
        <w:t xml:space="preserve">u </w:t>
      </w:r>
      <w:r w:rsidR="004A494E">
        <w:t xml:space="preserve">stečajna masa iza </w:t>
      </w:r>
      <w:r w:rsidR="0075099F">
        <w:t>ANISMI TRAD</w:t>
      </w:r>
      <w:r w:rsidR="004A494E">
        <w:t>E d.o.o., u stečaju,   Zagreb Jurandvorska 16.</w:t>
      </w:r>
      <w:r w:rsidR="008A6866" w:rsidRPr="008600EF">
        <w:t>,</w:t>
      </w:r>
      <w:r w:rsidR="00D57B74">
        <w:t xml:space="preserve"> </w:t>
      </w:r>
      <w:r w:rsidR="00EA652C" w:rsidRPr="001A5F93">
        <w:t xml:space="preserve">dana </w:t>
      </w:r>
      <w:r w:rsidR="00B72938">
        <w:t>1</w:t>
      </w:r>
      <w:r w:rsidR="000F1A80">
        <w:t>9</w:t>
      </w:r>
      <w:r w:rsidR="00B72938">
        <w:t>.srpnja</w:t>
      </w:r>
      <w:r w:rsidR="00D57B74">
        <w:t xml:space="preserve"> </w:t>
      </w:r>
      <w:r w:rsidR="00EA652C" w:rsidRPr="001A5F93">
        <w:t xml:space="preserve"> 201</w:t>
      </w:r>
      <w:r w:rsidR="008A6866">
        <w:t>8</w:t>
      </w:r>
      <w:r w:rsidR="00EA652C" w:rsidRPr="001A5F93">
        <w:t>.</w:t>
      </w:r>
    </w:p>
    <w:p w:rsidRDefault="0068537E" w:rsidR="0068537E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172C6B" w:rsidP="00172C6B" w:rsidR="00ED602A">
      <w:pPr>
        <w:ind w:firstLine="720"/>
        <w:jc w:val="both"/>
      </w:pPr>
      <w:r>
        <w:rPr>
          <w:sz w:val="24"/>
          <w:szCs w:val="24"/>
        </w:rPr>
        <w:t xml:space="preserve">I  </w:t>
      </w:r>
      <w:r w:rsidR="00BB7303"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957D97">
        <w:rPr>
          <w:sz w:val="24"/>
          <w:szCs w:val="24"/>
        </w:rPr>
        <w:t xml:space="preserve">ovog suda </w:t>
      </w:r>
      <w:r w:rsidR="00957D97" w:rsidRPr="0013771F">
        <w:rPr>
          <w:sz w:val="24"/>
          <w:szCs w:val="24"/>
        </w:rPr>
        <w:t xml:space="preserve"> </w:t>
      </w:r>
      <w:r w:rsidR="00957D97">
        <w:rPr>
          <w:sz w:val="24"/>
          <w:szCs w:val="24"/>
        </w:rPr>
        <w:t xml:space="preserve">o nastavku stečajnog postupka </w:t>
      </w:r>
      <w:r w:rsidR="00B72938">
        <w:rPr>
          <w:sz w:val="24"/>
          <w:szCs w:val="24"/>
        </w:rPr>
        <w:t xml:space="preserve">radi naknadne diobe </w:t>
      </w:r>
      <w:r w:rsidR="00B226B1">
        <w:rPr>
          <w:sz w:val="24"/>
          <w:szCs w:val="24"/>
        </w:rPr>
        <w:t>od</w:t>
      </w:r>
      <w:r w:rsidR="00856319">
        <w:rPr>
          <w:sz w:val="24"/>
          <w:szCs w:val="24"/>
        </w:rPr>
        <w:t xml:space="preserve"> </w:t>
      </w:r>
      <w:r w:rsidR="00957D97">
        <w:rPr>
          <w:sz w:val="24"/>
          <w:szCs w:val="24"/>
        </w:rPr>
        <w:t>27.lipnja</w:t>
      </w:r>
      <w:r w:rsidR="00B110C3">
        <w:rPr>
          <w:sz w:val="24"/>
          <w:szCs w:val="24"/>
        </w:rPr>
        <w:t xml:space="preserve">  201</w:t>
      </w:r>
      <w:r w:rsidR="00332B37">
        <w:rPr>
          <w:sz w:val="24"/>
          <w:szCs w:val="24"/>
        </w:rPr>
        <w:t>8</w:t>
      </w:r>
      <w:r w:rsidR="00B226B1">
        <w:rPr>
          <w:sz w:val="24"/>
          <w:szCs w:val="24"/>
        </w:rPr>
        <w:t>.</w:t>
      </w:r>
      <w:r w:rsidR="00F2789E">
        <w:rPr>
          <w:sz w:val="24"/>
          <w:szCs w:val="24"/>
        </w:rPr>
        <w:t xml:space="preserve">, </w:t>
      </w:r>
      <w:r w:rsidR="00997C66">
        <w:rPr>
          <w:sz w:val="24"/>
          <w:szCs w:val="24"/>
        </w:rPr>
        <w:t>poslovni broj St-</w:t>
      </w:r>
      <w:r w:rsidR="00957D97">
        <w:t>3738/15</w:t>
      </w:r>
      <w:r w:rsidR="000E1EFD">
        <w:t xml:space="preserve">. </w:t>
      </w:r>
      <w:r w:rsidR="00B226B1">
        <w:rPr>
          <w:sz w:val="24"/>
          <w:szCs w:val="24"/>
        </w:rPr>
        <w:t xml:space="preserve">time da se u </w:t>
      </w:r>
      <w:r w:rsidR="00ED602A">
        <w:rPr>
          <w:sz w:val="24"/>
          <w:szCs w:val="24"/>
        </w:rPr>
        <w:t>glavi rješenja, te u točkama I</w:t>
      </w:r>
      <w:r w:rsidR="00B72938">
        <w:rPr>
          <w:sz w:val="24"/>
          <w:szCs w:val="24"/>
        </w:rPr>
        <w:t>.</w:t>
      </w:r>
      <w:r w:rsidR="00ED602A">
        <w:rPr>
          <w:sz w:val="24"/>
          <w:szCs w:val="24"/>
        </w:rPr>
        <w:t>,</w:t>
      </w:r>
      <w:r w:rsidR="006725C1">
        <w:rPr>
          <w:sz w:val="24"/>
          <w:szCs w:val="24"/>
        </w:rPr>
        <w:t xml:space="preserve"> II</w:t>
      </w:r>
      <w:r w:rsidR="00B72938">
        <w:rPr>
          <w:sz w:val="24"/>
          <w:szCs w:val="24"/>
        </w:rPr>
        <w:t>.</w:t>
      </w:r>
      <w:r w:rsidR="00ED602A">
        <w:rPr>
          <w:sz w:val="24"/>
          <w:szCs w:val="24"/>
        </w:rPr>
        <w:t xml:space="preserve"> i IV</w:t>
      </w:r>
      <w:r w:rsidR="00B72938">
        <w:rPr>
          <w:sz w:val="24"/>
          <w:szCs w:val="24"/>
        </w:rPr>
        <w:t>.</w:t>
      </w:r>
      <w:r w:rsidR="00A0391A">
        <w:rPr>
          <w:sz w:val="24"/>
          <w:szCs w:val="24"/>
        </w:rPr>
        <w:t xml:space="preserve"> izreke </w:t>
      </w:r>
      <w:r w:rsidR="006725C1">
        <w:rPr>
          <w:sz w:val="24"/>
          <w:szCs w:val="24"/>
        </w:rPr>
        <w:t>rješenja</w:t>
      </w:r>
      <w:r w:rsidR="00ED602A">
        <w:rPr>
          <w:sz w:val="24"/>
          <w:szCs w:val="24"/>
        </w:rPr>
        <w:t xml:space="preserve"> </w:t>
      </w:r>
      <w:r w:rsidR="00E326D9">
        <w:rPr>
          <w:sz w:val="24"/>
          <w:szCs w:val="24"/>
        </w:rPr>
        <w:t xml:space="preserve">riječi </w:t>
      </w:r>
      <w:r w:rsidR="00B72938">
        <w:rPr>
          <w:sz w:val="24"/>
          <w:szCs w:val="24"/>
        </w:rPr>
        <w:t>tvrtk</w:t>
      </w:r>
      <w:r w:rsidR="00E326D9">
        <w:rPr>
          <w:sz w:val="24"/>
          <w:szCs w:val="24"/>
        </w:rPr>
        <w:t>e</w:t>
      </w:r>
      <w:r w:rsidR="00B72938">
        <w:rPr>
          <w:sz w:val="24"/>
          <w:szCs w:val="24"/>
        </w:rPr>
        <w:t xml:space="preserve"> dužnika označena kao: „</w:t>
      </w:r>
      <w:r w:rsidR="00ED602A">
        <w:rPr>
          <w:sz w:val="24"/>
          <w:szCs w:val="24"/>
        </w:rPr>
        <w:t>ANSIMI TRADE</w:t>
      </w:r>
      <w:r w:rsidR="00B72938">
        <w:rPr>
          <w:sz w:val="24"/>
          <w:szCs w:val="24"/>
        </w:rPr>
        <w:t>“</w:t>
      </w:r>
      <w:r w:rsidR="00ED602A">
        <w:rPr>
          <w:sz w:val="24"/>
          <w:szCs w:val="24"/>
        </w:rPr>
        <w:t>, zamjenjuje</w:t>
      </w:r>
      <w:r w:rsidR="00E326D9">
        <w:rPr>
          <w:sz w:val="24"/>
          <w:szCs w:val="24"/>
        </w:rPr>
        <w:t xml:space="preserve"> riječima: </w:t>
      </w:r>
      <w:r w:rsidR="00BA46CA">
        <w:rPr>
          <w:sz w:val="24"/>
          <w:szCs w:val="24"/>
        </w:rPr>
        <w:t>"</w:t>
      </w:r>
      <w:r w:rsidR="00ED602A">
        <w:t>ANISMI TRADE</w:t>
      </w:r>
      <w:r w:rsidR="00BA46CA">
        <w:t>"</w:t>
      </w:r>
      <w:r w:rsidR="00ED602A">
        <w:t>.</w:t>
      </w:r>
    </w:p>
    <w:p w:rsidRDefault="00172C6B" w:rsidP="00172C6B" w:rsidR="00172C6B">
      <w:pPr>
        <w:ind w:firstLine="720"/>
        <w:jc w:val="both"/>
      </w:pPr>
    </w:p>
    <w:p w:rsidRDefault="00172C6B" w:rsidP="00172C6B" w:rsidR="00172C6B">
      <w:pPr>
        <w:ind w:firstLine="720"/>
        <w:jc w:val="both"/>
      </w:pPr>
      <w:r>
        <w:t xml:space="preserve">II  </w:t>
      </w:r>
      <w:r>
        <w:rPr>
          <w:sz w:val="24"/>
          <w:szCs w:val="24"/>
        </w:rPr>
        <w:t>Ispravlja se</w:t>
      </w:r>
      <w:r w:rsidRPr="0013771F">
        <w:rPr>
          <w:sz w:val="24"/>
          <w:szCs w:val="24"/>
        </w:rPr>
        <w:t xml:space="preserve"> rješenje </w:t>
      </w:r>
      <w:r>
        <w:rPr>
          <w:sz w:val="24"/>
          <w:szCs w:val="24"/>
        </w:rPr>
        <w:t xml:space="preserve">ovog suda </w:t>
      </w:r>
      <w:r w:rsidRPr="001377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 nastavku stečajnog postupka </w:t>
      </w:r>
      <w:r w:rsidR="00E326D9">
        <w:rPr>
          <w:sz w:val="24"/>
          <w:szCs w:val="24"/>
        </w:rPr>
        <w:t xml:space="preserve">radi naknadmne diobe </w:t>
      </w:r>
      <w:r>
        <w:rPr>
          <w:sz w:val="24"/>
          <w:szCs w:val="24"/>
        </w:rPr>
        <w:t>od 27.lipnja 2018., poslovni broj St-</w:t>
      </w:r>
      <w:r>
        <w:t>3738/15</w:t>
      </w:r>
      <w:r w:rsidR="00BA46CA">
        <w:t xml:space="preserve">. </w:t>
      </w:r>
      <w:r w:rsidR="00BA46CA">
        <w:rPr>
          <w:sz w:val="24"/>
          <w:szCs w:val="24"/>
        </w:rPr>
        <w:t>time da se u  točki IV izreke rješenja ime</w:t>
      </w:r>
      <w:r w:rsidR="004B14FD">
        <w:rPr>
          <w:sz w:val="24"/>
          <w:szCs w:val="24"/>
        </w:rPr>
        <w:t xml:space="preserve"> </w:t>
      </w:r>
      <w:r w:rsidR="00E326D9">
        <w:rPr>
          <w:sz w:val="24"/>
          <w:szCs w:val="24"/>
        </w:rPr>
        <w:t xml:space="preserve"> stečajnog upravitelja: „</w:t>
      </w:r>
      <w:r w:rsidR="004B14FD">
        <w:rPr>
          <w:sz w:val="24"/>
          <w:szCs w:val="24"/>
        </w:rPr>
        <w:t>Stjepan Lovrić</w:t>
      </w:r>
      <w:r w:rsidR="00E326D9">
        <w:rPr>
          <w:sz w:val="24"/>
          <w:szCs w:val="24"/>
        </w:rPr>
        <w:t>“</w:t>
      </w:r>
      <w:r w:rsidR="004B14FD">
        <w:rPr>
          <w:sz w:val="24"/>
          <w:szCs w:val="24"/>
        </w:rPr>
        <w:t xml:space="preserve"> zamjenjuje imenom</w:t>
      </w:r>
      <w:r w:rsidR="00E326D9">
        <w:rPr>
          <w:sz w:val="24"/>
          <w:szCs w:val="24"/>
        </w:rPr>
        <w:t>:</w:t>
      </w:r>
      <w:r w:rsidR="004B14FD">
        <w:rPr>
          <w:sz w:val="24"/>
          <w:szCs w:val="24"/>
        </w:rPr>
        <w:t xml:space="preserve"> "Stjepan Lović"</w:t>
      </w:r>
    </w:p>
    <w:p w:rsidRDefault="00172C6B" w:rsidP="00957D97" w:rsidR="00172C6B">
      <w:pPr>
        <w:jc w:val="both"/>
      </w:pPr>
    </w:p>
    <w:p w:rsidRDefault="009D4EEA" w:rsidP="004B14FD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D332FE" w:rsidR="00997C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85652E">
        <w:rPr>
          <w:sz w:val="24"/>
          <w:szCs w:val="24"/>
        </w:rPr>
        <w:t xml:space="preserve">od </w:t>
      </w:r>
      <w:r w:rsidR="004B14FD">
        <w:rPr>
          <w:sz w:val="24"/>
          <w:szCs w:val="24"/>
        </w:rPr>
        <w:t xml:space="preserve">27.lipnja  2018., </w:t>
      </w:r>
      <w:r w:rsidR="00D332FE">
        <w:rPr>
          <w:sz w:val="24"/>
          <w:szCs w:val="24"/>
        </w:rPr>
        <w:t>poslovni broj St-</w:t>
      </w:r>
      <w:r w:rsidR="004B14FD">
        <w:rPr>
          <w:sz w:val="24"/>
          <w:szCs w:val="24"/>
        </w:rPr>
        <w:t>3738/15</w:t>
      </w:r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</w:t>
      </w:r>
      <w:r w:rsidR="000621E7">
        <w:rPr>
          <w:sz w:val="24"/>
          <w:szCs w:val="24"/>
        </w:rPr>
        <w:t xml:space="preserve"> </w:t>
      </w:r>
      <w:r w:rsidR="00E326D9">
        <w:rPr>
          <w:sz w:val="24"/>
          <w:szCs w:val="24"/>
        </w:rPr>
        <w:t xml:space="preserve">oznaci tvrke dužnika te </w:t>
      </w:r>
      <w:r w:rsidR="00FA7DE4">
        <w:rPr>
          <w:sz w:val="24"/>
          <w:szCs w:val="24"/>
        </w:rPr>
        <w:t>koj</w:t>
      </w:r>
      <w:r w:rsidR="00F42F06">
        <w:rPr>
          <w:sz w:val="24"/>
          <w:szCs w:val="24"/>
        </w:rPr>
        <w:t>a</w:t>
      </w:r>
      <w:r w:rsidR="003B4453">
        <w:rPr>
          <w:sz w:val="24"/>
          <w:szCs w:val="24"/>
        </w:rPr>
        <w:t xml:space="preserve"> </w:t>
      </w:r>
      <w:r w:rsidR="00FA7DE4">
        <w:rPr>
          <w:sz w:val="24"/>
          <w:szCs w:val="24"/>
        </w:rPr>
        <w:t>ime</w:t>
      </w:r>
      <w:r w:rsidR="003B4453">
        <w:rPr>
          <w:sz w:val="24"/>
          <w:szCs w:val="24"/>
        </w:rPr>
        <w:t xml:space="preserve"> </w:t>
      </w:r>
      <w:r w:rsidR="00FA7DE4">
        <w:rPr>
          <w:sz w:val="24"/>
          <w:szCs w:val="24"/>
        </w:rPr>
        <w:t>ispravno</w:t>
      </w:r>
      <w:r w:rsidR="003B4453">
        <w:rPr>
          <w:sz w:val="24"/>
          <w:szCs w:val="24"/>
        </w:rPr>
        <w:t xml:space="preserve"> </w:t>
      </w:r>
      <w:r w:rsidR="00FA7DE4">
        <w:rPr>
          <w:sz w:val="24"/>
          <w:szCs w:val="24"/>
        </w:rPr>
        <w:t>glasi:ANISMI TRADE,</w:t>
      </w:r>
      <w:r w:rsidR="00B43626">
        <w:rPr>
          <w:sz w:val="24"/>
          <w:szCs w:val="24"/>
        </w:rPr>
        <w:t xml:space="preserve"> te </w:t>
      </w:r>
      <w:r w:rsidR="001C6CC0">
        <w:rPr>
          <w:sz w:val="24"/>
          <w:szCs w:val="24"/>
        </w:rPr>
        <w:t>imenu stečajnog upravitelja</w:t>
      </w:r>
      <w:r w:rsidR="00997C66">
        <w:rPr>
          <w:sz w:val="24"/>
          <w:szCs w:val="24"/>
        </w:rPr>
        <w:t xml:space="preserve"> </w:t>
      </w:r>
      <w:r w:rsidR="00FA7DE4">
        <w:rPr>
          <w:sz w:val="24"/>
          <w:szCs w:val="24"/>
        </w:rPr>
        <w:t>koje</w:t>
      </w:r>
      <w:r w:rsidR="003B4453">
        <w:rPr>
          <w:sz w:val="24"/>
          <w:szCs w:val="24"/>
        </w:rPr>
        <w:t xml:space="preserve"> </w:t>
      </w:r>
      <w:r w:rsidR="00FA7DE4">
        <w:rPr>
          <w:sz w:val="24"/>
          <w:szCs w:val="24"/>
        </w:rPr>
        <w:t>ime</w:t>
      </w:r>
      <w:r w:rsidR="003B4453">
        <w:rPr>
          <w:sz w:val="24"/>
          <w:szCs w:val="24"/>
        </w:rPr>
        <w:t xml:space="preserve"> </w:t>
      </w:r>
      <w:r w:rsidR="00FA7DE4">
        <w:rPr>
          <w:sz w:val="24"/>
          <w:szCs w:val="24"/>
        </w:rPr>
        <w:t>ispravno</w:t>
      </w:r>
      <w:r w:rsidR="003B4453">
        <w:rPr>
          <w:sz w:val="24"/>
          <w:szCs w:val="24"/>
        </w:rPr>
        <w:t xml:space="preserve"> </w:t>
      </w:r>
      <w:r w:rsidR="00FA7DE4">
        <w:rPr>
          <w:sz w:val="24"/>
          <w:szCs w:val="24"/>
        </w:rPr>
        <w:t>glasi:"</w:t>
      </w:r>
      <w:r w:rsidR="00762B72" w:rsidRPr="00762B72">
        <w:rPr>
          <w:sz w:val="24"/>
          <w:szCs w:val="24"/>
        </w:rPr>
        <w:t xml:space="preserve"> </w:t>
      </w:r>
      <w:r w:rsidR="00B43626">
        <w:rPr>
          <w:sz w:val="24"/>
          <w:szCs w:val="24"/>
        </w:rPr>
        <w:t>Stjepan Lović"</w:t>
      </w:r>
    </w:p>
    <w:p w:rsidRDefault="00762B72" w:rsidP="00D332FE" w:rsidR="00762B72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F42F06">
        <w:rPr>
          <w:sz w:val="24"/>
        </w:rPr>
        <w:t xml:space="preserve"> i 104/17,</w:t>
      </w:r>
      <w:r w:rsidR="00C4696D">
        <w:rPr>
          <w:sz w:val="24"/>
        </w:rPr>
        <w:t xml:space="preserve">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 o</w:t>
      </w:r>
      <w:r w:rsidR="00FC22FD">
        <w:rPr>
          <w:sz w:val="24"/>
          <w:szCs w:val="24"/>
        </w:rPr>
        <w:t xml:space="preserve">d </w:t>
      </w:r>
      <w:r w:rsidR="003B4453">
        <w:rPr>
          <w:sz w:val="24"/>
          <w:szCs w:val="24"/>
        </w:rPr>
        <w:t>27.lipnja  2018.,</w:t>
      </w:r>
      <w:r w:rsidR="00FC22FD">
        <w:rPr>
          <w:sz w:val="24"/>
          <w:szCs w:val="24"/>
        </w:rPr>
        <w:t>p</w:t>
      </w:r>
      <w:r w:rsidR="0098351B">
        <w:rPr>
          <w:sz w:val="24"/>
          <w:szCs w:val="24"/>
        </w:rPr>
        <w:t>ogrešno naveden</w:t>
      </w:r>
      <w:r w:rsidR="00F42F06">
        <w:rPr>
          <w:sz w:val="24"/>
          <w:szCs w:val="24"/>
        </w:rPr>
        <w:t xml:space="preserve">a tvrtka dužnika </w:t>
      </w:r>
      <w:r w:rsidR="003B4453">
        <w:rPr>
          <w:sz w:val="24"/>
          <w:szCs w:val="24"/>
        </w:rPr>
        <w:t>i ime  stečajnog u</w:t>
      </w:r>
      <w:r w:rsidR="00762B72">
        <w:rPr>
          <w:sz w:val="24"/>
          <w:szCs w:val="24"/>
        </w:rPr>
        <w:t>p</w:t>
      </w:r>
      <w:r w:rsidR="003B4453">
        <w:rPr>
          <w:sz w:val="24"/>
          <w:szCs w:val="24"/>
        </w:rPr>
        <w:t>r</w:t>
      </w:r>
      <w:r w:rsidR="00762B72">
        <w:rPr>
          <w:sz w:val="24"/>
          <w:szCs w:val="24"/>
        </w:rPr>
        <w:t>avite</w:t>
      </w:r>
      <w:r w:rsidR="003B4453">
        <w:rPr>
          <w:sz w:val="24"/>
          <w:szCs w:val="24"/>
        </w:rPr>
        <w:t>l</w:t>
      </w:r>
      <w:r w:rsidR="00762B72">
        <w:rPr>
          <w:sz w:val="24"/>
          <w:szCs w:val="24"/>
        </w:rPr>
        <w:t>ja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F42F06">
        <w:rPr>
          <w:sz w:val="24"/>
          <w:szCs w:val="24"/>
        </w:rPr>
        <w:t>19.srpnja</w:t>
      </w:r>
      <w:r w:rsidR="00FB3AD7">
        <w:rPr>
          <w:sz w:val="24"/>
          <w:szCs w:val="24"/>
        </w:rPr>
        <w:t xml:space="preserve"> 201</w:t>
      </w:r>
      <w:r w:rsidR="0068537E">
        <w:rPr>
          <w:sz w:val="24"/>
          <w:szCs w:val="24"/>
        </w:rPr>
        <w:t>8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4E6CEB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E6CEB" w:rsidP="004E6CEB" w:rsidR="004E6CEB">
      <w:pPr>
        <w:ind w:firstLine="720" w:left="3600"/>
        <w:jc w:val="both"/>
      </w:pPr>
      <w:r>
        <w:t>Za točnost otpravka, ovlašteni službenik:</w:t>
      </w:r>
    </w:p>
    <w:p w:rsidRDefault="004E6CEB" w:rsidP="00422EE0" w:rsidR="004E6CE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94D3C" w:rsidP="00422EE0" w:rsidR="00B94D3C">
      <w:pPr>
        <w:jc w:val="both"/>
      </w:pPr>
    </w:p>
    <w:p w:rsidRDefault="003B4453" w:rsidP="001E5C11" w:rsidR="003B4453">
      <w:pPr>
        <w:jc w:val="both"/>
      </w:pPr>
    </w:p>
    <w:p w:rsidRDefault="00B757CC" w:rsidP="001E5C11" w:rsidR="00B757CC">
      <w:pPr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0E4" w:rsidR="00F570E4">
      <w:r>
        <w:separator/>
      </w:r>
    </w:p>
  </w:endnote>
  <w:endnote w:id="0" w:type="continuationSeparator">
    <w:p w:rsidRDefault="00F570E4" w:rsidR="00F57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0E4" w:rsidR="00F570E4">
      <w:r>
        <w:separator/>
      </w:r>
    </w:p>
  </w:footnote>
  <w:footnote w:id="0" w:type="continuationSeparator">
    <w:p w:rsidRDefault="00F570E4" w:rsidR="00F57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9353B9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F42F06">
      <w:rPr>
        <w:sz w:val="24"/>
        <w:szCs w:val="24"/>
      </w:rPr>
      <w:tab/>
    </w:r>
    <w:r w:rsidR="00F42F06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0F1A80">
      <w:rPr>
        <w:sz w:val="24"/>
        <w:szCs w:val="24"/>
      </w:rPr>
      <w:t>3738/15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08AE"/>
    <w:rsid w:val="00046A65"/>
    <w:rsid w:val="00054E54"/>
    <w:rsid w:val="000621E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0E1EFD"/>
    <w:rsid w:val="000F1A80"/>
    <w:rsid w:val="00102535"/>
    <w:rsid w:val="00111891"/>
    <w:rsid w:val="001171E0"/>
    <w:rsid w:val="00120194"/>
    <w:rsid w:val="00126EEA"/>
    <w:rsid w:val="00134FE5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2C6B"/>
    <w:rsid w:val="00174D95"/>
    <w:rsid w:val="0018718B"/>
    <w:rsid w:val="00187ED3"/>
    <w:rsid w:val="00192DDA"/>
    <w:rsid w:val="001948C5"/>
    <w:rsid w:val="001B6303"/>
    <w:rsid w:val="001B64BD"/>
    <w:rsid w:val="001C6073"/>
    <w:rsid w:val="001C6CC0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1F6D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32B37"/>
    <w:rsid w:val="003438C8"/>
    <w:rsid w:val="003503D3"/>
    <w:rsid w:val="003568DD"/>
    <w:rsid w:val="003635B4"/>
    <w:rsid w:val="00372D47"/>
    <w:rsid w:val="00374F7E"/>
    <w:rsid w:val="003800EB"/>
    <w:rsid w:val="0039513C"/>
    <w:rsid w:val="003A2373"/>
    <w:rsid w:val="003A423E"/>
    <w:rsid w:val="003B4453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A494E"/>
    <w:rsid w:val="004B018B"/>
    <w:rsid w:val="004B14FD"/>
    <w:rsid w:val="004B192B"/>
    <w:rsid w:val="004B37C9"/>
    <w:rsid w:val="004C64CF"/>
    <w:rsid w:val="004D6960"/>
    <w:rsid w:val="004E2D15"/>
    <w:rsid w:val="004E4651"/>
    <w:rsid w:val="004E6CEB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475F"/>
    <w:rsid w:val="00663A25"/>
    <w:rsid w:val="0066464F"/>
    <w:rsid w:val="0066620F"/>
    <w:rsid w:val="006725C1"/>
    <w:rsid w:val="006815D5"/>
    <w:rsid w:val="0068537E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35C0A"/>
    <w:rsid w:val="0075099F"/>
    <w:rsid w:val="00751677"/>
    <w:rsid w:val="007552E8"/>
    <w:rsid w:val="00756C59"/>
    <w:rsid w:val="007601B9"/>
    <w:rsid w:val="00762B72"/>
    <w:rsid w:val="00795B68"/>
    <w:rsid w:val="007A2DE7"/>
    <w:rsid w:val="007B1664"/>
    <w:rsid w:val="007D1B95"/>
    <w:rsid w:val="007E7898"/>
    <w:rsid w:val="007F04DC"/>
    <w:rsid w:val="007F3B4F"/>
    <w:rsid w:val="00816BC3"/>
    <w:rsid w:val="00822FAF"/>
    <w:rsid w:val="008423D5"/>
    <w:rsid w:val="00856319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A6866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3B9"/>
    <w:rsid w:val="00935CFE"/>
    <w:rsid w:val="009458D3"/>
    <w:rsid w:val="00947541"/>
    <w:rsid w:val="00950FEF"/>
    <w:rsid w:val="0095435A"/>
    <w:rsid w:val="00957D97"/>
    <w:rsid w:val="009644B4"/>
    <w:rsid w:val="0098351B"/>
    <w:rsid w:val="00985F96"/>
    <w:rsid w:val="00993784"/>
    <w:rsid w:val="00997C66"/>
    <w:rsid w:val="009C2D35"/>
    <w:rsid w:val="009C588B"/>
    <w:rsid w:val="009D4EEA"/>
    <w:rsid w:val="009E36E7"/>
    <w:rsid w:val="00A0391A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A7634"/>
    <w:rsid w:val="00AB028B"/>
    <w:rsid w:val="00AB051F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545C"/>
    <w:rsid w:val="00AF6ECC"/>
    <w:rsid w:val="00B04394"/>
    <w:rsid w:val="00B10A97"/>
    <w:rsid w:val="00B110C3"/>
    <w:rsid w:val="00B16F47"/>
    <w:rsid w:val="00B226B1"/>
    <w:rsid w:val="00B22B17"/>
    <w:rsid w:val="00B344D0"/>
    <w:rsid w:val="00B41F49"/>
    <w:rsid w:val="00B423E6"/>
    <w:rsid w:val="00B43626"/>
    <w:rsid w:val="00B574AB"/>
    <w:rsid w:val="00B72938"/>
    <w:rsid w:val="00B757CC"/>
    <w:rsid w:val="00B94D3C"/>
    <w:rsid w:val="00B965CB"/>
    <w:rsid w:val="00BA46CA"/>
    <w:rsid w:val="00BB32B6"/>
    <w:rsid w:val="00BB64BE"/>
    <w:rsid w:val="00BB7303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32A6D"/>
    <w:rsid w:val="00D332FE"/>
    <w:rsid w:val="00D41A22"/>
    <w:rsid w:val="00D45B4E"/>
    <w:rsid w:val="00D57875"/>
    <w:rsid w:val="00D57B74"/>
    <w:rsid w:val="00D65BD4"/>
    <w:rsid w:val="00D67C83"/>
    <w:rsid w:val="00D729CA"/>
    <w:rsid w:val="00DA4C33"/>
    <w:rsid w:val="00DB3BAE"/>
    <w:rsid w:val="00DB5269"/>
    <w:rsid w:val="00DB6DD5"/>
    <w:rsid w:val="00DC19F7"/>
    <w:rsid w:val="00DC28B2"/>
    <w:rsid w:val="00DD0692"/>
    <w:rsid w:val="00DD4859"/>
    <w:rsid w:val="00DE757B"/>
    <w:rsid w:val="00DF1E33"/>
    <w:rsid w:val="00E07CBB"/>
    <w:rsid w:val="00E25097"/>
    <w:rsid w:val="00E326D9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02A"/>
    <w:rsid w:val="00ED63E0"/>
    <w:rsid w:val="00EE4FBC"/>
    <w:rsid w:val="00EF36B0"/>
    <w:rsid w:val="00F06EDB"/>
    <w:rsid w:val="00F27624"/>
    <w:rsid w:val="00F2789E"/>
    <w:rsid w:val="00F42F06"/>
    <w:rsid w:val="00F43F3E"/>
    <w:rsid w:val="00F47394"/>
    <w:rsid w:val="00F51F17"/>
    <w:rsid w:val="00F52795"/>
    <w:rsid w:val="00F570E4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A7DE4"/>
    <w:rsid w:val="00FB3AD7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CE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CE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CE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CE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CE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CE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CE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CE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3738</izvorni_sadrzaj>
    <derivirana_varijabla naziv="DomainObject.Predmet.Broj_1">3738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2016.</izvorni_sadrzaj>
    <derivirana_varijabla naziv="DomainObject.Predmet.DatumRjesavanja_1">22.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St-3738/2015</izvorni_sadrzaj>
    <derivirana_varijabla naziv="DomainObject.Predmet.OznakaBroj_1">St-3738/2015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65672303707</izvorni_sadrzaj>
    <derivirana_varijabla naziv="DomainObject.Predmet.PredmetRijesio.Oib_1">65672303707</derivirana_varijabla>
  </DomainObject.Predmet.PredmetRijesio.Oib>
  <DomainObject.Predmet.PredmetRijesio.Prezime>
    <izvorni_sadrzaj>Turčić</izvorni_sadrzaj>
    <derivirana_varijabla naziv="DomainObject.Predmet.PredmetRijesio.Prezime_1">Turčić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ANISMI TRADE d.o.o. zastupanog po punomoćniku Smiljan Čičić</izvorni_sadrzaj>
    <derivirana_varijabla naziv="DomainObject.Predmet.ProtustrankaFormated_1">  ANISMI TRADE d.o.o. zastupanog po punomoćniku Smiljan Čičić</derivirana_varijabla>
  </DomainObject.Predmet.ProtustrankaFormated>
  <DomainObject.Predmet.ProtustrankaFormatedOIB>
    <izvorni_sadrzaj>  ANISMI TRADE d.o.o., OIB 84276164387 zastupanog po punomoćniku Smiljan Čičić</izvorni_sadrzaj>
    <derivirana_varijabla naziv="DomainObject.Predmet.ProtustrankaFormatedOIB_1">  ANISMI TRADE d.o.o., OIB 84276164387 zastupanog po punomoćniku Smiljan Čičić</derivirana_varijabla>
  </DomainObject.Predmet.ProtustrankaFormatedOIB>
  <DomainObject.Predmet.ProtustrankaFormatedWithAdress>
    <izvorni_sadrzaj> ANISMI TRADE d.o.o., Jurandvorska 16, 10000 Zagreb zastupanog po punomoćniku Smiljan Čičić</izvorni_sadrzaj>
    <derivirana_varijabla naziv="DomainObject.Predmet.ProtustrankaFormatedWithAdress_1"> ANISMI TRADE d.o.o., Jurandvorska 16, 10000 Zagreb zastupanog po punomoćniku Smiljan Čičić</derivirana_varijabla>
  </DomainObject.Predmet.ProtustrankaFormatedWithAdress>
  <DomainObject.Predmet.ProtustrankaFormatedWithAdressOIB>
    <izvorni_sadrzaj> ANISMI TRADE d.o.o., OIB 84276164387, Jurandvorska 16, 10000 Zagreb zastupanog po punomoćniku Smiljan Čičić</izvorni_sadrzaj>
    <derivirana_varijabla naziv="DomainObject.Predmet.ProtustrankaFormatedWithAdressOIB_1"> ANISMI TRADE d.o.o., OIB 84276164387, Jurandvorska 16, 10000 Zagreb zastupanog po punomoćniku Smiljan Čičić</derivirana_varijabla>
  </DomainObject.Predmet.ProtustrankaFormatedWithAdressOIB>
  <DomainObject.Predmet.ProtustrankaWithAdress>
    <izvorni_sadrzaj>ANISMI TRADE d.o.o. Jurandvorska 16, 10000 Zagreb</izvorni_sadrzaj>
    <derivirana_varijabla naziv="DomainObject.Predmet.ProtustrankaWithAdress_1">ANISMI TRADE d.o.o. Jurandvorska 16, 10000 Zagreb</derivirana_varijabla>
  </DomainObject.Predmet.ProtustrankaWithAdress>
  <DomainObject.Predmet.ProtustrankaWithAdressOIB>
    <izvorni_sadrzaj>ANISMI TRADE d.o.o., OIB 84276164387, Jurandvorska 16, 10000 Zagreb</izvorni_sadrzaj>
    <derivirana_varijabla naziv="DomainObject.Predmet.ProtustrankaWithAdressOIB_1">ANISMI TRADE d.o.o., OIB 84276164387, Jurandvorska 16, 10000 Zagreb</derivirana_varijabla>
  </DomainObject.Predmet.ProtustrankaWithAdressOIB>
  <DomainObject.Predmet.ProtustrankaNazivFormated>
    <izvorni_sadrzaj>ANISMI TRADE d.o.o.</izvorni_sadrzaj>
    <derivirana_varijabla naziv="DomainObject.Predmet.ProtustrankaNazivFormated_1">ANISMI TRADE d.o.o.</derivirana_varijabla>
  </DomainObject.Predmet.ProtustrankaNazivFormated>
  <DomainObject.Predmet.ProtustrankaNazivFormatedOIB>
    <izvorni_sadrzaj>ANISMI TRADE d.o.o., OIB 84276164387</izvorni_sadrzaj>
    <derivirana_varijabla naziv="DomainObject.Predmet.ProtustrankaNazivFormatedOIB_1">ANISMI TRADE d.o.o., OIB 84276164387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ANISMI TRADE d.o.o. zastupanog po punomoćniku Smiljan Čičić</item>
    </izvorni_sadrzaj>
    <derivirana_varijabla naziv="DomainObject.Predmet.ProtuStrankaListFormated_1">
      <item>ANISMI TRADE d.o.o. zastupanog po punomoćniku Smiljan Čičić</item>
    </derivirana_varijabla>
  </DomainObject.Predmet.ProtuStrankaListFormated>
  <DomainObject.Predmet.ProtuStrankaListFormatedOIB>
    <izvorni_sadrzaj>
      <item>ANISMI TRADE d.o.o., OIB 84276164387 zastupanog po punomoćniku Smiljan Čičić</item>
    </izvorni_sadrzaj>
    <derivirana_varijabla naziv="DomainObject.Predmet.ProtuStrankaListFormatedOIB_1">
      <item>ANISMI TRADE d.o.o., OIB 84276164387 zastupanog po punomoćniku Smiljan Čičić</item>
    </derivirana_varijabla>
  </DomainObject.Predmet.ProtuStrankaListFormatedOIB>
  <DomainObject.Predmet.ProtuStrankaListFormatedWithAdress>
    <izvorni_sadrzaj>
      <item>ANISMI TRADE d.o.o., Jurandvorska 16, 10000 Zagreb zastupanog po punomoćniku Smiljan Čičić</item>
    </izvorni_sadrzaj>
    <derivirana_varijabla naziv="DomainObject.Predmet.ProtuStrankaListFormatedWithAdress_1">
      <item>ANISMI TRADE d.o.o., Jurandvorska 16, 10000 Zagreb zastupanog po punomoćniku Smiljan Čičić</item>
    </derivirana_varijabla>
  </DomainObject.Predmet.ProtuStrankaListFormatedWithAdress>
  <DomainObject.Predmet.ProtuStrankaListFormatedWithAdressOIB>
    <izvorni_sadrzaj>
      <item>ANISMI TRADE d.o.o., OIB 84276164387, Jurandvorska 16, 10000 Zagreb zastupanog po punomoćniku Smiljan Čičić</item>
    </izvorni_sadrzaj>
    <derivirana_varijabla naziv="DomainObject.Predmet.ProtuStrankaListFormatedWithAdressOIB_1">
      <item>ANISMI TRADE d.o.o., OIB 84276164387, Jurandvorska 16, 10000 Zagreb zastupanog po punomoćniku Smiljan Čičić</item>
    </derivirana_varijabla>
  </DomainObject.Predmet.ProtuStrankaListFormatedWithAdressOIB>
  <DomainObject.Predmet.ProtuStrankaListNazivFormated>
    <izvorni_sadrzaj>
      <item>ANISMI TRADE d.o.o.</item>
    </izvorni_sadrzaj>
    <derivirana_varijabla naziv="DomainObject.Predmet.ProtuStrankaListNazivFormated_1">
      <item>ANISMI TRADE d.o.o.</item>
    </derivirana_varijabla>
  </DomainObject.Predmet.ProtuStrankaListNazivFormated>
  <DomainObject.Predmet.ProtuStrankaListNazivFormatedOIB>
    <izvorni_sadrzaj>
      <item>ANISMI TRADE d.o.o., OIB 84276164387</item>
    </izvorni_sadrzaj>
    <derivirana_varijabla naziv="DomainObject.Predmet.ProtuStrankaListNazivFormatedOIB_1">
      <item>ANISMI TRADE d.o.o., OIB 84276164387</item>
    </derivirana_varijabla>
  </DomainObject.Predmet.ProtuStrankaListNazivFormatedOIB>
  <DomainObject.Predmet.OstaliListFormated>
    <izvorni_sadrzaj>
      <item>Smiljan Čičić punomoćnik sudionika u postupku ANISMI TRADE d.o.o.</item>
    </izvorni_sadrzaj>
    <derivirana_varijabla naziv="DomainObject.Predmet.OstaliListFormated_1">
      <item>Smiljan Čičić punomoćnik sudionika u postupku ANISMI TRADE d.o.o.</item>
    </derivirana_varijabla>
  </DomainObject.Predmet.OstaliListFormated>
  <DomainObject.Predmet.OstaliListFormatedOIB>
    <izvorni_sadrzaj>
      <item>Smiljan Čičić, OIB 25368724029 punomoćnik sudionika u postupku ANISMI TRADE d.o.o.</item>
    </izvorni_sadrzaj>
    <derivirana_varijabla naziv="DomainObject.Predmet.OstaliListFormatedOIB_1">
      <item>Smiljan Čičić, OIB 25368724029 punomoćnik sudionika u postupku ANISMI TRADE d.o.o.</item>
    </derivirana_varijabla>
  </DomainObject.Predmet.OstaliListFormatedOIB>
  <DomainObject.Predmet.OstaliListFormatedWithAdress>
    <izvorni_sadrzaj>
      <item>Smiljan Čičić, Cerićka Ulica 7, 10000 Zagreb punomoćnik sudionika u postupku ANISMI TRADE d.o.o.</item>
    </izvorni_sadrzaj>
    <derivirana_varijabla naziv="DomainObject.Predmet.OstaliListFormatedWithAdress_1">
      <item>Smiljan Čičić, Cerićka Ulica 7, 10000 Zagreb punomoćnik sudionika u postupku ANISMI TRADE d.o.o.</item>
    </derivirana_varijabla>
  </DomainObject.Predmet.OstaliListFormatedWithAdress>
  <DomainObject.Predmet.OstaliListFormatedWithAdressOIB>
    <izvorni_sadrzaj>
      <item>Smiljan Čičić, OIB 25368724029, Cerićka Ulica 7, 10000 Zagreb punomoćnik sudionika u postupku ANISMI TRADE d.o.o.</item>
    </izvorni_sadrzaj>
    <derivirana_varijabla naziv="DomainObject.Predmet.OstaliListFormatedWithAdressOIB_1">
      <item>Smiljan Čičić, OIB 25368724029, Cerićka Ulica 7, 10000 Zagreb punomoćnik sudionika u postupku ANISMI TRADE d.o.o.</item>
    </derivirana_varijabla>
  </DomainObject.Predmet.OstaliListFormatedWithAdressOIB>
  <DomainObject.Predmet.OstaliListNazivFormated>
    <izvorni_sadrzaj>
      <item>Smiljan Čičić</item>
    </izvorni_sadrzaj>
    <derivirana_varijabla naziv="DomainObject.Predmet.OstaliListNazivFormated_1">
      <item>Smiljan Čičić</item>
    </derivirana_varijabla>
  </DomainObject.Predmet.OstaliListNazivFormated>
  <DomainObject.Predmet.OstaliListNazivFormatedOIB>
    <izvorni_sadrzaj>
      <item>Smiljan Čičić, OIB 25368724029</item>
    </izvorni_sadrzaj>
    <derivirana_varijabla naziv="DomainObject.Predmet.OstaliListNazivFormatedOIB_1">
      <item>Smiljan Čičić, OIB 25368724029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ANISMI TRADE d.o.o.</izvorni_sadrzaj>
    <derivirana_varijabla naziv="DomainObject.Predmet.ProtustrankaIDrugi_1">ANISMI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ANISMI TRADE d.o.o., OIB 84276164387, Jurandvorska 16, 10000 Zagreb</izvorni_sadrzaj>
    <derivirana_varijabla naziv="DomainObject.Predmet.ProtustrankaIDrugiAdressOIB_1">ANISMI TRADE d.o.o., OIB 84276164387, Jurandvorska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2016.</izvorni_sadrzaj>
    <derivirana_varijabla naziv="DomainObject.Predmet.OdlukaRjesenje.DatumDonosenjaOdluke_1">22. ožujka 2016.</derivirana_varijabla>
  </DomainObject.Predmet.OdlukaRjesenje.DatumDonosenjaOdluke>
  <DomainObject.Predmet.OdlukaRjesenje.DatumPravomocnosti>
    <izvorni_sadrzaj>14. travnja 2017.</izvorni_sadrzaj>
    <derivirana_varijabla naziv="DomainObject.Predmet.OdlukaRjesenje.DatumPravomocnosti_1">14. travnja 2017.</derivirana_varijabla>
  </DomainObject.Predmet.OdlukaRjesenje.DatumPravomocnosti>
  <DomainObject.Predmet.OdlukaRjesenje.Oznaka>
    <izvorni_sadrzaj>St-3738/2015-6</izvorni_sadrzaj>
    <derivirana_varijabla naziv="DomainObject.Predmet.OdlukaRjesenje.Oznaka_1">St-3738/2015-6</derivirana_varijabla>
  </DomainObject.Predmet.OdlukaRjesenje.Oznaka>
  <DomainObject.Predmet.SudioniciListNaziv>
    <izvorni_sadrzaj>
      <item>FINA Regionalni centar Zagreb</item>
      <item>ANISMI TRADE d.o.o.</item>
      <item>Smiljan Čičić</item>
    </izvorni_sadrzaj>
    <derivirana_varijabla naziv="DomainObject.Predmet.SudioniciListNaziv_1">
      <item>FINA Regionalni centar Zagreb</item>
      <item>ANISMI TRADE d.o.o.</item>
      <item>Smiljan Čičić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ANISMI TRADE d.o.o., OIB 84276164387, Jurandvorska 16,10000 Zagreb</item>
      <item>Smiljan Čičić, OIB 25368724029, Cerićka Ulica 7,10000 Zagreb</item>
    </izvorni_sadrzaj>
    <derivirana_varijabla naziv="DomainObject.Predmet.SudioniciListAdressOIB_1">
      <item>FINA Regionalni centar Zagreb, OIB 85821130368, Trg svibanjskih žrtava 1995. 1,10000 Zagreb</item>
      <item>ANISMI TRADE d.o.o., OIB 84276164387, Jurandvorska 16,10000 Zagreb</item>
      <item>Smiljan Čičić, OIB 25368724029, Cerićka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84276164387</item>
      <item>, OIB 25368724029</item>
    </izvorni_sadrzaj>
    <derivirana_varijabla naziv="DomainObject.Predmet.SudioniciListNazivOIB_1">
      <item>, OIB 85821130368</item>
      <item>, OIB 84276164387</item>
      <item>, OIB 25368724029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78092-BDF8-4430-8956-2F2989B19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338</properties:Words>
  <properties:Characters>1746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2018-07-19T11:24:00Z</dcterms:created>
  <dc:creator>Ante</dc:creator>
  <cp:lastModifiedBy>Valentina Delač</cp:lastModifiedBy>
  <cp:lastPrinted>2018-07-19T11:26:00Z</cp:lastPrinted>
  <dcterms:modified xmlns:xsi="http://www.w3.org/2001/XMLSchema-instance" xsi:type="dcterms:W3CDTF">2018-07-19T11:26:00Z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(anismi_rj_ispravak.docx)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