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e858" w14:paraId="436e85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802205">
        <w:t>BLAŽ GRADNJA</w:t>
      </w:r>
      <w:r w:rsidR="00317FBA" w:rsidRPr="00317FBA">
        <w:t xml:space="preserve"> j.d.o.o. </w:t>
      </w:r>
      <w:r w:rsidR="00802205">
        <w:t>Ružići</w:t>
      </w:r>
      <w:r w:rsidR="007D7A8F">
        <w:t xml:space="preserve">, </w:t>
      </w:r>
      <w:r w:rsidR="00802205">
        <w:t>Ružići 8</w:t>
      </w:r>
      <w:r w:rsidR="007D7A8F">
        <w:t xml:space="preserve">, OIB: </w:t>
      </w:r>
      <w:r w:rsidR="00802205" w:rsidRPr="00802205">
        <w:t>82317184444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02205">
        <w:t>BLAŽ GRADNJA</w:t>
      </w:r>
      <w:r w:rsidR="00802205" w:rsidRPr="00317FBA">
        <w:t xml:space="preserve"> j.d.o.o. </w:t>
      </w:r>
      <w:r w:rsidR="00802205">
        <w:t xml:space="preserve">Ružići, Ružići 8, OIB: </w:t>
      </w:r>
      <w:r w:rsidR="00802205" w:rsidRPr="00802205">
        <w:t>82317184444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802205">
        <w:rPr>
          <w:b/>
          <w:lang w:val="pl-PL"/>
        </w:rPr>
        <w:t>8</w:t>
      </w:r>
      <w:r w:rsidR="00814FDD" w:rsidRPr="00FB0B18">
        <w:rPr>
          <w:b/>
          <w:lang w:val="pl-PL"/>
        </w:rPr>
        <w:t>:</w:t>
      </w:r>
      <w:r w:rsidR="00802205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802205">
        <w:t>BLAŽ GRADNJA</w:t>
      </w:r>
      <w:r w:rsidR="00802205" w:rsidRPr="00317FBA">
        <w:t xml:space="preserve"> j.d.o.o. </w:t>
      </w:r>
      <w:r w:rsidR="00802205">
        <w:t xml:space="preserve">Ružići, Ružići 8, OIB: </w:t>
      </w:r>
      <w:r w:rsidR="00802205" w:rsidRPr="00802205">
        <w:t>82317184444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CD3284">
        <w:rPr>
          <w:lang w:val="sv-SE"/>
        </w:rPr>
        <w:t>Blaž Tadić iz Ružići, Ružići 8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CD3284">
        <w:rPr>
          <w:lang w:val="sv-SE"/>
        </w:rPr>
        <w:t>Blaž Tadić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CD3284">
        <w:rPr>
          <w:lang w:val="sv-SE"/>
        </w:rPr>
        <w:t>Blažu Tadiću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3284">
        <w:t>18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CF1FFA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C9492F">
        <w:t>BLAŽ GRADNJA</w:t>
      </w:r>
      <w:r w:rsidR="00C9492F" w:rsidRPr="00317FBA">
        <w:t xml:space="preserve"> j.d.o.o. </w:t>
      </w:r>
      <w:r w:rsidR="00C9492F">
        <w:t>Ružići, Ružići 8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C9492F">
        <w:rPr>
          <w:lang w:val="sv-SE"/>
        </w:rPr>
        <w:t>Blaž Tadić iz Ružići, Ružići 8,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7ED1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446090">
      <w:t>Posl. broj: 4 St-647/2017-4</w:t>
    </w:r>
  </w:p>
  <w:p w:rsidRDefault="00707ED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446090">
      <w:t>647/2017-4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34676"/>
    <w:rsid w:val="001B237E"/>
    <w:rsid w:val="002534BF"/>
    <w:rsid w:val="00262377"/>
    <w:rsid w:val="00264035"/>
    <w:rsid w:val="002B627E"/>
    <w:rsid w:val="002D55AD"/>
    <w:rsid w:val="00317FBA"/>
    <w:rsid w:val="00333A6A"/>
    <w:rsid w:val="00395F29"/>
    <w:rsid w:val="003B74B1"/>
    <w:rsid w:val="003E00AF"/>
    <w:rsid w:val="00446090"/>
    <w:rsid w:val="0051365F"/>
    <w:rsid w:val="00554328"/>
    <w:rsid w:val="0059655A"/>
    <w:rsid w:val="005E3EB7"/>
    <w:rsid w:val="005E434E"/>
    <w:rsid w:val="00707ED1"/>
    <w:rsid w:val="0079454F"/>
    <w:rsid w:val="007D7A8F"/>
    <w:rsid w:val="00802205"/>
    <w:rsid w:val="00814FDD"/>
    <w:rsid w:val="00844FE0"/>
    <w:rsid w:val="00894ED5"/>
    <w:rsid w:val="008E4F58"/>
    <w:rsid w:val="00985388"/>
    <w:rsid w:val="00A560B4"/>
    <w:rsid w:val="00AF4620"/>
    <w:rsid w:val="00B17BB5"/>
    <w:rsid w:val="00C9492F"/>
    <w:rsid w:val="00CA0CBB"/>
    <w:rsid w:val="00CD3284"/>
    <w:rsid w:val="00CF1FFA"/>
    <w:rsid w:val="00D14604"/>
    <w:rsid w:val="00DF28E8"/>
    <w:rsid w:val="00E40DC9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ED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ED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ED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ED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07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ED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ED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ED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ED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St-647/2017</izvorni_sadrzaj>
    <derivirana_varijabla naziv="DomainObject.Predmet.OznakaBroj_1">St-647/2017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BLAŽ GRADNJA j.d.o.o. RUŽIĆI</izvorni_sadrzaj>
    <derivirana_varijabla naziv="DomainObject.Predmet.ProtustrankaFormated_1">  BLAŽ GRADNJA j.d.o.o. RUŽIĆI</derivirana_varijabla>
  </DomainObject.Predmet.ProtustrankaFormated>
  <DomainObject.Predmet.ProtustrankaFormatedOIB>
    <izvorni_sadrzaj>  BLAŽ GRADNJA j.d.o.o. RUŽIĆI, OIB 82317184444</izvorni_sadrzaj>
    <derivirana_varijabla naziv="DomainObject.Predmet.ProtustrankaFormatedOIB_1">  BLAŽ GRADNJA j.d.o.o. RUŽIĆI, OIB 82317184444</derivirana_varijabla>
  </DomainObject.Predmet.ProtustrankaFormatedOIB>
  <DomainObject.Predmet.ProtustrankaFormatedWithAdress>
    <izvorni_sadrzaj> BLAŽ GRADNJA j.d.o.o. RUŽIĆI, Ružići 8, 52440 Poreč</izvorni_sadrzaj>
    <derivirana_varijabla naziv="DomainObject.Predmet.ProtustrankaFormatedWithAdress_1"> BLAŽ GRADNJA j.d.o.o. RUŽIĆI, Ružići 8, 52440 Poreč</derivirana_varijabla>
  </DomainObject.Predmet.ProtustrankaFormatedWithAdress>
  <DomainObject.Predmet.ProtustrankaFormatedWithAdressOIB>
    <izvorni_sadrzaj> BLAŽ GRADNJA j.d.o.o. RUŽIĆI, OIB 82317184444, Ružići 8, 52440 Poreč</izvorni_sadrzaj>
    <derivirana_varijabla naziv="DomainObject.Predmet.ProtustrankaFormatedWithAdressOIB_1"> BLAŽ GRADNJA j.d.o.o. RUŽIĆI, OIB 82317184444, Ružići 8, 52440 Poreč</derivirana_varijabla>
  </DomainObject.Predmet.ProtustrankaFormatedWithAdressOIB>
  <DomainObject.Predmet.ProtustrankaWithAdress>
    <izvorni_sadrzaj>BLAŽ GRADNJA j.d.o.o. RUŽIĆI Ružići 8, 52440 Poreč</izvorni_sadrzaj>
    <derivirana_varijabla naziv="DomainObject.Predmet.ProtustrankaWithAdress_1">BLAŽ GRADNJA j.d.o.o. RUŽIĆI Ružići 8, 52440 Poreč</derivirana_varijabla>
  </DomainObject.Predmet.ProtustrankaWithAdress>
  <DomainObject.Predmet.ProtustrankaWithAdressOIB>
    <izvorni_sadrzaj>BLAŽ GRADNJA j.d.o.o. RUŽIĆI, OIB 82317184444, Ružići 8, 52440 Poreč</izvorni_sadrzaj>
    <derivirana_varijabla naziv="DomainObject.Predmet.ProtustrankaWithAdressOIB_1">BLAŽ GRADNJA j.d.o.o. RUŽIĆI, OIB 82317184444, Ružići 8, 52440 Poreč</derivirana_varijabla>
  </DomainObject.Predmet.ProtustrankaWithAdressOIB>
  <DomainObject.Predmet.ProtustrankaNazivFormated>
    <izvorni_sadrzaj>BLAŽ GRADNJA j.d.o.o. RUŽIĆI</izvorni_sadrzaj>
    <derivirana_varijabla naziv="DomainObject.Predmet.ProtustrankaNazivFormated_1">BLAŽ GRADNJA j.d.o.o. RUŽIĆI</derivirana_varijabla>
  </DomainObject.Predmet.ProtustrankaNazivFormated>
  <DomainObject.Predmet.ProtustrankaNazivFormatedOIB>
    <izvorni_sadrzaj>BLAŽ GRADNJA j.d.o.o. RUŽIĆI, OIB 82317184444</izvorni_sadrzaj>
    <derivirana_varijabla naziv="DomainObject.Predmet.ProtustrankaNazivFormatedOIB_1">BLAŽ GRADNJA j.d.o.o. RUŽIĆI, OIB 82317184444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50173.65</izvorni_sadrzaj>
    <derivirana_varijabla naziv="DomainObject.Predmet.TrenutnaVrijednost_1">50173.65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BLAŽ GRADNJA j.d.o.o. RUŽIĆI</item>
    </izvorni_sadrzaj>
    <derivirana_varijabla naziv="DomainObject.Predmet.ProtuStrankaListFormated_1">
      <item>BLAŽ GRADNJA j.d.o.o. RUŽIĆI</item>
    </derivirana_varijabla>
  </DomainObject.Predmet.ProtuStrankaListFormated>
  <DomainObject.Predmet.ProtuStrankaListFormatedOIB>
    <izvorni_sadrzaj>
      <item>BLAŽ GRADNJA j.d.o.o. RUŽIĆI, OIB 82317184444</item>
    </izvorni_sadrzaj>
    <derivirana_varijabla naziv="DomainObject.Predmet.ProtuStrankaListFormatedOIB_1">
      <item>BLAŽ GRADNJA j.d.o.o. RUŽIĆI, OIB 82317184444</item>
    </derivirana_varijabla>
  </DomainObject.Predmet.ProtuStrankaListFormatedOIB>
  <DomainObject.Predmet.ProtuStrankaListFormatedWithAdress>
    <izvorni_sadrzaj>
      <item>BLAŽ GRADNJA j.d.o.o. RUŽIĆI, Ružići 8, 52440 Poreč</item>
    </izvorni_sadrzaj>
    <derivirana_varijabla naziv="DomainObject.Predmet.ProtuStrankaListFormatedWithAdress_1">
      <item>BLAŽ GRADNJA j.d.o.o. RUŽIĆI, Ružići 8, 52440 Poreč</item>
    </derivirana_varijabla>
  </DomainObject.Predmet.ProtuStrankaListFormatedWithAdress>
  <DomainObject.Predmet.ProtuStrankaListFormatedWithAdressOIB>
    <izvorni_sadrzaj>
      <item>BLAŽ GRADNJA j.d.o.o. RUŽIĆI, OIB 82317184444, Ružići 8, 52440 Poreč</item>
    </izvorni_sadrzaj>
    <derivirana_varijabla naziv="DomainObject.Predmet.ProtuStrankaListFormatedWithAdressOIB_1">
      <item>BLAŽ GRADNJA j.d.o.o. RUŽIĆI, OIB 82317184444, Ružići 8, 52440 Poreč</item>
    </derivirana_varijabla>
  </DomainObject.Predmet.ProtuStrankaListFormatedWithAdressOIB>
  <DomainObject.Predmet.ProtuStrankaListNazivFormated>
    <izvorni_sadrzaj>
      <item>BLAŽ GRADNJA j.d.o.o. RUŽIĆI</item>
    </izvorni_sadrzaj>
    <derivirana_varijabla naziv="DomainObject.Predmet.ProtuStrankaListNazivFormated_1">
      <item>BLAŽ GRADNJA j.d.o.o. RUŽIĆI</item>
    </derivirana_varijabla>
  </DomainObject.Predmet.ProtuStrankaListNazivFormated>
  <DomainObject.Predmet.ProtuStrankaListNazivFormatedOIB>
    <izvorni_sadrzaj>
      <item>BLAŽ GRADNJA j.d.o.o. RUŽIĆI, OIB 82317184444</item>
    </izvorni_sadrzaj>
    <derivirana_varijabla naziv="DomainObject.Predmet.ProtuStrankaListNazivFormatedOIB_1">
      <item>BLAŽ GRADNJA j.d.o.o. RUŽIĆI, OIB 82317184444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BLAŽ GRADNJA j.d.o.o. RUŽIĆI</izvorni_sadrzaj>
    <derivirana_varijabla naziv="DomainObject.Predmet.ProtustrankaIDrugi_1">BLAŽ GRADNJA j.d.o.o. RUŽIĆI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BLAŽ GRADNJA j.d.o.o. RUŽIĆI, OIB 82317184444, Ružići 8, 52440 Poreč</izvorni_sadrzaj>
    <derivirana_varijabla naziv="DomainObject.Predmet.ProtustrankaIDrugiAdressOIB_1">BLAŽ GRADNJA j.d.o.o. RUŽIĆI, OIB 82317184444, Ružići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BLAŽ GRADNJA j.d.o.o. RUŽIĆI</item>
    </izvorni_sadrzaj>
    <derivirana_varijabla naziv="DomainObject.Predmet.SudioniciListNaziv_1">
      <item>FINANCIJSKA AGENCIJA, RC RIJEKA, PODRUŽNICA PULA, PULA</item>
      <item>BLAŽ GRADNJA j.d.o.o. RUŽIĆI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BLAŽ GRADNJA j.d.o.o. RUŽIĆI, OIB 82317184444, Ružići 8,52440 Poreč</item>
    </izvorni_sadrzaj>
    <derivirana_varijabla naziv="DomainObject.Predmet.SudioniciListAdressOIB_1">
      <item>FINANCIJSKA AGENCIJA, RC RIJEKA, PODRUŽNICA PULA, PULA, OIB 85821130368, F. Kurelca 8,51000 Rijeka</item>
      <item>BLAŽ GRADNJA j.d.o.o. RUŽIĆI, OIB 82317184444, Ružići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82317184444</item>
    </izvorni_sadrzaj>
    <derivirana_varijabla naziv="DomainObject.Predmet.SudioniciListNazivOIB_1">
      <item>, OIB 85821130368</item>
      <item>, OIB 82317184444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3FB13A-AADC-4AF5-B632-F12D656C56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2967</properties:Characters>
  <properties:Lines>82</properties:Lines>
  <properties:Paragraphs>42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2017-12-18T09:28:00Z</dcterms:created>
  <dc:creator>Jasmina Matika</dc:creator>
  <cp:lastModifiedBy>Sanja Prodan</cp:lastModifiedBy>
  <cp:lastPrinted>2017-12-18T09:33:00Z</cp:lastPrinted>
  <dcterms:modified xmlns:xsi="http://www.w3.org/2001/XMLSchema-instance" xsi:type="dcterms:W3CDTF">2017-12-18T09:34:00Z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