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1431" w14:paraId="3be143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0355F">
        <w:t>1582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60A2A">
        <w:t>24</w:t>
      </w:r>
      <w:r w:rsidR="00786675">
        <w:t xml:space="preserve">. srpnja 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0355F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A0355F">
        <w:t xml:space="preserve">ALOI CONVIE d.o.o., Sesvete, Selska cesta 23, OIB </w:t>
      </w:r>
      <w:r w:rsidR="00A0355F" w:rsidRPr="00A0355F">
        <w:t>64075825241</w:t>
      </w:r>
      <w:r w:rsidR="00830DE3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A0355F">
        <w:t>160.772,33</w:t>
      </w:r>
      <w:r w:rsidR="00E01DD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60A2A">
        <w:t>24</w:t>
      </w:r>
      <w:r w:rsidR="0022460C">
        <w:t>. srpnja</w:t>
      </w:r>
      <w:r w:rsidR="00E602E5">
        <w:t xml:space="preserve">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4A591A">
        <w:t>,v.r.</w:t>
      </w:r>
      <w:r w:rsidR="00997C6E">
        <w:t xml:space="preserve"> </w:t>
      </w:r>
    </w:p>
    <w:p w:rsidRDefault="004A591A" w:rsidP="007D25E4" w:rsidR="004A591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A591A" w:rsidP="007D25E4" w:rsidR="004A591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BF0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2460C"/>
    <w:rsid w:val="00230A63"/>
    <w:rsid w:val="00231274"/>
    <w:rsid w:val="00241E5A"/>
    <w:rsid w:val="00263D6D"/>
    <w:rsid w:val="00264D19"/>
    <w:rsid w:val="00297E94"/>
    <w:rsid w:val="002A51C3"/>
    <w:rsid w:val="00304E9A"/>
    <w:rsid w:val="00325398"/>
    <w:rsid w:val="00371DD2"/>
    <w:rsid w:val="0038246E"/>
    <w:rsid w:val="003D35F9"/>
    <w:rsid w:val="003E3A15"/>
    <w:rsid w:val="00404E04"/>
    <w:rsid w:val="00413F4C"/>
    <w:rsid w:val="00470CDA"/>
    <w:rsid w:val="0048623D"/>
    <w:rsid w:val="004A591A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6967"/>
    <w:rsid w:val="00657B8E"/>
    <w:rsid w:val="00693392"/>
    <w:rsid w:val="006D6A09"/>
    <w:rsid w:val="0073619E"/>
    <w:rsid w:val="007574B5"/>
    <w:rsid w:val="00786675"/>
    <w:rsid w:val="00790BAE"/>
    <w:rsid w:val="007B5AFD"/>
    <w:rsid w:val="007C4E36"/>
    <w:rsid w:val="007D5A5D"/>
    <w:rsid w:val="007F12D4"/>
    <w:rsid w:val="008155EE"/>
    <w:rsid w:val="0082099E"/>
    <w:rsid w:val="00830DE3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0355F"/>
    <w:rsid w:val="00A71431"/>
    <w:rsid w:val="00A84C69"/>
    <w:rsid w:val="00AA07DD"/>
    <w:rsid w:val="00AC4528"/>
    <w:rsid w:val="00AD027A"/>
    <w:rsid w:val="00AD7FE7"/>
    <w:rsid w:val="00B73EDD"/>
    <w:rsid w:val="00B8209B"/>
    <w:rsid w:val="00B82F18"/>
    <w:rsid w:val="00BF240D"/>
    <w:rsid w:val="00C25912"/>
    <w:rsid w:val="00C364FE"/>
    <w:rsid w:val="00C73B1E"/>
    <w:rsid w:val="00C836B9"/>
    <w:rsid w:val="00C958E9"/>
    <w:rsid w:val="00CB0338"/>
    <w:rsid w:val="00CE7362"/>
    <w:rsid w:val="00D01B78"/>
    <w:rsid w:val="00D60A2A"/>
    <w:rsid w:val="00D66226"/>
    <w:rsid w:val="00E01DD4"/>
    <w:rsid w:val="00E16171"/>
    <w:rsid w:val="00E26BFC"/>
    <w:rsid w:val="00E5092D"/>
    <w:rsid w:val="00E602E5"/>
    <w:rsid w:val="00E9307B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A5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St-1582/2018</izvorni_sadrzaj>
    <derivirana_varijabla naziv="DomainObject.Predmet.OznakaBroj_1">St-1582/2018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ALOI CONVIE d.o.o. zastupanog po punomoćniku Maja Tojagić</izvorni_sadrzaj>
    <derivirana_varijabla naziv="DomainObject.Predmet.ProtustrankaFormated_1">  ALOI CONVIE d.o.o. zastupanog po punomoćniku Maja Tojagić</derivirana_varijabla>
  </DomainObject.Predmet.ProtustrankaFormated>
  <DomainObject.Predmet.ProtustrankaFormatedOIB>
    <izvorni_sadrzaj>  ALOI CONVIE d.o.o., OIB 64075825241 zastupanog po punomoćniku Maja Tojagić</izvorni_sadrzaj>
    <derivirana_varijabla naziv="DomainObject.Predmet.ProtustrankaFormatedOIB_1">  ALOI CONVIE d.o.o., OIB 64075825241 zastupanog po punomoćniku Maja Tojagić</derivirana_varijabla>
  </DomainObject.Predmet.ProtustrankaFormatedOIB>
  <DomainObject.Predmet.ProtustrankaFormatedWithAdress>
    <izvorni_sadrzaj> ALOI CONVIE d.o.o., Selska cesta 23, 10360 Sesvete zastupanog po punomoćniku Maja Tojagić</izvorni_sadrzaj>
    <derivirana_varijabla naziv="DomainObject.Predmet.ProtustrankaFormatedWithAdress_1"> ALOI CONVIE d.o.o., Selska cesta 23, 10360 Sesvete zastupanog po punomoćniku Maja Tojagić</derivirana_varijabla>
  </DomainObject.Predmet.ProtustrankaFormatedWithAdress>
  <DomainObject.Predmet.ProtustrankaFormatedWithAdressOIB>
    <izvorni_sadrzaj> ALOI CONVIE d.o.o., OIB 64075825241, Selska cesta 23, 10360 Sesvete zastupanog po punomoćniku Maja Tojagić</izvorni_sadrzaj>
    <derivirana_varijabla naziv="DomainObject.Predmet.ProtustrankaFormatedWithAdressOIB_1"> ALOI CONVIE d.o.o., OIB 64075825241, Selska cesta 23, 10360 Sesvete zastupanog po punomoćniku Maja Tojagić</derivirana_varijabla>
  </DomainObject.Predmet.ProtustrankaFormatedWithAdressOIB>
  <DomainObject.Predmet.ProtustrankaWithAdress>
    <izvorni_sadrzaj>ALOI CONVIE d.o.o. Selska cesta 23, 10360 Sesvete</izvorni_sadrzaj>
    <derivirana_varijabla naziv="DomainObject.Predmet.ProtustrankaWithAdress_1">ALOI CONVIE d.o.o. Selska cesta 23, 10360 Sesvete</derivirana_varijabla>
  </DomainObject.Predmet.ProtustrankaWithAdress>
  <DomainObject.Predmet.ProtustrankaWithAdressOIB>
    <izvorni_sadrzaj>ALOI CONVIE d.o.o., OIB 64075825241, Selska cesta 23, 10360 Sesvete</izvorni_sadrzaj>
    <derivirana_varijabla naziv="DomainObject.Predmet.ProtustrankaWithAdressOIB_1">ALOI CONVIE d.o.o., OIB 64075825241, Selska cesta 23, 10360 Sesvete</derivirana_varijabla>
  </DomainObject.Predmet.ProtustrankaWithAdressOIB>
  <DomainObject.Predmet.ProtustrankaNazivFormated>
    <izvorni_sadrzaj>ALOI CONVIE d.o.o.</izvorni_sadrzaj>
    <derivirana_varijabla naziv="DomainObject.Predmet.ProtustrankaNazivFormated_1">ALOI CONVIE d.o.o.</derivirana_varijabla>
  </DomainObject.Predmet.ProtustrankaNazivFormated>
  <DomainObject.Predmet.ProtustrankaNazivFormatedOIB>
    <izvorni_sadrzaj>ALOI CONVIE d.o.o., OIB 64075825241</izvorni_sadrzaj>
    <derivirana_varijabla naziv="DomainObject.Predmet.ProtustrankaNazivFormatedOIB_1">ALOI CONVIE d.o.o., OIB 64075825241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ALOI CONVIE d.o.o. zastupanog po punomoćniku Maja Tojagić</item>
    </izvorni_sadrzaj>
    <derivirana_varijabla naziv="DomainObject.Predmet.ProtuStrankaListFormated_1">
      <item>ALOI CONVIE d.o.o. zastupanog po punomoćniku Maja Tojagić</item>
    </derivirana_varijabla>
  </DomainObject.Predmet.ProtuStrankaListFormated>
  <DomainObject.Predmet.ProtuStrankaListFormatedOIB>
    <izvorni_sadrzaj>
      <item>ALOI CONVIE d.o.o., OIB 64075825241 zastupanog po punomoćniku Maja Tojagić</item>
    </izvorni_sadrzaj>
    <derivirana_varijabla naziv="DomainObject.Predmet.ProtuStrankaListFormatedOIB_1">
      <item>ALOI CONVIE d.o.o., OIB 64075825241 zastupanog po punomoćniku Maja Tojagić</item>
    </derivirana_varijabla>
  </DomainObject.Predmet.ProtuStrankaListFormatedOIB>
  <DomainObject.Predmet.ProtuStrankaListFormatedWithAdress>
    <izvorni_sadrzaj>
      <item>ALOI CONVIE d.o.o., Selska cesta 23, 10360 Sesvete zastupanog po punomoćniku Maja Tojagić</item>
    </izvorni_sadrzaj>
    <derivirana_varijabla naziv="DomainObject.Predmet.ProtuStrankaListFormatedWithAdress_1">
      <item>ALOI CONVIE d.o.o., Selska cesta 23, 10360 Sesvete zastupanog po punomoćniku Maja Tojagić</item>
    </derivirana_varijabla>
  </DomainObject.Predmet.ProtuStrankaListFormatedWithAdress>
  <DomainObject.Predmet.ProtuStrankaListFormatedWithAdressOIB>
    <izvorni_sadrzaj>
      <item>ALOI CONVIE d.o.o., OIB 64075825241, Selska cesta 23, 10360 Sesvete zastupanog po punomoćniku Maja Tojagić</item>
    </izvorni_sadrzaj>
    <derivirana_varijabla naziv="DomainObject.Predmet.ProtuStrankaListFormatedWithAdressOIB_1">
      <item>ALOI CONVIE d.o.o., OIB 64075825241, Selska cesta 23, 10360 Sesvete zastupanog po punomoćniku Maja Tojagić</item>
    </derivirana_varijabla>
  </DomainObject.Predmet.ProtuStrankaListFormatedWithAdressOIB>
  <DomainObject.Predmet.ProtuStrankaListNazivFormated>
    <izvorni_sadrzaj>
      <item>ALOI CONVIE d.o.o.</item>
    </izvorni_sadrzaj>
    <derivirana_varijabla naziv="DomainObject.Predmet.ProtuStrankaListNazivFormated_1">
      <item>ALOI CONVIE d.o.o.</item>
    </derivirana_varijabla>
  </DomainObject.Predmet.ProtuStrankaListNazivFormated>
  <DomainObject.Predmet.ProtuStrankaListNazivFormatedOIB>
    <izvorni_sadrzaj>
      <item>ALOI CONVIE d.o.o., OIB 64075825241</item>
    </izvorni_sadrzaj>
    <derivirana_varijabla naziv="DomainObject.Predmet.ProtuStrankaListNazivFormatedOIB_1">
      <item>ALOI CONVIE d.o.o., OIB 64075825241</item>
    </derivirana_varijabla>
  </DomainObject.Predmet.ProtuStrankaListNazivFormatedOIB>
  <DomainObject.Predmet.OstaliListFormated>
    <izvorni_sadrzaj>
      <item>Maja Tojagić punomoćnica sudionika u postupku ALOI CONVIE d.o.o.</item>
    </izvorni_sadrzaj>
    <derivirana_varijabla naziv="DomainObject.Predmet.OstaliListFormated_1">
      <item>Maja Tojagić punomoćnica sudionika u postupku ALOI CONVIE d.o.o.</item>
    </derivirana_varijabla>
  </DomainObject.Predmet.OstaliListFormated>
  <DomainObject.Predmet.OstaliListFormatedOIB>
    <izvorni_sadrzaj>
      <item>Maja Tojagić, OIB 18066158779 punomoćnica sudionika u postupku ALOI CONVIE d.o.o.</item>
    </izvorni_sadrzaj>
    <derivirana_varijabla naziv="DomainObject.Predmet.OstaliListFormatedOIB_1">
      <item>Maja Tojagić, OIB 18066158779 punomoćnica sudionika u postupku ALOI CONVIE d.o.o.</item>
    </derivirana_varijabla>
  </DomainObject.Predmet.OstaliListFormatedOIB>
  <DomainObject.Predmet.OstaliListFormatedWithAdress>
    <izvorni_sadrzaj>
      <item>Maja Tojagić, Selska 23, 10360 Sesvete punomoćnica sudionika u postupku ALOI CONVIE d.o.o.</item>
    </izvorni_sadrzaj>
    <derivirana_varijabla naziv="DomainObject.Predmet.OstaliListFormatedWithAdress_1">
      <item>Maja Tojagić, Selska 23, 10360 Sesvete punomoćnica sudionika u postupku ALOI CONVIE d.o.o.</item>
    </derivirana_varijabla>
  </DomainObject.Predmet.OstaliListFormatedWithAdress>
  <DomainObject.Predmet.OstaliListFormatedWithAdressOIB>
    <izvorni_sadrzaj>
      <item>Maja Tojagić, OIB 18066158779, Selska 23, 10360 Sesvete punomoćnica sudionika u postupku ALOI CONVIE d.o.o.</item>
    </izvorni_sadrzaj>
    <derivirana_varijabla naziv="DomainObject.Predmet.OstaliListFormatedWithAdressOIB_1">
      <item>Maja Tojagić, OIB 18066158779, Selska 23, 10360 Sesvete punomoćnica sudionika u postupku ALOI CONVIE d.o.o.</item>
    </derivirana_varijabla>
  </DomainObject.Predmet.OstaliListFormatedWithAdressOIB>
  <DomainObject.Predmet.OstaliListNazivFormated>
    <izvorni_sadrzaj>
      <item>Maja Tojagić</item>
    </izvorni_sadrzaj>
    <derivirana_varijabla naziv="DomainObject.Predmet.OstaliListNazivFormated_1">
      <item>Maja Tojagić</item>
    </derivirana_varijabla>
  </DomainObject.Predmet.OstaliListNazivFormated>
  <DomainObject.Predmet.OstaliListNazivFormatedOIB>
    <izvorni_sadrzaj>
      <item>Maja Tojagić, OIB 18066158779</item>
    </izvorni_sadrzaj>
    <derivirana_varijabla naziv="DomainObject.Predmet.OstaliListNazivFormatedOIB_1">
      <item>Maja Tojagić, OIB 18066158779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ALOI CONVIE d.o.o.</izvorni_sadrzaj>
    <derivirana_varijabla naziv="DomainObject.Predmet.ProtustrankaIDrugi_1">ALOI CONVIE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ALOI CONVIE d.o.o., OIB 64075825241, Selska cesta 23, 10360 Sesvete</izvorni_sadrzaj>
    <derivirana_varijabla naziv="DomainObject.Predmet.ProtustrankaIDrugiAdressOIB_1">ALOI CONVIE d.o.o., OIB 64075825241, Selska cesta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ALOI CONVIE d.o.o.</item>
      <item>FINA Regionalni centar Zagreb</item>
      <item>Maja Tojagić</item>
    </izvorni_sadrzaj>
    <derivirana_varijabla naziv="DomainObject.Predmet.SudioniciListNaziv_1">
      <item>ALOI CONVIE d.o.o.</item>
      <item>FINA Regionalni centar Zagreb</item>
      <item>Maja Tojagić</item>
    </derivirana_varijabla>
  </DomainObject.Predmet.SudioniciListNaziv>
  <DomainObject.Predmet.SudioniciListAdressOIB>
    <izvorni_sadrzaj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izvorni_sadrzaj>
    <derivirana_varijabla naziv="DomainObject.Predmet.SudioniciListAdressOIB_1">
      <item>ALOI CONVIE d.o.o., OIB 64075825241, Selska cesta 23,10360 Sesvete</item>
      <item>FINA Regionalni centar Zagreb, OIB 85821130368, Trg svibanjskih žrtava 1995. 1,10000 Zagreb</item>
      <item>Maja Tojagić, OIB 18066158779, Selska 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64075825241</item>
      <item>, OIB 85821130368</item>
      <item>, OIB 18066158779</item>
    </izvorni_sadrzaj>
    <derivirana_varijabla naziv="DomainObject.Predmet.SudioniciListNazivOIB_1">
      <item>, OIB 64075825241</item>
      <item>, OIB 85821130368</item>
      <item>, OIB 18066158779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1324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2018-07-24T09:15:00Z</dcterms:created>
  <dc:creator>ilukac</dc:creator>
  <cp:lastModifiedBy>Višnja Svečak</cp:lastModifiedBy>
  <cp:lastPrinted>2018-07-24T09:15:00Z</cp:lastPrinted>
  <dcterms:modified xmlns:xsi="http://www.w3.org/2001/XMLSchema-instance" xsi:type="dcterms:W3CDTF">2018-07-24T09:16:00Z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1582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