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385b" w14:paraId="c74385b" w:rsidRDefault="00727BD4" w:rsidP="00727BD4" w:rsidR="00727BD4">
      <w:pPr>
        <w:jc w:val="right"/>
        <w:outlineLvl w:val="0"/>
        <w15:collapsed w:val="false"/>
      </w:pPr>
      <w:bookmarkStart w:name="_GoBack" w:id="0"/>
      <w:bookmarkEnd w:id="0"/>
      <w:r>
        <w:t>Poslovni broj: 1 St-701/16-3</w:t>
      </w:r>
    </w:p>
    <w:p w:rsidRDefault="00727BD4" w:rsidP="00727BD4" w:rsidR="00727BD4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BD4" w:rsidP="00727BD4" w:rsidR="00727BD4">
      <w:pPr>
        <w:pStyle w:val="Bezproreda"/>
      </w:pPr>
      <w:r>
        <w:t xml:space="preserve">         REPUBLIKA HRVATSKA</w:t>
      </w:r>
    </w:p>
    <w:p w:rsidRDefault="00727BD4" w:rsidP="00727BD4" w:rsidR="00727BD4">
      <w:pPr>
        <w:pStyle w:val="Bezproreda"/>
      </w:pPr>
      <w:r>
        <w:t xml:space="preserve"> TRGOVAČKI SUD U VARAŽDINU</w:t>
      </w:r>
    </w:p>
    <w:p w:rsidRDefault="00727BD4" w:rsidP="00727BD4" w:rsidR="00727BD4">
      <w:pPr>
        <w:pStyle w:val="Bezproreda"/>
      </w:pPr>
      <w:r>
        <w:t xml:space="preserve">         B. Radić 2</w:t>
      </w:r>
    </w:p>
    <w:p w:rsidRDefault="00727BD4" w:rsidP="00727BD4" w:rsidR="00727BD4"/>
    <w:p w:rsidRDefault="00727BD4" w:rsidP="00727BD4" w:rsidR="00727BD4" w:rsidRPr="00727BD4">
      <w:pPr>
        <w:jc w:val="both"/>
        <w:rPr>
          <w:lang w:val="en-US"/>
        </w:rPr>
      </w:pPr>
      <w: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SKYVIEW j.d.o.o., OIB: 45612125600 sa sjedištem u Donji </w:t>
      </w:r>
      <w:proofErr w:type="spellStart"/>
      <w:r>
        <w:t>Kneginec</w:t>
      </w:r>
      <w:proofErr w:type="spellEnd"/>
      <w:r>
        <w:t>, Braće Radića 18, 42204 Turčin, dana 2. svibnja 2016. godine, temeljem čl. 430. Stečajnog zakona ("Narodne novine" 71/15, u daljnjem tekstu SZ) objavljuje slijedeći</w:t>
      </w:r>
    </w:p>
    <w:p w:rsidRDefault="00727BD4" w:rsidP="00727BD4" w:rsidR="00727BD4" w:rsidRPr="00727B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27BD4" w:rsidP="00727BD4" w:rsidR="00727BD4" w:rsidRPr="00727BD4">
      <w:pPr>
        <w:jc w:val="both"/>
        <w:rPr>
          <w:lang w:val="en-US"/>
        </w:rPr>
      </w:pPr>
      <w:r>
        <w:tab/>
        <w:t xml:space="preserve">I/ Utvrđuje se da ukupni iznos evidentiranog duga dužnika SKYVIEW j.d.o.o., OIB: 45612125600 sa sjedištem u Donji </w:t>
      </w:r>
      <w:proofErr w:type="spellStart"/>
      <w:r>
        <w:t>Kneginec</w:t>
      </w:r>
      <w:proofErr w:type="spellEnd"/>
      <w:r>
        <w:t>, Braće Radića 18, 42204 Turčin, iznosi 28.532,22 kn.</w:t>
      </w:r>
    </w:p>
    <w:p w:rsidRDefault="00727BD4" w:rsidP="00727BD4" w:rsidR="00727BD4">
      <w:pPr>
        <w:jc w:val="both"/>
      </w:pPr>
      <w:r>
        <w:tab/>
        <w:t xml:space="preserve">II/ Poziva se osoba ovlaštena za zastupanje dužnika Davor </w:t>
      </w:r>
      <w:proofErr w:type="spellStart"/>
      <w:r>
        <w:t>Cupar</w:t>
      </w:r>
      <w:proofErr w:type="spellEnd"/>
      <w:r>
        <w:t xml:space="preserve">, OIB: 19152973250, Varaždin </w:t>
      </w:r>
      <w:proofErr w:type="spellStart"/>
      <w:r>
        <w:t>Breg</w:t>
      </w:r>
      <w:proofErr w:type="spellEnd"/>
      <w:r>
        <w:t xml:space="preserve">, </w:t>
      </w:r>
      <w:proofErr w:type="spellStart"/>
      <w:r>
        <w:t>Halić</w:t>
      </w:r>
      <w:proofErr w:type="spellEnd"/>
      <w:r>
        <w:t xml:space="preserve"> 306,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27BD4" w:rsidP="00727BD4" w:rsidR="00727BD4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27BD4" w:rsidP="00727BD4" w:rsidR="00727BD4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27BD4" w:rsidP="00727BD4" w:rsidR="00727BD4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727BD4" w:rsidP="00727BD4" w:rsidR="00727BD4">
      <w:pPr>
        <w:jc w:val="center"/>
        <w:outlineLvl w:val="0"/>
      </w:pPr>
      <w:r>
        <w:t>Obrazloženje</w:t>
      </w:r>
    </w:p>
    <w:p w:rsidRDefault="00727BD4" w:rsidP="00727BD4" w:rsidR="00727BD4">
      <w:pPr>
        <w:jc w:val="both"/>
        <w:outlineLvl w:val="0"/>
      </w:pPr>
      <w:r>
        <w:tab/>
        <w:t xml:space="preserve">Dana 28. travnja 2016. godine, predlagatelj Financijska agencija, Regionalni centar Zagreb Podružnica Varaždin, podnio je prijedlog  za otvaranje stečajnog postupka nad dužnikom SKYVIEW j.d.o.o., OIB: 45612125600 sa sjedištem u Donji </w:t>
      </w:r>
      <w:proofErr w:type="spellStart"/>
      <w:r>
        <w:t>Kneginec</w:t>
      </w:r>
      <w:proofErr w:type="spellEnd"/>
      <w:r>
        <w:t>, Braće Radića 18, 42204 Turčin, navodeći da dužnik na dan 25. travnja 2016. u Očevidniku redoslijeda osnova za plaćanje ima evidentirane neizvršene osnove za plaćanje u ukupnom iznosu od 28.532,22 kn te da dužnik nema zaposlenih.</w:t>
      </w:r>
    </w:p>
    <w:p w:rsidRDefault="00727BD4" w:rsidP="00727BD4" w:rsidR="00727BD4">
      <w:pPr>
        <w:jc w:val="both"/>
        <w:outlineLvl w:val="0"/>
      </w:pPr>
      <w:r>
        <w:tab/>
        <w:t>Stoga je sud sukladno čl. 430. i 431. SZ-a, odlučio kao u izreci.</w:t>
      </w:r>
    </w:p>
    <w:p w:rsidRDefault="00727BD4" w:rsidP="00727BD4" w:rsidR="00727BD4">
      <w:pPr>
        <w:jc w:val="center"/>
        <w:outlineLvl w:val="0"/>
      </w:pPr>
      <w:r>
        <w:t>U Varaždinu, 2. svibnja 2016. godine.</w:t>
      </w:r>
    </w:p>
    <w:p w:rsidRDefault="00727BD4" w:rsidP="00727BD4" w:rsidR="00727BD4">
      <w:pPr>
        <w:jc w:val="center"/>
        <w:outlineLvl w:val="0"/>
      </w:pPr>
    </w:p>
    <w:p w:rsidRDefault="00727BD4" w:rsidP="00727BD4" w:rsidR="00727BD4">
      <w:pPr>
        <w:jc w:val="center"/>
        <w:outlineLvl w:val="0"/>
      </w:pPr>
      <w:r>
        <w:tab/>
      </w:r>
      <w:r>
        <w:tab/>
      </w:r>
      <w:r>
        <w:tab/>
      </w:r>
      <w:r>
        <w:tab/>
      </w:r>
    </w:p>
    <w:p w:rsidRDefault="00727BD4" w:rsidP="00727BD4" w:rsidR="00727BD4">
      <w:pPr>
        <w:ind w:firstLine="720" w:left="3600"/>
        <w:jc w:val="center"/>
        <w:outlineLvl w:val="0"/>
      </w:pPr>
      <w:r>
        <w:t>Sudska savjetnica</w:t>
      </w:r>
    </w:p>
    <w:p w:rsidRDefault="00727BD4" w:rsidP="00727BD4" w:rsidR="00727BD4">
      <w:pPr>
        <w:ind w:firstLine="720" w:left="3600"/>
        <w:jc w:val="center"/>
        <w:outlineLvl w:val="0"/>
      </w:pPr>
      <w:r>
        <w:t xml:space="preserve">  Janja Topol</w:t>
      </w:r>
    </w:p>
    <w:p w:rsidRDefault="00727BD4" w:rsidP="00727BD4" w:rsidR="00727BD4">
      <w:pPr>
        <w:ind w:firstLine="720" w:left="3600"/>
        <w:jc w:val="center"/>
        <w:outlineLvl w:val="0"/>
      </w:pPr>
    </w:p>
    <w:p w:rsidRDefault="00727BD4" w:rsidP="00727BD4" w:rsidR="00727BD4">
      <w:pPr>
        <w:outlineLvl w:val="0"/>
      </w:pPr>
    </w:p>
    <w:p w:rsidRDefault="00727BD4" w:rsidP="00727BD4" w:rsidR="00727BD4">
      <w:pPr>
        <w:outlineLvl w:val="0"/>
      </w:pPr>
      <w:r>
        <w:t>DNA:</w:t>
      </w:r>
    </w:p>
    <w:p w:rsidRDefault="00727BD4" w:rsidP="00727BD4" w:rsidR="00727BD4">
      <w:pPr>
        <w:rPr>
          <w:lang w:val="en-US"/>
        </w:rPr>
      </w:pPr>
    </w:p>
    <w:p w:rsidRDefault="00727BD4" w:rsidP="00727BD4" w:rsidR="00727BD4">
      <w:r>
        <w:t>- e-Oglasna ploča suda</w:t>
      </w:r>
    </w:p>
    <w:p w:rsidRDefault="00727BD4" w:rsidP="00727BD4" w:rsidR="00727BD4"/>
    <w:p w:rsidRDefault="00727BD4" w:rsidP="00727BD4" w:rsidR="00727BD4"/>
    <w:p w:rsidRDefault="00727BD4" w:rsidP="00727BD4" w:rsidR="00727BD4"/>
    <w:p w:rsidRDefault="00727BD4" w:rsidP="00727BD4" w:rsidR="00727BD4"/>
    <w:p w:rsidRDefault="00AE649C" w:rsidP="00FA5B5E" w:rsidR="00AE649C" w:rsidRPr="00B76F3C">
      <w:pPr>
        <w:pStyle w:val="Naslov3"/>
      </w:pPr>
    </w:p>
    <w:p w:rsidRDefault="00727B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BD4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40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St-701/2016-3</izvorni_sadrzaj>
    <derivirana_varijabla naziv="DomainObject.Oznaka_1">St-701/2016-3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SKYVIEW jednostavno društvo s ograničenom odgovornošću za fotografiranje i snimanje iz zraka</izvorni_sadrzaj>
    <derivirana_varijabla naziv="DomainObject.Predmet.ProtustrankaFormated_1">  SKYVIEW jednostavno društvo s ograničenom odgovornošću za fotografiranje i snimanje iz zraka</derivirana_varijabla>
  </DomainObject.Predmet.ProtustrankaFormated>
  <DomainObject.Predmet.ProtustrankaFormatedOIB>
    <izvorni_sadrzaj>  SKYVIEW jednostavno društvo s ograničenom odgovornošću za fotografiranje i snimanje iz zraka, OIB 45612125600</izvorni_sadrzaj>
    <derivirana_varijabla naziv="DomainObject.Predmet.ProtustrankaFormatedOIB_1">  SKYVIEW jednostavno društvo s ograničenom odgovornošću za fotografiranje i snimanje iz zraka, OIB 45612125600</derivirana_varijabla>
  </DomainObject.Predmet.ProtustrankaFormatedOIB>
  <DomainObject.Predmet.ProtustrankaFormatedWithAdress>
    <izvorni_sadrzaj> SKYVIEW jednostavno društvo s ograničenom odgovornošću za fotografiranje i snimanje iz zraka, Braće Radića 18, 42204 Donji Kneginec</izvorni_sadrzaj>
    <derivirana_varijabla naziv="DomainObject.Predmet.ProtustrankaFormatedWithAdress_1"> SKYVIEW jednostavno društvo s ograničenom odgovornošću za fotografiranje i snimanje iz zraka, Braće Radića 18, 42204 Donji Kneginec</derivirana_varijabla>
  </DomainObject.Predmet.ProtustrankaFormatedWithAdress>
  <DomainObject.Predmet.ProtustrankaFormatedWithAdressOIB>
    <izvorni_sadrzaj> SKYVIEW jednostavno društvo s ograničenom odgovornošću za fotografiranje i snimanje iz zraka, OIB 45612125600, Braće Radića 18, 42204 Donji Kneginec</izvorni_sadrzaj>
    <derivirana_varijabla naziv="DomainObject.Predmet.ProtustrankaFormatedWithAdressOIB_1"> SKYVIEW jednostavno društvo s ograničenom odgovornošću za fotografiranje i snimanje iz zraka, OIB 45612125600, Braće Radića 18, 42204 Donji Kneginec</derivirana_varijabla>
  </DomainObject.Predmet.ProtustrankaFormatedWithAdressOIB>
  <DomainObject.Predmet.ProtustrankaWithAdress>
    <izvorni_sadrzaj>SKYVIEW jednostavno društvo s ograničenom odgovornošću za fotografiranje i snimanje iz zraka Braće Radića 18, 42204 Donji Kneginec</izvorni_sadrzaj>
    <derivirana_varijabla naziv="DomainObject.Predmet.ProtustrankaWithAdress_1">SKYVIEW jednostavno društvo s ograničenom odgovornošću za fotografiranje i snimanje iz zraka Braće Radića 18, 42204 Donji Kneginec</derivirana_varijabla>
  </DomainObject.Predmet.ProtustrankaWithAdress>
  <DomainObject.Predmet.ProtustrankaWithAdressOIB>
    <izvorni_sadrzaj>SKYVIEW jednostavno društvo s ograničenom odgovornošću za fotografiranje i snimanje iz zraka, OIB 45612125600, Braće Radića 18, 42204 Donji Kneginec</izvorni_sadrzaj>
    <derivirana_varijabla naziv="DomainObject.Predmet.ProtustrankaWithAdressOIB_1">SKYVIEW jednostavno društvo s ograničenom odgovornošću za fotografiranje i snimanje iz zraka, OIB 45612125600, Braće Radića 18, 42204 Donji Kneginec</derivirana_varijabla>
  </DomainObject.Predmet.ProtustrankaWithAdressOIB>
  <DomainObject.Predmet.ProtustrankaNazivFormated>
    <izvorni_sadrzaj>SKYVIEW jednostavno društvo s ograničenom odgovornošću za fotografiranje i snimanje iz zraka</izvorni_sadrzaj>
    <derivirana_varijabla naziv="DomainObject.Predmet.ProtustrankaNazivFormated_1">SKYVIEW jednostavno društvo s ograničenom odgovornošću za fotografiranje i snimanje iz zraka</derivirana_varijabla>
  </DomainObject.Predmet.ProtustrankaNazivFormated>
  <DomainObject.Predmet.ProtustrankaNazivFormatedOIB>
    <izvorni_sadrzaj>SKYVIEW jednostavno društvo s ograničenom odgovornošću za fotografiranje i snimanje iz zraka, OIB 45612125600</izvorni_sadrzaj>
    <derivirana_varijabla naziv="DomainObject.Predmet.ProtustrankaNazivFormatedOIB_1">SKYVIEW jednostavno društvo s ograničenom odgovornošću za fotografiranje i snimanje iz zraka, OIB 45612125600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28532.22</izvorni_sadrzaj>
    <derivirana_varijabla naziv="DomainObject.Predmet.TrenutnaVrijednost_1">28532.22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SKYVIEW jednostavno društvo s ograničenom odgovornošću za fotografiranje i snimanje iz zraka</item>
    </izvorni_sadrzaj>
    <derivirana_varijabla naziv="DomainObject.Predmet.ProtuStrankaListFormated_1">
      <item>SKYVIEW jednostavno društvo s ograničenom odgovornošću za fotografiranje i snimanje iz zraka</item>
    </derivirana_varijabla>
  </DomainObject.Predmet.ProtuStrankaListFormated>
  <DomainObject.Predmet.ProtuStrankaListFormatedOIB>
    <izvorni_sadrzaj>
      <item>SKYVIEW jednostavno društvo s ograničenom odgovornošću za fotografiranje i snimanje iz zraka, OIB 45612125600</item>
    </izvorni_sadrzaj>
    <derivirana_varijabla naziv="DomainObject.Predmet.ProtuStrankaListFormatedOIB_1">
      <item>SKYVIEW jednostavno društvo s ograničenom odgovornošću za fotografiranje i snimanje iz zraka, OIB 45612125600</item>
    </derivirana_varijabla>
  </DomainObject.Predmet.ProtuStrankaListFormatedOIB>
  <DomainObject.Predmet.ProtuStrankaListFormatedWithAdress>
    <izvorni_sadrzaj>
      <item>SKYVIEW jednostavno društvo s ograničenom odgovornošću za fotografiranje i snimanje iz zraka, Braće Radića 18, 42204 Donji Kneginec</item>
    </izvorni_sadrzaj>
    <derivirana_varijabla naziv="DomainObject.Predmet.ProtuStrankaListFormatedWithAdress_1">
      <item>SKYVIEW jednostavno društvo s ograničenom odgovornošću za fotografiranje i snimanje iz zraka, Braće Radića 18, 42204 Donji Kneginec</item>
    </derivirana_varijabla>
  </DomainObject.Predmet.ProtuStrankaListFormatedWithAdress>
  <DomainObject.Predmet.ProtuStrankaListFormatedWithAdressOIB>
    <izvorni_sadrzaj>
      <item>SKYVIEW jednostavno društvo s ograničenom odgovornošću za fotografiranje i snimanje iz zraka, OIB 45612125600, Braće Radića 18, 42204 Donji Kneginec</item>
    </izvorni_sadrzaj>
    <derivirana_varijabla naziv="DomainObject.Predmet.ProtuStrankaListFormatedWithAdressOIB_1">
      <item>SKYVIEW jednostavno društvo s ograničenom odgovornošću za fotografiranje i snimanje iz zraka, OIB 45612125600, Braće Radića 18, 42204 Donji Kneginec</item>
    </derivirana_varijabla>
  </DomainObject.Predmet.ProtuStrankaListFormatedWithAdressOIB>
  <DomainObject.Predmet.ProtuStrankaListNazivFormated>
    <izvorni_sadrzaj>
      <item>SKYVIEW jednostavno društvo s ograničenom odgovornošću za fotografiranje i snimanje iz zraka</item>
    </izvorni_sadrzaj>
    <derivirana_varijabla naziv="DomainObject.Predmet.ProtuStrankaListNazivFormated_1">
      <item>SKYVIEW jednostavno društvo s ograničenom odgovornošću za fotografiranje i snimanje iz zraka</item>
    </derivirana_varijabla>
  </DomainObject.Predmet.ProtuStrankaListNazivFormated>
  <DomainObject.Predmet.ProtuStrankaListNazivFormatedOIB>
    <izvorni_sadrzaj>
      <item>SKYVIEW jednostavno društvo s ograničenom odgovornošću za fotografiranje i snimanje iz zraka, OIB 45612125600</item>
    </izvorni_sadrzaj>
    <derivirana_varijabla naziv="DomainObject.Predmet.ProtuStrankaListNazivFormatedOIB_1">
      <item>SKYVIEW jednostavno društvo s ograničenom odgovornošću za fotografiranje i snimanje iz zraka, OIB 45612125600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St-701/2016-3</izvorni_sadrzaj>
    <derivirana_varijabla naziv="DomainObject.PoslovniBrojDokumenta_1">St-701/2016-3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SKYVIEW jednostavno društvo s ograničenom odgovornošću za fotografiranje i snimanje iz zraka</izvorni_sadrzaj>
    <derivirana_varijabla naziv="DomainObject.Predmet.ProtustrankaIDrugi_1">SKYVIEW jednostavno društvo s ograničenom odgovornošću za fotografiranje i snimanje iz zraka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SKYVIEW jednostavno društvo s ograničenom odgovornošću za fotografiranje i snimanje iz zraka, OIB 45612125600, Braće Radića 18, 42204 Donji Kneginec</izvorni_sadrzaj>
    <derivirana_varijabla naziv="DomainObject.Predmet.ProtustrankaIDrugiAdressOIB_1">SKYVIEW jednostavno društvo s ograničenom odgovornošću za fotografiranje i snimanje iz zraka, OIB 45612125600, Braće Radića 18,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SKYVIEW jednostavno društvo s ograničenom odgovornošću za fotografiranje i snimanje iz zraka</item>
      <item>sudski registar</item>
    </izvorni_sadrzaj>
    <derivirana_varijabla naziv="DomainObject.Predmet.SudioniciListNaziv_1">
      <item>Financijska agencija</item>
      <item>SKYVIEW jednostavno društvo s ograničenom odgovornošću za fotografiranje i snimanje iz zraka</item>
      <item>sudski registar</item>
    </derivirana_varijabla>
  </DomainObject.Predmet.SudioniciListNaziv>
  <DomainObject.Predmet.SudioniciListAdressOIB>
    <izvorni_sadrzaj>
      <item>Financijska agencija, OIB 85821130368</item>
      <item>SKYVIEW jednostavno društvo s ograničenom odgovornošću za fotografiranje i snimanje iz zraka, OIB 45612125600, Braće Radića 18,42204 Donji Kneginec</item>
      <item>sudski registar</item>
    </izvorni_sadrzaj>
    <derivirana_varijabla naziv="DomainObject.Predmet.SudioniciListAdressOIB_1">
      <item>Financijska agencija, OIB 85821130368</item>
      <item>SKYVIEW jednostavno društvo s ograničenom odgovornošću za fotografiranje i snimanje iz zraka, OIB 45612125600, Braće Radića 18,42204 Donji Kneginec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DF369-FAF1-4D3B-9E4D-F32D6389D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2589</properties:Characters>
  <properties:Lines>64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2016-05-02T08:32:00Z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