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9c2b" w14:paraId="c909c2b" w:rsidRDefault="001D3B26" w:rsidP="001D3B26" w:rsidR="001D3B26">
      <w:pPr>
        <w15:collapsed w:val="false"/>
      </w:pPr>
      <w:bookmarkStart w:name="_GoBack" w:id="0"/>
      <w:bookmarkEnd w:id="0"/>
    </w:p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 xml:space="preserve">  Zagreb, </w:t>
      </w:r>
      <w:proofErr w:type="spellStart"/>
      <w:r>
        <w:t>Amruševa</w:t>
      </w:r>
      <w:proofErr w:type="spellEnd"/>
      <w:r>
        <w:t xml:space="preserve">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</w:t>
      </w:r>
      <w:r w:rsidR="00705F9E">
        <w:t>                               30</w:t>
      </w:r>
      <w:r>
        <w:t>. St-</w:t>
      </w:r>
      <w:r w:rsidR="00004CEE">
        <w:t>6950</w:t>
      </w:r>
      <w:r w:rsidR="008A486F">
        <w:t>/2016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4931A0">
        <w:t>” broj 71/15, dalje: SZ), dana 10</w:t>
      </w:r>
      <w:r w:rsidR="001704F3">
        <w:t>. ožujka</w:t>
      </w:r>
      <w:r>
        <w:t xml:space="preserve"> 201</w:t>
      </w:r>
      <w:r w:rsidR="001704F3">
        <w:t>7</w:t>
      </w:r>
      <w:r w:rsidR="00E90C3B">
        <w:t>.</w:t>
      </w:r>
      <w:r>
        <w:t xml:space="preserve">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1704F3" w:rsidP="00004CEE" w:rsidR="003F73E6">
      <w:pPr>
        <w:ind w:hanging="705" w:left="705"/>
      </w:pPr>
      <w:r>
        <w:t>I        </w:t>
      </w:r>
      <w:r>
        <w:tab/>
      </w:r>
      <w:r w:rsidR="00361F1A">
        <w:t>Za dužnika</w:t>
      </w:r>
      <w:r w:rsidR="00004CEE">
        <w:t xml:space="preserve"> COMPLETE </w:t>
      </w:r>
      <w:proofErr w:type="spellStart"/>
      <w:r w:rsidR="00004CEE">
        <w:t>trade</w:t>
      </w:r>
      <w:proofErr w:type="spellEnd"/>
      <w:r w:rsidR="00004CEE">
        <w:t xml:space="preserve"> j.d.o.o</w:t>
      </w:r>
      <w:r w:rsidR="007858EA">
        <w:t>.,</w:t>
      </w:r>
      <w:r w:rsidR="00004CEE">
        <w:t xml:space="preserve"> Sisačka cesta IV odvojak 63A, </w:t>
      </w:r>
      <w:r w:rsidR="007858EA">
        <w:t xml:space="preserve"> Zagreb</w:t>
      </w:r>
      <w:r w:rsidR="00004CEE">
        <w:t>,</w:t>
      </w:r>
      <w:r w:rsidR="008A486F">
        <w:t xml:space="preserve"> OIB:</w:t>
      </w:r>
      <w:r w:rsidR="00B00BD2" w:rsidRPr="00B00BD2">
        <w:t xml:space="preserve"> </w:t>
      </w:r>
      <w:r w:rsidR="00004CEE" w:rsidRPr="00004CEE">
        <w:t>98874322551</w:t>
      </w:r>
      <w:r w:rsidR="00004CEE">
        <w:t>.</w:t>
      </w:r>
    </w:p>
    <w:p w:rsidRDefault="00004CEE" w:rsidP="00004CEE" w:rsidR="00004CEE">
      <w:pPr>
        <w:ind w:hanging="705" w:left="705"/>
      </w:pPr>
    </w:p>
    <w:p w:rsidRDefault="00361F1A" w:rsidP="00A13D9F" w:rsidR="00361F1A">
      <w:pPr>
        <w:jc w:val="both"/>
      </w:pPr>
      <w:r>
        <w:t>II         Iznos duga evidentiran na temelju ne</w:t>
      </w:r>
      <w:r w:rsidR="00D84B99">
        <w:t>izvršenih</w:t>
      </w:r>
      <w:r w:rsidR="002C1ADD">
        <w:t xml:space="preserve"> </w:t>
      </w:r>
      <w:r w:rsidR="00CD3173">
        <w:t>os</w:t>
      </w:r>
      <w:r w:rsidR="00AD0125">
        <w:t>nova za plaćanje je 9.870,43</w:t>
      </w:r>
      <w:r w:rsidR="00C72883">
        <w:t xml:space="preserve"> kn</w:t>
      </w:r>
      <w:r>
        <w:t>.</w:t>
      </w:r>
    </w:p>
    <w:p w:rsidRDefault="00361F1A" w:rsidP="00361F1A" w:rsidR="00361F1A">
      <w:pPr>
        <w:ind w:left="360"/>
      </w:pPr>
    </w:p>
    <w:p w:rsidRDefault="001704F3" w:rsidP="00361F1A" w:rsidR="00361F1A">
      <w:pPr>
        <w:jc w:val="both"/>
      </w:pPr>
      <w:r>
        <w:t>III</w:t>
      </w:r>
      <w:r>
        <w:tab/>
      </w:r>
      <w:r w:rsidR="00361F1A"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361F1A" w:rsidP="00980C45" w:rsidR="00361F1A">
      <w:pPr>
        <w:jc w:val="both"/>
      </w:pPr>
    </w:p>
    <w:p w:rsidRDefault="00910748" w:rsidP="00361F1A" w:rsidR="00361F1A">
      <w:pPr>
        <w:jc w:val="both"/>
      </w:pPr>
      <w:r>
        <w:t>IV</w:t>
      </w:r>
      <w:r>
        <w:tab/>
      </w:r>
      <w:r w:rsidR="00361F1A"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361F1A" w:rsidP="00361F1A" w:rsidR="00361F1A">
      <w:pPr>
        <w:pStyle w:val="Odlomakpopisa"/>
      </w:pPr>
    </w:p>
    <w:p w:rsidRDefault="004C7950" w:rsidP="004C7950" w:rsidR="00361F1A">
      <w:r>
        <w:t>V</w:t>
      </w:r>
      <w:r>
        <w:tab/>
      </w:r>
      <w:r w:rsidR="00361F1A">
        <w:t>UPOZORENJE:</w:t>
      </w:r>
    </w:p>
    <w:p w:rsidRDefault="004C7950" w:rsidP="00361F1A" w:rsidR="004C7950">
      <w:pPr>
        <w:jc w:val="both"/>
      </w:pP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361F1A" w:rsidP="00361F1A" w:rsidR="00361F1A">
      <w:pPr>
        <w:jc w:val="center"/>
      </w:pPr>
      <w:r>
        <w:t xml:space="preserve">Zagreb, </w:t>
      </w:r>
      <w:r w:rsidR="00ED169C">
        <w:t>10</w:t>
      </w:r>
      <w:r w:rsidR="004C7950">
        <w:t>. ožujka 2017</w:t>
      </w:r>
      <w:r>
        <w:t>.</w:t>
      </w:r>
      <w:r w:rsidR="004C7950">
        <w:t xml:space="preserve"> godine</w:t>
      </w:r>
    </w:p>
    <w:p w:rsidRDefault="00A16D86" w:rsidP="004C7950" w:rsidR="00C72883" w:rsidRPr="003D78D9">
      <w:pPr>
        <w:ind w:left="4956"/>
        <w:jc w:val="center"/>
      </w:pPr>
      <w:r>
        <w:t xml:space="preserve">                                                                                        </w:t>
      </w:r>
      <w:r w:rsidR="006135A5">
        <w:t xml:space="preserve">                                                                                        </w:t>
      </w:r>
      <w:r w:rsidR="006C7BAA">
        <w:t xml:space="preserve">                                                                                        </w:t>
      </w:r>
      <w:r w:rsidR="00701A10">
        <w:t xml:space="preserve">                                                                                        </w:t>
      </w:r>
      <w:r w:rsidR="008470A0">
        <w:t xml:space="preserve">                                                                                        </w:t>
      </w:r>
      <w:r w:rsidR="00C72883">
        <w:t xml:space="preserve">                                                                                        </w:t>
      </w:r>
    </w:p>
    <w:p w:rsidRDefault="00C72883" w:rsidP="00B95577" w:rsidR="00C72883" w:rsidRPr="003D78D9"/>
    <w:p w:rsidRDefault="004C7950" w:rsidP="004C7950" w:rsidR="008470A0">
      <w:pPr>
        <w:jc w:val="right"/>
      </w:pPr>
      <w:r>
        <w:t>SUDSKI SAVJETNIK:</w:t>
      </w:r>
    </w:p>
    <w:p w:rsidRDefault="004C7950" w:rsidP="005D5E0B" w:rsidR="00767CAE">
      <w:pPr>
        <w:jc w:val="right"/>
      </w:pPr>
      <w:r>
        <w:t>Ivan Bešlić</w:t>
      </w:r>
    </w:p>
    <w:p w:rsidRDefault="00767CAE" w:rsidP="00767CAE" w:rsidR="00767CAE">
      <w:r>
        <w:t>DNA:</w:t>
      </w:r>
    </w:p>
    <w:p w:rsidRDefault="00767CAE" w:rsidP="00767CAE" w:rsidR="00767CAE">
      <w:r>
        <w:t>-javnost-oglasna ploča-45 dana</w:t>
      </w:r>
    </w:p>
    <w:p w:rsidRDefault="00767CAE" w:rsidP="00767CAE" w:rsidR="00767CAE">
      <w:r>
        <w:t>-dužnik-oglasna ploča-45 dana</w:t>
      </w:r>
    </w:p>
    <w:p w:rsidRDefault="00A56032" w:rsidP="00767CAE" w:rsidR="00767CAE">
      <w:r>
        <w:t>-</w:t>
      </w:r>
      <w:proofErr w:type="spellStart"/>
      <w:r>
        <w:t>zz</w:t>
      </w:r>
      <w:proofErr w:type="spellEnd"/>
      <w:r>
        <w:t xml:space="preserve"> dužnika-oglasna ploča 1</w:t>
      </w:r>
      <w:r w:rsidR="00767CAE">
        <w:t>5 dana</w:t>
      </w:r>
    </w:p>
    <w:p w:rsidRDefault="006E7515" w:rsidP="00767CAE" w:rsidR="006E7515" w:rsidRPr="00767CAE"/>
    <w:sectPr w:rsidSect="001D2443" w:rsidR="006E7515" w:rsidRPr="00767CA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D87" w:rsidR="00834D87">
      <w:r>
        <w:separator/>
      </w:r>
    </w:p>
  </w:endnote>
  <w:endnote w:id="0" w:type="continuationSeparator">
    <w:p w:rsidRDefault="00834D87" w:rsidR="00834D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D87" w:rsidR="00834D87">
      <w:r>
        <w:separator/>
      </w:r>
    </w:p>
  </w:footnote>
  <w:footnote w:id="0" w:type="continuationSeparator">
    <w:p w:rsidRDefault="00834D87" w:rsidR="00834D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58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842E2" w:rsidR="00881D1D">
    <w:pPr>
      <w:pStyle w:val="Zaglavlje"/>
    </w:pPr>
    <w:r>
      <w:tab/>
      <w:t xml:space="preserve">                                               </w:t>
    </w:r>
    <w:r>
      <w:tab/>
    </w:r>
    <w:r w:rsidR="005D5E0B">
      <w:t>30</w:t>
    </w:r>
    <w:r w:rsidR="006B337A">
      <w:t xml:space="preserve">. </w:t>
    </w:r>
    <w:r w:rsidR="005D5E0B">
      <w:t>St</w:t>
    </w:r>
    <w:r w:rsidR="007429E3">
      <w:t>-</w:t>
    </w:r>
    <w:r w:rsidR="005D5E0B">
      <w:t>7083</w:t>
    </w:r>
    <w:r w:rsidR="00951852">
      <w:t>/</w:t>
    </w:r>
    <w:r w:rsidR="005D5E0B">
      <w:t>20</w:t>
    </w:r>
    <w:r w:rsidR="00951852">
      <w:t>1</w:t>
    </w:r>
    <w:r w:rsidR="005D5E0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4CEE"/>
    <w:rsid w:val="00006E2C"/>
    <w:rsid w:val="00007717"/>
    <w:rsid w:val="000159BD"/>
    <w:rsid w:val="00016140"/>
    <w:rsid w:val="00016F2E"/>
    <w:rsid w:val="0002156E"/>
    <w:rsid w:val="00024785"/>
    <w:rsid w:val="00033FCA"/>
    <w:rsid w:val="00034B12"/>
    <w:rsid w:val="000370B8"/>
    <w:rsid w:val="000410F6"/>
    <w:rsid w:val="0004219E"/>
    <w:rsid w:val="0004323E"/>
    <w:rsid w:val="000460B4"/>
    <w:rsid w:val="00047070"/>
    <w:rsid w:val="00052561"/>
    <w:rsid w:val="00055347"/>
    <w:rsid w:val="00072CCC"/>
    <w:rsid w:val="00073B24"/>
    <w:rsid w:val="00075FBA"/>
    <w:rsid w:val="00076CEA"/>
    <w:rsid w:val="000771E7"/>
    <w:rsid w:val="00086650"/>
    <w:rsid w:val="00087C90"/>
    <w:rsid w:val="00096B4E"/>
    <w:rsid w:val="000A2B7F"/>
    <w:rsid w:val="000A3F27"/>
    <w:rsid w:val="000A71F9"/>
    <w:rsid w:val="000A759B"/>
    <w:rsid w:val="000C3DA1"/>
    <w:rsid w:val="000D6E67"/>
    <w:rsid w:val="000E2A08"/>
    <w:rsid w:val="000E3FC7"/>
    <w:rsid w:val="000F1F9A"/>
    <w:rsid w:val="000F3AA1"/>
    <w:rsid w:val="000F6BA9"/>
    <w:rsid w:val="00113FB2"/>
    <w:rsid w:val="001154E0"/>
    <w:rsid w:val="00121C3F"/>
    <w:rsid w:val="001262A6"/>
    <w:rsid w:val="00131C65"/>
    <w:rsid w:val="001360D7"/>
    <w:rsid w:val="001374E6"/>
    <w:rsid w:val="00140E3E"/>
    <w:rsid w:val="00140EE7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04F3"/>
    <w:rsid w:val="0017575A"/>
    <w:rsid w:val="00184B02"/>
    <w:rsid w:val="001946AD"/>
    <w:rsid w:val="001A616B"/>
    <w:rsid w:val="001A7795"/>
    <w:rsid w:val="001B20B3"/>
    <w:rsid w:val="001B6F3C"/>
    <w:rsid w:val="001C21A8"/>
    <w:rsid w:val="001C4522"/>
    <w:rsid w:val="001D2443"/>
    <w:rsid w:val="001D35BE"/>
    <w:rsid w:val="001D3B26"/>
    <w:rsid w:val="001E02F5"/>
    <w:rsid w:val="001E7C3B"/>
    <w:rsid w:val="001F05AC"/>
    <w:rsid w:val="001F0C1F"/>
    <w:rsid w:val="001F1881"/>
    <w:rsid w:val="001F53CF"/>
    <w:rsid w:val="001F5669"/>
    <w:rsid w:val="00202649"/>
    <w:rsid w:val="00205368"/>
    <w:rsid w:val="002066F0"/>
    <w:rsid w:val="002131BA"/>
    <w:rsid w:val="002146D2"/>
    <w:rsid w:val="00221895"/>
    <w:rsid w:val="00221D12"/>
    <w:rsid w:val="00221D74"/>
    <w:rsid w:val="00225AC5"/>
    <w:rsid w:val="00227C50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1565"/>
    <w:rsid w:val="00253495"/>
    <w:rsid w:val="002541A7"/>
    <w:rsid w:val="0025794C"/>
    <w:rsid w:val="00264341"/>
    <w:rsid w:val="00265A38"/>
    <w:rsid w:val="0027207A"/>
    <w:rsid w:val="0027438B"/>
    <w:rsid w:val="00275B7D"/>
    <w:rsid w:val="00275F25"/>
    <w:rsid w:val="00281EE4"/>
    <w:rsid w:val="00282033"/>
    <w:rsid w:val="00282C09"/>
    <w:rsid w:val="002842E2"/>
    <w:rsid w:val="00285FE0"/>
    <w:rsid w:val="002876A0"/>
    <w:rsid w:val="0029275C"/>
    <w:rsid w:val="002A098A"/>
    <w:rsid w:val="002A271C"/>
    <w:rsid w:val="002A3294"/>
    <w:rsid w:val="002A3E6A"/>
    <w:rsid w:val="002B32D7"/>
    <w:rsid w:val="002B5F92"/>
    <w:rsid w:val="002C152A"/>
    <w:rsid w:val="002C1ADD"/>
    <w:rsid w:val="002C2053"/>
    <w:rsid w:val="002C4336"/>
    <w:rsid w:val="002C4DED"/>
    <w:rsid w:val="002D231A"/>
    <w:rsid w:val="002D5187"/>
    <w:rsid w:val="002E0389"/>
    <w:rsid w:val="00300E97"/>
    <w:rsid w:val="00300EBC"/>
    <w:rsid w:val="0030121C"/>
    <w:rsid w:val="003022D4"/>
    <w:rsid w:val="003123B5"/>
    <w:rsid w:val="003134BC"/>
    <w:rsid w:val="003151F4"/>
    <w:rsid w:val="003162CC"/>
    <w:rsid w:val="00316A81"/>
    <w:rsid w:val="00317F97"/>
    <w:rsid w:val="00324E98"/>
    <w:rsid w:val="00325023"/>
    <w:rsid w:val="00325C88"/>
    <w:rsid w:val="00326379"/>
    <w:rsid w:val="00327774"/>
    <w:rsid w:val="003319DB"/>
    <w:rsid w:val="00333D60"/>
    <w:rsid w:val="00333F33"/>
    <w:rsid w:val="00335B21"/>
    <w:rsid w:val="00355DEB"/>
    <w:rsid w:val="003577FE"/>
    <w:rsid w:val="00361F1A"/>
    <w:rsid w:val="003662D7"/>
    <w:rsid w:val="003674B4"/>
    <w:rsid w:val="00372586"/>
    <w:rsid w:val="003742E3"/>
    <w:rsid w:val="003834AF"/>
    <w:rsid w:val="00391575"/>
    <w:rsid w:val="00393AE4"/>
    <w:rsid w:val="00395506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C7C6A"/>
    <w:rsid w:val="003D396F"/>
    <w:rsid w:val="003D469E"/>
    <w:rsid w:val="003D504D"/>
    <w:rsid w:val="003E0EB9"/>
    <w:rsid w:val="003E60CD"/>
    <w:rsid w:val="003E679E"/>
    <w:rsid w:val="003E7652"/>
    <w:rsid w:val="003F0D9B"/>
    <w:rsid w:val="003F2115"/>
    <w:rsid w:val="003F42A2"/>
    <w:rsid w:val="003F4830"/>
    <w:rsid w:val="003F5E2E"/>
    <w:rsid w:val="003F73E6"/>
    <w:rsid w:val="00402727"/>
    <w:rsid w:val="00405A52"/>
    <w:rsid w:val="00410C13"/>
    <w:rsid w:val="00412E39"/>
    <w:rsid w:val="00423CD9"/>
    <w:rsid w:val="004248A2"/>
    <w:rsid w:val="00431CAD"/>
    <w:rsid w:val="004333EF"/>
    <w:rsid w:val="00433C73"/>
    <w:rsid w:val="004503D9"/>
    <w:rsid w:val="004519C2"/>
    <w:rsid w:val="00455532"/>
    <w:rsid w:val="00456C17"/>
    <w:rsid w:val="00460B0B"/>
    <w:rsid w:val="0046505F"/>
    <w:rsid w:val="00473E07"/>
    <w:rsid w:val="00481DD4"/>
    <w:rsid w:val="00491AB1"/>
    <w:rsid w:val="004931A0"/>
    <w:rsid w:val="004A0F64"/>
    <w:rsid w:val="004B33CC"/>
    <w:rsid w:val="004B406D"/>
    <w:rsid w:val="004B6774"/>
    <w:rsid w:val="004C265E"/>
    <w:rsid w:val="004C2F1D"/>
    <w:rsid w:val="004C7950"/>
    <w:rsid w:val="004D2793"/>
    <w:rsid w:val="004E5FC3"/>
    <w:rsid w:val="004F6E12"/>
    <w:rsid w:val="00500346"/>
    <w:rsid w:val="005038A5"/>
    <w:rsid w:val="005131F9"/>
    <w:rsid w:val="00517577"/>
    <w:rsid w:val="005209EA"/>
    <w:rsid w:val="00520D93"/>
    <w:rsid w:val="00520E5A"/>
    <w:rsid w:val="0052382B"/>
    <w:rsid w:val="0052662C"/>
    <w:rsid w:val="005334D9"/>
    <w:rsid w:val="00533F6D"/>
    <w:rsid w:val="00537BA6"/>
    <w:rsid w:val="005408FF"/>
    <w:rsid w:val="00542CDC"/>
    <w:rsid w:val="00545517"/>
    <w:rsid w:val="005608D4"/>
    <w:rsid w:val="00561268"/>
    <w:rsid w:val="00563F43"/>
    <w:rsid w:val="00566805"/>
    <w:rsid w:val="005677D6"/>
    <w:rsid w:val="00571F92"/>
    <w:rsid w:val="00576D1B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A5412"/>
    <w:rsid w:val="005B4B8A"/>
    <w:rsid w:val="005C4768"/>
    <w:rsid w:val="005C57B4"/>
    <w:rsid w:val="005D09B4"/>
    <w:rsid w:val="005D20A8"/>
    <w:rsid w:val="005D4A0E"/>
    <w:rsid w:val="005D5E0B"/>
    <w:rsid w:val="005D6152"/>
    <w:rsid w:val="005E00BD"/>
    <w:rsid w:val="005E5830"/>
    <w:rsid w:val="005E7F15"/>
    <w:rsid w:val="005F170A"/>
    <w:rsid w:val="005F2A4A"/>
    <w:rsid w:val="005F3E59"/>
    <w:rsid w:val="005F4336"/>
    <w:rsid w:val="005F50A3"/>
    <w:rsid w:val="005F5711"/>
    <w:rsid w:val="005F57D0"/>
    <w:rsid w:val="00600394"/>
    <w:rsid w:val="00607973"/>
    <w:rsid w:val="00610CB5"/>
    <w:rsid w:val="006135A5"/>
    <w:rsid w:val="00614292"/>
    <w:rsid w:val="006303C2"/>
    <w:rsid w:val="006348F8"/>
    <w:rsid w:val="006367EE"/>
    <w:rsid w:val="006472B7"/>
    <w:rsid w:val="00662531"/>
    <w:rsid w:val="00662CB9"/>
    <w:rsid w:val="006776F8"/>
    <w:rsid w:val="00677D86"/>
    <w:rsid w:val="00683FB9"/>
    <w:rsid w:val="00687ABB"/>
    <w:rsid w:val="00693D1C"/>
    <w:rsid w:val="0069472B"/>
    <w:rsid w:val="006958C6"/>
    <w:rsid w:val="006A17E1"/>
    <w:rsid w:val="006A193E"/>
    <w:rsid w:val="006A1FC5"/>
    <w:rsid w:val="006A4BD6"/>
    <w:rsid w:val="006A541A"/>
    <w:rsid w:val="006B037E"/>
    <w:rsid w:val="006B2B1D"/>
    <w:rsid w:val="006B337A"/>
    <w:rsid w:val="006B41C9"/>
    <w:rsid w:val="006C0093"/>
    <w:rsid w:val="006C116B"/>
    <w:rsid w:val="006C7BAA"/>
    <w:rsid w:val="006D087E"/>
    <w:rsid w:val="006D32DE"/>
    <w:rsid w:val="006D53E5"/>
    <w:rsid w:val="006D6DC3"/>
    <w:rsid w:val="006E5536"/>
    <w:rsid w:val="006E7515"/>
    <w:rsid w:val="00701A10"/>
    <w:rsid w:val="00705ED3"/>
    <w:rsid w:val="00705F9E"/>
    <w:rsid w:val="0070616F"/>
    <w:rsid w:val="00712029"/>
    <w:rsid w:val="0071416B"/>
    <w:rsid w:val="00715C0A"/>
    <w:rsid w:val="0072164D"/>
    <w:rsid w:val="0072602F"/>
    <w:rsid w:val="00726FD9"/>
    <w:rsid w:val="0072766A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62C"/>
    <w:rsid w:val="00755E35"/>
    <w:rsid w:val="0075602E"/>
    <w:rsid w:val="00760FB2"/>
    <w:rsid w:val="00761DE4"/>
    <w:rsid w:val="0076394A"/>
    <w:rsid w:val="00764BCD"/>
    <w:rsid w:val="007675B1"/>
    <w:rsid w:val="00767CAE"/>
    <w:rsid w:val="007743B9"/>
    <w:rsid w:val="00774FBB"/>
    <w:rsid w:val="007759BD"/>
    <w:rsid w:val="00783B71"/>
    <w:rsid w:val="007844CF"/>
    <w:rsid w:val="007851A9"/>
    <w:rsid w:val="007858EA"/>
    <w:rsid w:val="00787E90"/>
    <w:rsid w:val="00793916"/>
    <w:rsid w:val="00795849"/>
    <w:rsid w:val="0079658C"/>
    <w:rsid w:val="007976A6"/>
    <w:rsid w:val="007A245F"/>
    <w:rsid w:val="007A74D4"/>
    <w:rsid w:val="007B4092"/>
    <w:rsid w:val="007C1EA6"/>
    <w:rsid w:val="007C2363"/>
    <w:rsid w:val="007C53CD"/>
    <w:rsid w:val="007C6B24"/>
    <w:rsid w:val="007D63FA"/>
    <w:rsid w:val="007E2111"/>
    <w:rsid w:val="007E7F13"/>
    <w:rsid w:val="007F667D"/>
    <w:rsid w:val="00800D23"/>
    <w:rsid w:val="008014BE"/>
    <w:rsid w:val="008033E8"/>
    <w:rsid w:val="00805CB5"/>
    <w:rsid w:val="008109D0"/>
    <w:rsid w:val="008120DF"/>
    <w:rsid w:val="008144A5"/>
    <w:rsid w:val="0082011D"/>
    <w:rsid w:val="00822BD8"/>
    <w:rsid w:val="00826AF9"/>
    <w:rsid w:val="00833419"/>
    <w:rsid w:val="00834D87"/>
    <w:rsid w:val="00837717"/>
    <w:rsid w:val="00840614"/>
    <w:rsid w:val="008470A0"/>
    <w:rsid w:val="00850B3E"/>
    <w:rsid w:val="0085449C"/>
    <w:rsid w:val="00857AED"/>
    <w:rsid w:val="00863E39"/>
    <w:rsid w:val="00874F2C"/>
    <w:rsid w:val="00880396"/>
    <w:rsid w:val="00881D1D"/>
    <w:rsid w:val="00890522"/>
    <w:rsid w:val="008917E8"/>
    <w:rsid w:val="008A2299"/>
    <w:rsid w:val="008A2F8D"/>
    <w:rsid w:val="008A486F"/>
    <w:rsid w:val="008B0731"/>
    <w:rsid w:val="008B4638"/>
    <w:rsid w:val="008B5821"/>
    <w:rsid w:val="008B678C"/>
    <w:rsid w:val="008B7318"/>
    <w:rsid w:val="008C1BDC"/>
    <w:rsid w:val="008C3020"/>
    <w:rsid w:val="008C47FB"/>
    <w:rsid w:val="008C7AAC"/>
    <w:rsid w:val="008D1969"/>
    <w:rsid w:val="008D1B5E"/>
    <w:rsid w:val="008D5DD7"/>
    <w:rsid w:val="008D6682"/>
    <w:rsid w:val="008F4C66"/>
    <w:rsid w:val="008F6443"/>
    <w:rsid w:val="00901900"/>
    <w:rsid w:val="00901B73"/>
    <w:rsid w:val="00902842"/>
    <w:rsid w:val="00905C79"/>
    <w:rsid w:val="00906A6C"/>
    <w:rsid w:val="00906E5A"/>
    <w:rsid w:val="009072CE"/>
    <w:rsid w:val="00907896"/>
    <w:rsid w:val="00910748"/>
    <w:rsid w:val="00913D85"/>
    <w:rsid w:val="00913E5F"/>
    <w:rsid w:val="009228FC"/>
    <w:rsid w:val="00923126"/>
    <w:rsid w:val="009256D1"/>
    <w:rsid w:val="00926858"/>
    <w:rsid w:val="00926B2C"/>
    <w:rsid w:val="00930916"/>
    <w:rsid w:val="009343D4"/>
    <w:rsid w:val="00937EE4"/>
    <w:rsid w:val="0094178A"/>
    <w:rsid w:val="00941E7C"/>
    <w:rsid w:val="009439CA"/>
    <w:rsid w:val="009442DF"/>
    <w:rsid w:val="009446AA"/>
    <w:rsid w:val="00946586"/>
    <w:rsid w:val="00951852"/>
    <w:rsid w:val="00980C45"/>
    <w:rsid w:val="00982653"/>
    <w:rsid w:val="009852F9"/>
    <w:rsid w:val="009912A0"/>
    <w:rsid w:val="009923FA"/>
    <w:rsid w:val="009A4595"/>
    <w:rsid w:val="009A70CD"/>
    <w:rsid w:val="009C00E6"/>
    <w:rsid w:val="009C04C5"/>
    <w:rsid w:val="009C1C3B"/>
    <w:rsid w:val="009C1ED2"/>
    <w:rsid w:val="009C6D30"/>
    <w:rsid w:val="009D0114"/>
    <w:rsid w:val="009D5E2E"/>
    <w:rsid w:val="009E11C2"/>
    <w:rsid w:val="009E474E"/>
    <w:rsid w:val="009F4CD3"/>
    <w:rsid w:val="00A04436"/>
    <w:rsid w:val="00A05680"/>
    <w:rsid w:val="00A122AC"/>
    <w:rsid w:val="00A12AB2"/>
    <w:rsid w:val="00A13D9F"/>
    <w:rsid w:val="00A16D86"/>
    <w:rsid w:val="00A16E68"/>
    <w:rsid w:val="00A21501"/>
    <w:rsid w:val="00A34D29"/>
    <w:rsid w:val="00A369F0"/>
    <w:rsid w:val="00A4106F"/>
    <w:rsid w:val="00A44E9E"/>
    <w:rsid w:val="00A458FA"/>
    <w:rsid w:val="00A50763"/>
    <w:rsid w:val="00A56032"/>
    <w:rsid w:val="00A5612D"/>
    <w:rsid w:val="00A65131"/>
    <w:rsid w:val="00A652A7"/>
    <w:rsid w:val="00A71764"/>
    <w:rsid w:val="00A808D7"/>
    <w:rsid w:val="00A9007C"/>
    <w:rsid w:val="00A9013A"/>
    <w:rsid w:val="00A9758C"/>
    <w:rsid w:val="00AA086E"/>
    <w:rsid w:val="00AA0DC9"/>
    <w:rsid w:val="00AA59EC"/>
    <w:rsid w:val="00AB2F39"/>
    <w:rsid w:val="00AB395A"/>
    <w:rsid w:val="00AB4B19"/>
    <w:rsid w:val="00AB6423"/>
    <w:rsid w:val="00AC0A6E"/>
    <w:rsid w:val="00AC2EFA"/>
    <w:rsid w:val="00AC3F36"/>
    <w:rsid w:val="00AC6467"/>
    <w:rsid w:val="00AD0125"/>
    <w:rsid w:val="00AD260B"/>
    <w:rsid w:val="00AD5D70"/>
    <w:rsid w:val="00AD7D43"/>
    <w:rsid w:val="00AE4B0E"/>
    <w:rsid w:val="00AF3B57"/>
    <w:rsid w:val="00AF57F1"/>
    <w:rsid w:val="00AF78F7"/>
    <w:rsid w:val="00B009F8"/>
    <w:rsid w:val="00B00A10"/>
    <w:rsid w:val="00B00BD2"/>
    <w:rsid w:val="00B03A75"/>
    <w:rsid w:val="00B04FE7"/>
    <w:rsid w:val="00B07A8F"/>
    <w:rsid w:val="00B12B97"/>
    <w:rsid w:val="00B2354D"/>
    <w:rsid w:val="00B24A5F"/>
    <w:rsid w:val="00B24BC5"/>
    <w:rsid w:val="00B2747E"/>
    <w:rsid w:val="00B27ED0"/>
    <w:rsid w:val="00B27FBD"/>
    <w:rsid w:val="00B415CA"/>
    <w:rsid w:val="00B4270B"/>
    <w:rsid w:val="00B42F73"/>
    <w:rsid w:val="00B43959"/>
    <w:rsid w:val="00B445EC"/>
    <w:rsid w:val="00B465E2"/>
    <w:rsid w:val="00B5356F"/>
    <w:rsid w:val="00B53E58"/>
    <w:rsid w:val="00B53EA2"/>
    <w:rsid w:val="00B56137"/>
    <w:rsid w:val="00B57771"/>
    <w:rsid w:val="00B57FBD"/>
    <w:rsid w:val="00B652F1"/>
    <w:rsid w:val="00B65BD3"/>
    <w:rsid w:val="00B702FF"/>
    <w:rsid w:val="00B71EB6"/>
    <w:rsid w:val="00B721FA"/>
    <w:rsid w:val="00B73872"/>
    <w:rsid w:val="00B76A42"/>
    <w:rsid w:val="00B86588"/>
    <w:rsid w:val="00B902ED"/>
    <w:rsid w:val="00BA54D5"/>
    <w:rsid w:val="00BA75DB"/>
    <w:rsid w:val="00BB0C0B"/>
    <w:rsid w:val="00BB1D77"/>
    <w:rsid w:val="00BB21F1"/>
    <w:rsid w:val="00BB31D0"/>
    <w:rsid w:val="00BB520F"/>
    <w:rsid w:val="00BC0361"/>
    <w:rsid w:val="00BC03E2"/>
    <w:rsid w:val="00BC5F03"/>
    <w:rsid w:val="00BD0002"/>
    <w:rsid w:val="00BD0A38"/>
    <w:rsid w:val="00BD55B6"/>
    <w:rsid w:val="00BF1811"/>
    <w:rsid w:val="00BF421F"/>
    <w:rsid w:val="00BF7ABA"/>
    <w:rsid w:val="00C048FE"/>
    <w:rsid w:val="00C058C9"/>
    <w:rsid w:val="00C05A72"/>
    <w:rsid w:val="00C06CBF"/>
    <w:rsid w:val="00C104AD"/>
    <w:rsid w:val="00C11D14"/>
    <w:rsid w:val="00C125FD"/>
    <w:rsid w:val="00C12DF9"/>
    <w:rsid w:val="00C16A84"/>
    <w:rsid w:val="00C22123"/>
    <w:rsid w:val="00C3140E"/>
    <w:rsid w:val="00C3189A"/>
    <w:rsid w:val="00C35162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916C5"/>
    <w:rsid w:val="00C91C65"/>
    <w:rsid w:val="00CA1C2A"/>
    <w:rsid w:val="00CA29DB"/>
    <w:rsid w:val="00CA401D"/>
    <w:rsid w:val="00CA5168"/>
    <w:rsid w:val="00CA7DB3"/>
    <w:rsid w:val="00CB011A"/>
    <w:rsid w:val="00CB0FFC"/>
    <w:rsid w:val="00CB1C11"/>
    <w:rsid w:val="00CB2F05"/>
    <w:rsid w:val="00CB50CF"/>
    <w:rsid w:val="00CB7414"/>
    <w:rsid w:val="00CC189C"/>
    <w:rsid w:val="00CC4B1B"/>
    <w:rsid w:val="00CC5B37"/>
    <w:rsid w:val="00CC676C"/>
    <w:rsid w:val="00CD3173"/>
    <w:rsid w:val="00CD3D2C"/>
    <w:rsid w:val="00CD3FFC"/>
    <w:rsid w:val="00CD4A64"/>
    <w:rsid w:val="00CD7F3C"/>
    <w:rsid w:val="00CE3E99"/>
    <w:rsid w:val="00CF254E"/>
    <w:rsid w:val="00CF3A7E"/>
    <w:rsid w:val="00D069DD"/>
    <w:rsid w:val="00D23FD4"/>
    <w:rsid w:val="00D24601"/>
    <w:rsid w:val="00D24B63"/>
    <w:rsid w:val="00D3079A"/>
    <w:rsid w:val="00D325E5"/>
    <w:rsid w:val="00D4326A"/>
    <w:rsid w:val="00D44456"/>
    <w:rsid w:val="00D54350"/>
    <w:rsid w:val="00D55987"/>
    <w:rsid w:val="00D57AC9"/>
    <w:rsid w:val="00D6488E"/>
    <w:rsid w:val="00D71DE8"/>
    <w:rsid w:val="00D7303D"/>
    <w:rsid w:val="00D8098B"/>
    <w:rsid w:val="00D8300C"/>
    <w:rsid w:val="00D8424D"/>
    <w:rsid w:val="00D84B99"/>
    <w:rsid w:val="00D85343"/>
    <w:rsid w:val="00D868BB"/>
    <w:rsid w:val="00D873F2"/>
    <w:rsid w:val="00D87721"/>
    <w:rsid w:val="00D90EB1"/>
    <w:rsid w:val="00D92063"/>
    <w:rsid w:val="00D962D4"/>
    <w:rsid w:val="00DA11FC"/>
    <w:rsid w:val="00DB2501"/>
    <w:rsid w:val="00DB2873"/>
    <w:rsid w:val="00DB3545"/>
    <w:rsid w:val="00DB4C03"/>
    <w:rsid w:val="00DC1669"/>
    <w:rsid w:val="00DC459B"/>
    <w:rsid w:val="00DD5D5D"/>
    <w:rsid w:val="00DD6F7B"/>
    <w:rsid w:val="00DD7BB0"/>
    <w:rsid w:val="00DE069E"/>
    <w:rsid w:val="00DE0762"/>
    <w:rsid w:val="00DE709F"/>
    <w:rsid w:val="00DE719C"/>
    <w:rsid w:val="00DF0333"/>
    <w:rsid w:val="00DF0DD6"/>
    <w:rsid w:val="00E00585"/>
    <w:rsid w:val="00E04F68"/>
    <w:rsid w:val="00E075B6"/>
    <w:rsid w:val="00E10169"/>
    <w:rsid w:val="00E12C47"/>
    <w:rsid w:val="00E15D8D"/>
    <w:rsid w:val="00E2104F"/>
    <w:rsid w:val="00E2193D"/>
    <w:rsid w:val="00E25F85"/>
    <w:rsid w:val="00E26953"/>
    <w:rsid w:val="00E314B3"/>
    <w:rsid w:val="00E32F8B"/>
    <w:rsid w:val="00E41AA3"/>
    <w:rsid w:val="00E41B12"/>
    <w:rsid w:val="00E42AA5"/>
    <w:rsid w:val="00E62298"/>
    <w:rsid w:val="00E63731"/>
    <w:rsid w:val="00E672F6"/>
    <w:rsid w:val="00E749A5"/>
    <w:rsid w:val="00E86A79"/>
    <w:rsid w:val="00E87751"/>
    <w:rsid w:val="00E878CD"/>
    <w:rsid w:val="00E90C3B"/>
    <w:rsid w:val="00E91F99"/>
    <w:rsid w:val="00EA1A2B"/>
    <w:rsid w:val="00EA433E"/>
    <w:rsid w:val="00EA6846"/>
    <w:rsid w:val="00EB0A04"/>
    <w:rsid w:val="00EC1840"/>
    <w:rsid w:val="00EC4799"/>
    <w:rsid w:val="00ED07A6"/>
    <w:rsid w:val="00ED169C"/>
    <w:rsid w:val="00ED6B92"/>
    <w:rsid w:val="00ED742A"/>
    <w:rsid w:val="00EE3BE3"/>
    <w:rsid w:val="00EE5B40"/>
    <w:rsid w:val="00EE64D7"/>
    <w:rsid w:val="00F015F5"/>
    <w:rsid w:val="00F075FA"/>
    <w:rsid w:val="00F07B89"/>
    <w:rsid w:val="00F07FC9"/>
    <w:rsid w:val="00F10C44"/>
    <w:rsid w:val="00F12B23"/>
    <w:rsid w:val="00F25195"/>
    <w:rsid w:val="00F340FF"/>
    <w:rsid w:val="00F35EB7"/>
    <w:rsid w:val="00F37875"/>
    <w:rsid w:val="00F37B78"/>
    <w:rsid w:val="00F4085D"/>
    <w:rsid w:val="00F47207"/>
    <w:rsid w:val="00F52BA3"/>
    <w:rsid w:val="00F53960"/>
    <w:rsid w:val="00F54865"/>
    <w:rsid w:val="00F565F6"/>
    <w:rsid w:val="00F65830"/>
    <w:rsid w:val="00F75B68"/>
    <w:rsid w:val="00F75D82"/>
    <w:rsid w:val="00F76E39"/>
    <w:rsid w:val="00F772D5"/>
    <w:rsid w:val="00F841C0"/>
    <w:rsid w:val="00F923D3"/>
    <w:rsid w:val="00F92794"/>
    <w:rsid w:val="00FA0073"/>
    <w:rsid w:val="00FA0C62"/>
    <w:rsid w:val="00FA16B8"/>
    <w:rsid w:val="00FA1D8E"/>
    <w:rsid w:val="00FA20A0"/>
    <w:rsid w:val="00FA22DF"/>
    <w:rsid w:val="00FA234C"/>
    <w:rsid w:val="00FA3AC0"/>
    <w:rsid w:val="00FA3CF3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0E2A08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0E2A08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6950</izvorni_sadrzaj>
    <derivirana_varijabla naziv="DomainObject.Predmet.Broj_1">6950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St-6950/2016</izvorni_sadrzaj>
    <derivirana_varijabla naziv="DomainObject.Predmet.OznakaBroj_1">St-6950/2016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COMPLETE trade j.d.o.o. zastupanog po punomoćniku IVAN MISLOVIĆ</izvorni_sadrzaj>
    <derivirana_varijabla naziv="DomainObject.Predmet.ProtustrankaFormated_1">  COMPLETE trade j.d.o.o. zastupanog po punomoćniku IVAN MISLOVIĆ</derivirana_varijabla>
  </DomainObject.Predmet.ProtustrankaFormated>
  <DomainObject.Predmet.ProtustrankaFormatedOIB>
    <izvorni_sadrzaj>  COMPLETE trade j.d.o.o., OIB 98874322551 zastupanog po punomoćniku IVAN MISLOVIĆ</izvorni_sadrzaj>
    <derivirana_varijabla naziv="DomainObject.Predmet.ProtustrankaFormatedOIB_1">  COMPLETE trade j.d.o.o., OIB 98874322551 zastupanog po punomoćniku IVAN MISLOVIĆ</derivirana_varijabla>
  </DomainObject.Predmet.ProtustrankaFormatedOIB>
  <DomainObject.Predmet.ProtustrankaFormatedWithAdress>
    <izvorni_sadrzaj> COMPLETE trade j.d.o.o., Sisačka cesta IV odvojak 63 A, 10000 Zagreb zastupanog po punomoćniku IVAN MISLOVIĆ</izvorni_sadrzaj>
    <derivirana_varijabla naziv="DomainObject.Predmet.ProtustrankaFormatedWithAdress_1"> COMPLETE trade j.d.o.o., Sisačka cesta IV odvojak 63 A, 10000 Zagreb zastupanog po punomoćniku IVAN MISLOVIĆ</derivirana_varijabla>
  </DomainObject.Predmet.ProtustrankaFormatedWithAdress>
  <DomainObject.Predmet.ProtustrankaFormatedWithAdressOIB>
    <izvorni_sadrzaj> COMPLETE trade j.d.o.o., OIB 98874322551, Sisačka cesta IV odvojak 63 A, 10000 Zagreb zastupanog po punomoćniku IVAN MISLOVIĆ</izvorni_sadrzaj>
    <derivirana_varijabla naziv="DomainObject.Predmet.ProtustrankaFormatedWithAdressOIB_1"> COMPLETE trade j.d.o.o., OIB 98874322551, Sisačka cesta IV odvojak 63 A, 10000 Zagreb zastupanog po punomoćniku IVAN MISLOVIĆ</derivirana_varijabla>
  </DomainObject.Predmet.ProtustrankaFormatedWithAdressOIB>
  <DomainObject.Predmet.ProtustrankaWithAdress>
    <izvorni_sadrzaj>COMPLETE trade j.d.o.o. Sisačka cesta IV odvojak 63 A, 10000 Zagreb</izvorni_sadrzaj>
    <derivirana_varijabla naziv="DomainObject.Predmet.ProtustrankaWithAdress_1">COMPLETE trade j.d.o.o. Sisačka cesta IV odvojak 63 A, 10000 Zagreb</derivirana_varijabla>
  </DomainObject.Predmet.ProtustrankaWithAdress>
  <DomainObject.Predmet.ProtustrankaWithAdressOIB>
    <izvorni_sadrzaj>COMPLETE trade j.d.o.o., OIB 98874322551, Sisačka cesta IV odvojak 63 A, 10000 Zagreb</izvorni_sadrzaj>
    <derivirana_varijabla naziv="DomainObject.Predmet.ProtustrankaWithAdressOIB_1">COMPLETE trade j.d.o.o., OIB 98874322551, Sisačka cesta IV odvojak 63 A, 10000 Zagreb</derivirana_varijabla>
  </DomainObject.Predmet.ProtustrankaWithAdressOIB>
  <DomainObject.Predmet.ProtustrankaNazivFormated>
    <izvorni_sadrzaj>COMPLETE trade j.d.o.o.</izvorni_sadrzaj>
    <derivirana_varijabla naziv="DomainObject.Predmet.ProtustrankaNazivFormated_1">COMPLETE trade j.d.o.o.</derivirana_varijabla>
  </DomainObject.Predmet.ProtustrankaNazivFormated>
  <DomainObject.Predmet.ProtustrankaNazivFormatedOIB>
    <izvorni_sadrzaj>COMPLETE trade j.d.o.o., OIB 98874322551</izvorni_sadrzaj>
    <derivirana_varijabla naziv="DomainObject.Predmet.ProtustrankaNazivFormatedOIB_1">COMPLETE trade j.d.o.o., OIB 98874322551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COMPLETE trade j.d.o.o. zastupanog po punomoćniku IVAN MISLOVIĆ</item>
    </izvorni_sadrzaj>
    <derivirana_varijabla naziv="DomainObject.Predmet.ProtuStrankaListFormated_1">
      <item>COMPLETE trade j.d.o.o. zastupanog po punomoćniku IVAN MISLOVIĆ</item>
    </derivirana_varijabla>
  </DomainObject.Predmet.ProtuStrankaListFormated>
  <DomainObject.Predmet.ProtuStrankaListFormatedOIB>
    <izvorni_sadrzaj>
      <item>COMPLETE trade j.d.o.o., OIB 98874322551 zastupanog po punomoćniku IVAN MISLOVIĆ</item>
    </izvorni_sadrzaj>
    <derivirana_varijabla naziv="DomainObject.Predmet.ProtuStrankaListFormatedOIB_1">
      <item>COMPLETE trade j.d.o.o., OIB 98874322551 zastupanog po punomoćniku IVAN MISLOVIĆ</item>
    </derivirana_varijabla>
  </DomainObject.Predmet.ProtuStrankaListFormatedOIB>
  <DomainObject.Predmet.ProtuStrankaListFormatedWithAdress>
    <izvorni_sadrzaj>
      <item>COMPLETE trade j.d.o.o., Sisačka cesta IV odvojak 63 A, 10000 Zagreb zastupanog po punomoćniku IVAN MISLOVIĆ</item>
    </izvorni_sadrzaj>
    <derivirana_varijabla naziv="DomainObject.Predmet.ProtuStrankaListFormatedWithAdress_1">
      <item>COMPLETE trade j.d.o.o., Sisačka cesta IV odvojak 63 A, 10000 Zagreb zastupanog po punomoćniku IVAN MISLOVIĆ</item>
    </derivirana_varijabla>
  </DomainObject.Predmet.ProtuStrankaListFormatedWithAdress>
  <DomainObject.Predmet.ProtuStrankaListFormatedWithAdressOIB>
    <izvorni_sadrzaj>
      <item>COMPLETE trade j.d.o.o., OIB 98874322551, Sisačka cesta IV odvojak 63 A, 10000 Zagreb zastupanog po punomoćniku IVAN MISLOVIĆ</item>
    </izvorni_sadrzaj>
    <derivirana_varijabla naziv="DomainObject.Predmet.ProtuStrankaListFormatedWithAdressOIB_1">
      <item>COMPLETE trade j.d.o.o., OIB 98874322551, Sisačka cesta IV odvojak 63 A, 10000 Zagreb zastupanog po punomoćniku IVAN MISLOVIĆ</item>
    </derivirana_varijabla>
  </DomainObject.Predmet.ProtuStrankaListFormatedWithAdressOIB>
  <DomainObject.Predmet.ProtuStrankaListNazivFormated>
    <izvorni_sadrzaj>
      <item>COMPLETE trade j.d.o.o.</item>
    </izvorni_sadrzaj>
    <derivirana_varijabla naziv="DomainObject.Predmet.ProtuStrankaListNazivFormated_1">
      <item>COMPLETE trade j.d.o.o.</item>
    </derivirana_varijabla>
  </DomainObject.Predmet.ProtuStrankaListNazivFormated>
  <DomainObject.Predmet.ProtuStrankaListNazivFormatedOIB>
    <izvorni_sadrzaj>
      <item>COMPLETE trade j.d.o.o., OIB 98874322551</item>
    </izvorni_sadrzaj>
    <derivirana_varijabla naziv="DomainObject.Predmet.ProtuStrankaListNazivFormatedOIB_1">
      <item>COMPLETE trade j.d.o.o., OIB 98874322551</item>
    </derivirana_varijabla>
  </DomainObject.Predmet.ProtuStrankaListNazivFormatedOIB>
  <DomainObject.Predmet.OstaliListFormated>
    <izvorni_sadrzaj>
      <item>IVAN MISLOVIĆ punomoćnik sudionika u postupku COMPLETE trade j.d.o.o.</item>
    </izvorni_sadrzaj>
    <derivirana_varijabla naziv="DomainObject.Predmet.OstaliListFormated_1">
      <item>IVAN MISLOVIĆ punomoćnik sudionika u postupku COMPLETE trade j.d.o.o.</item>
    </derivirana_varijabla>
  </DomainObject.Predmet.OstaliListFormated>
  <DomainObject.Predmet.OstaliListFormatedOIB>
    <izvorni_sadrzaj>
      <item>IVAN MISLOVIĆ, OIB 37980155449 punomoćnik sudionika u postupku COMPLETE trade j.d.o.o.</item>
    </izvorni_sadrzaj>
    <derivirana_varijabla naziv="DomainObject.Predmet.OstaliListFormatedOIB_1">
      <item>IVAN MISLOVIĆ, OIB 37980155449 punomoćnik sudionika u postupku COMPLETE trade j.d.o.o.</item>
    </derivirana_varijabla>
  </DomainObject.Predmet.OstaliListFormatedOIB>
  <DomainObject.Predmet.OstaliListFormatedWithAdress>
    <izvorni_sadrzaj>
      <item>IVAN MISLOVIĆ, JANKA HOLJCA 29, 10000 Zagreb punomoćnik sudionika u postupku COMPLETE trade j.d.o.o.</item>
    </izvorni_sadrzaj>
    <derivirana_varijabla naziv="DomainObject.Predmet.OstaliListFormatedWithAdress_1">
      <item>IVAN MISLOVIĆ, JANKA HOLJCA 29, 10000 Zagreb punomoćnik sudionika u postupku COMPLETE trade j.d.o.o.</item>
    </derivirana_varijabla>
  </DomainObject.Predmet.OstaliListFormatedWithAdress>
  <DomainObject.Predmet.OstaliListFormatedWithAdressOIB>
    <izvorni_sadrzaj>
      <item>IVAN MISLOVIĆ, OIB 37980155449, JANKA HOLJCA 29, 10000 Zagreb punomoćnik sudionika u postupku COMPLETE trade j.d.o.o.</item>
    </izvorni_sadrzaj>
    <derivirana_varijabla naziv="DomainObject.Predmet.OstaliListFormatedWithAdressOIB_1">
      <item>IVAN MISLOVIĆ, OIB 37980155449, JANKA HOLJCA 29, 10000 Zagreb punomoćnik sudionika u postupku COMPLETE trade j.d.o.o.</item>
    </derivirana_varijabla>
  </DomainObject.Predmet.OstaliListFormatedWithAdressOIB>
  <DomainObject.Predmet.OstaliListNazivFormated>
    <izvorni_sadrzaj>
      <item>IVAN MISLOVIĆ</item>
    </izvorni_sadrzaj>
    <derivirana_varijabla naziv="DomainObject.Predmet.OstaliListNazivFormated_1">
      <item>IVAN MISLOVIĆ</item>
    </derivirana_varijabla>
  </DomainObject.Predmet.OstaliListNazivFormated>
  <DomainObject.Predmet.OstaliListNazivFormatedOIB>
    <izvorni_sadrzaj>
      <item>IVAN MISLOVIĆ, OIB 37980155449</item>
    </izvorni_sadrzaj>
    <derivirana_varijabla naziv="DomainObject.Predmet.OstaliListNazivFormatedOIB_1">
      <item>IVAN MISLOVIĆ, OIB 37980155449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COMPLETE trade j.d.o.o.</izvorni_sadrzaj>
    <derivirana_varijabla naziv="DomainObject.Predmet.ProtustrankaIDrugi_1">COMPLETE trade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COMPLETE trade j.d.o.o., OIB 98874322551, Sisačka cesta IV odvojak 63 A, 10000 Zagreb</izvorni_sadrzaj>
    <derivirana_varijabla naziv="DomainObject.Predmet.ProtustrankaIDrugiAdressOIB_1">COMPLETE trade j.d.o.o., OIB 98874322551, Sisačka cesta IV odvojak 63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COMPLETE trade j.d.o.o.</item>
      <item>IVAN MISLOVIĆ</item>
    </izvorni_sadrzaj>
    <derivirana_varijabla naziv="DomainObject.Predmet.SudioniciListNaziv_1">
      <item>FINA Regionalni centar Zagreb</item>
      <item>COMPLETE trade j.d.o.o.</item>
      <item>IVAN MISLOVIĆ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COMPLETE trade j.d.o.o., OIB 98874322551, Sisačka cesta IV odvojak 63 A,10000 Zagreb</item>
      <item>IVAN MISLOVIĆ, OIB 37980155449, JANKA HOLJCA 29,10000 Zagreb</item>
    </izvorni_sadrzaj>
    <derivirana_varijabla naziv="DomainObject.Predmet.SudioniciListAdressOIB_1">
      <item>FINA Regionalni centar Zagreb, OIB 85821130368, Trg svibanjskih žrtava 1995. 1,10000 Zagreb</item>
      <item>COMPLETE trade j.d.o.o., OIB 98874322551, Sisačka cesta IV odvojak 63 A,10000 Zagreb</item>
      <item>IVAN MISLOVIĆ, OIB 37980155449, JANKA HOLJCA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98874322551</item>
      <item>, OIB 37980155449</item>
    </izvorni_sadrzaj>
    <derivirana_varijabla naziv="DomainObject.Predmet.SudioniciListNazivOIB_1">
      <item>, OIB 85821130368</item>
      <item>, OIB 98874322551</item>
      <item>, OIB 37980155449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4C1322-09BC-47FC-9BBC-ED7999ACD7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1380</properties:Characters>
  <properties:Lines>45</properties:Lines>
  <properties:Paragraphs>20</properties:Paragraphs>
  <properties:TotalTime>238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Melanija Krilčić</cp:lastModifiedBy>
  <cp:lastPrinted>2017-03-10T10:35:00Z</cp:lastPrinted>
  <dcterms:modified xmlns:xsi="http://www.w3.org/2001/XMLSchema-instance" xsi:type="dcterms:W3CDTF">2017-03-10T10:36:00Z</dcterms:modified>
  <cp:revision>84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