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6572" w14:paraId="5c0657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D76F1">
        <w:t>2026</w:t>
      </w:r>
      <w:r w:rsidR="005C2C3D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2C3D">
        <w:t>05. listopada</w:t>
      </w:r>
      <w:r w:rsidR="00F67997">
        <w:t xml:space="preserve"> </w:t>
      </w:r>
      <w:r w:rsidR="005C2C3D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2052E2" w:rsidR="00325398" w:rsidRPr="001F6933">
      <w:pPr>
        <w:jc w:val="both"/>
        <w:rPr>
          <w:b/>
        </w:rPr>
      </w:pPr>
    </w:p>
    <w:p w:rsidRDefault="008155EE" w:rsidP="007D76F1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D76F1">
        <w:t xml:space="preserve">JANDRIĆ VUČA j.d.o.o., u likvidaciji, Zagreb, III Struge 65, OIB </w:t>
      </w:r>
      <w:r w:rsidR="007D76F1" w:rsidRPr="007D76F1">
        <w:t>19933490684</w:t>
      </w:r>
      <w:r w:rsidR="007D76F1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D76F1">
        <w:t>6.354,71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C2C3D">
        <w:t>05.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70C8B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E70C8B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           </w:t>
      </w:r>
      <w:r w:rsidR="007C73EC">
        <w:t>Sanda Jeromela,v.r.</w:t>
      </w:r>
    </w:p>
    <w:p w:rsidRDefault="007C73EC" w:rsidP="002152A3" w:rsidR="007C73EC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7C73EC" w:rsidP="002152A3" w:rsidR="007C73EC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93D97"/>
    <w:rsid w:val="000D387C"/>
    <w:rsid w:val="00111057"/>
    <w:rsid w:val="00114EAD"/>
    <w:rsid w:val="00185571"/>
    <w:rsid w:val="00186AF0"/>
    <w:rsid w:val="001E50FB"/>
    <w:rsid w:val="001F6933"/>
    <w:rsid w:val="002052E2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C2C3D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C73EC"/>
    <w:rsid w:val="007D5A5D"/>
    <w:rsid w:val="007D76F1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58C"/>
    <w:rsid w:val="00E5092D"/>
    <w:rsid w:val="00E62DFD"/>
    <w:rsid w:val="00E70C8B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7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7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St-2026/2017</izvorni_sadrzaj>
    <derivirana_varijabla naziv="DomainObject.Predmet.OznakaBroj_1">St-2026/2017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JANDRIĆ VUČA j.d.o.o. za usluge u likvidaciji zastupanog po punomoćniku Domagoj Jandrić</izvorni_sadrzaj>
    <derivirana_varijabla naziv="DomainObject.Predmet.ProtustrankaFormated_1">  JANDRIĆ VUČA j.d.o.o. za usluge u likvidaciji zastupanog po punomoćniku Domagoj Jandrić</derivirana_varijabla>
  </DomainObject.Predmet.ProtustrankaFormated>
  <DomainObject.Predmet.ProtustrankaFormatedOIB>
    <izvorni_sadrzaj>  JANDRIĆ VUČA j.d.o.o. za usluge u likvidaciji, OIB 19933490684 zastupanog po punomoćniku Domagoj Jandrić</izvorni_sadrzaj>
    <derivirana_varijabla naziv="DomainObject.Predmet.ProtustrankaFormatedOIB_1">  JANDRIĆ VUČA j.d.o.o. za usluge u likvidaciji, OIB 19933490684 zastupanog po punomoćniku Domagoj Jandrić</derivirana_varijabla>
  </DomainObject.Predmet.ProtustrankaFormatedOIB>
  <DomainObject.Predmet.ProtustrankaFormatedWithAdress>
    <izvorni_sadrzaj> JANDRIĆ VUČA j.d.o.o. za usluge u likvidaciji, III Struge 65, 10000 Zagreb zastupanog po punomoćniku Domagoj Jandrić</izvorni_sadrzaj>
    <derivirana_varijabla naziv="DomainObject.Predmet.ProtustrankaFormatedWithAdress_1"> JANDRIĆ VUČA j.d.o.o. za usluge u likvidaciji, III Struge 65, 10000 Zagreb zastupanog po punomoćniku Domagoj Jandrić</derivirana_varijabla>
  </DomainObject.Predmet.ProtustrankaFormatedWithAdress>
  <DomainObject.Predmet.ProtustrankaFormatedWithAdressOIB>
    <izvorni_sadrzaj> JANDRIĆ VUČA j.d.o.o. za usluge u likvidaciji, OIB 19933490684, III Struge 65, 10000 Zagreb zastupanog po punomoćniku Domagoj Jandrić</izvorni_sadrzaj>
    <derivirana_varijabla naziv="DomainObject.Predmet.ProtustrankaFormatedWithAdressOIB_1"> JANDRIĆ VUČA j.d.o.o. za usluge u likvidaciji, OIB 19933490684, III Struge 65, 10000 Zagreb zastupanog po punomoćniku Domagoj Jandrić</derivirana_varijabla>
  </DomainObject.Predmet.ProtustrankaFormatedWithAdressOIB>
  <DomainObject.Predmet.ProtustrankaWithAdress>
    <izvorni_sadrzaj>JANDRIĆ VUČA j.d.o.o. za usluge u likvidaciji III Struge 65, 10000 Zagreb</izvorni_sadrzaj>
    <derivirana_varijabla naziv="DomainObject.Predmet.ProtustrankaWithAdress_1">JANDRIĆ VUČA j.d.o.o. za usluge u likvidaciji III Struge 65, 10000 Zagreb</derivirana_varijabla>
  </DomainObject.Predmet.ProtustrankaWithAdress>
  <DomainObject.Predmet.ProtustrankaWithAdressOIB>
    <izvorni_sadrzaj>JANDRIĆ VUČA j.d.o.o. za usluge u likvidaciji, OIB 19933490684, III Struge 65, 10000 Zagreb</izvorni_sadrzaj>
    <derivirana_varijabla naziv="DomainObject.Predmet.ProtustrankaWithAdressOIB_1">JANDRIĆ VUČA j.d.o.o. za usluge u likvidaciji, OIB 19933490684, III Struge 65, 10000 Zagreb</derivirana_varijabla>
  </DomainObject.Predmet.ProtustrankaWithAdressOIB>
  <DomainObject.Predmet.ProtustrankaNazivFormated>
    <izvorni_sadrzaj>JANDRIĆ VUČA j.d.o.o. za usluge u likvidaciji</izvorni_sadrzaj>
    <derivirana_varijabla naziv="DomainObject.Predmet.ProtustrankaNazivFormated_1">JANDRIĆ VUČA j.d.o.o. za usluge u likvidaciji</derivirana_varijabla>
  </DomainObject.Predmet.ProtustrankaNazivFormated>
  <DomainObject.Predmet.ProtustrankaNazivFormatedOIB>
    <izvorni_sadrzaj>JANDRIĆ VUČA j.d.o.o. za usluge u likvidaciji, OIB 19933490684</izvorni_sadrzaj>
    <derivirana_varijabla naziv="DomainObject.Predmet.ProtustrankaNazivFormatedOIB_1">JANDRIĆ VUČA j.d.o.o. za usluge u likvidaciji, OIB 19933490684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JANDRIĆ VUČA j.d.o.o. za usluge u likvidaciji zastupanog po punomoćniku Domagoj Jandrić</item>
    </izvorni_sadrzaj>
    <derivirana_varijabla naziv="DomainObject.Predmet.ProtuStrankaListFormated_1">
      <item>JANDRIĆ VUČA j.d.o.o. za usluge u likvidaciji zastupanog po punomoćniku Domagoj Jandrić</item>
    </derivirana_varijabla>
  </DomainObject.Predmet.ProtuStrankaListFormated>
  <DomainObject.Predmet.ProtuStrankaListFormatedOIB>
    <izvorni_sadrzaj>
      <item>JANDRIĆ VUČA j.d.o.o. za usluge u likvidaciji, OIB 19933490684 zastupanog po punomoćniku Domagoj Jandrić</item>
    </izvorni_sadrzaj>
    <derivirana_varijabla naziv="DomainObject.Predmet.ProtuStrankaListFormatedOIB_1">
      <item>JANDRIĆ VUČA j.d.o.o. za usluge u likvidaciji, OIB 19933490684 zastupanog po punomoćniku Domagoj Jandrić</item>
    </derivirana_varijabla>
  </DomainObject.Predmet.ProtuStrankaListFormatedOIB>
  <DomainObject.Predmet.ProtuStrankaListFormatedWithAdress>
    <izvorni_sadrzaj>
      <item>JANDRIĆ VUČA j.d.o.o. za usluge u likvidaciji, III Struge 65, 10000 Zagreb zastupanog po punomoćniku Domagoj Jandrić</item>
    </izvorni_sadrzaj>
    <derivirana_varijabla naziv="DomainObject.Predmet.ProtuStrankaListFormatedWithAdress_1">
      <item>JANDRIĆ VUČA j.d.o.o. za usluge u likvidaciji, III Struge 65, 10000 Zagreb zastupanog po punomoćniku Domagoj Jandrić</item>
    </derivirana_varijabla>
  </DomainObject.Predmet.ProtuStrankaListFormatedWithAdress>
  <DomainObject.Predmet.ProtuStrankaListFormatedWithAdressOIB>
    <izvorni_sadrzaj>
      <item>JANDRIĆ VUČA j.d.o.o. za usluge u likvidaciji, OIB 19933490684, III Struge 65, 10000 Zagreb zastupanog po punomoćniku Domagoj Jandrić</item>
    </izvorni_sadrzaj>
    <derivirana_varijabla naziv="DomainObject.Predmet.ProtuStrankaListFormatedWithAdressOIB_1">
      <item>JANDRIĆ VUČA j.d.o.o. za usluge u likvidaciji, OIB 19933490684, III Struge 65, 10000 Zagreb zastupanog po punomoćniku Domagoj Jandrić</item>
    </derivirana_varijabla>
  </DomainObject.Predmet.ProtuStrankaListFormatedWithAdressOIB>
  <DomainObject.Predmet.ProtuStrankaListNazivFormated>
    <izvorni_sadrzaj>
      <item>JANDRIĆ VUČA j.d.o.o. za usluge u likvidaciji</item>
    </izvorni_sadrzaj>
    <derivirana_varijabla naziv="DomainObject.Predmet.ProtuStrankaListNazivFormated_1">
      <item>JANDRIĆ VUČA j.d.o.o. za usluge u likvidaciji</item>
    </derivirana_varijabla>
  </DomainObject.Predmet.ProtuStrankaListNazivFormated>
  <DomainObject.Predmet.ProtuStrankaListNazivFormatedOIB>
    <izvorni_sadrzaj>
      <item>JANDRIĆ VUČA j.d.o.o. za usluge u likvidaciji, OIB 19933490684</item>
    </izvorni_sadrzaj>
    <derivirana_varijabla naziv="DomainObject.Predmet.ProtuStrankaListNazivFormatedOIB_1">
      <item>JANDRIĆ VUČA j.d.o.o. za usluge u likvidaciji, OIB 19933490684</item>
    </derivirana_varijabla>
  </DomainObject.Predmet.ProtuStrankaListNazivFormatedOIB>
  <DomainObject.Predmet.OstaliListFormated>
    <izvorni_sadrzaj>
      <item>Domagoj Jandrić punomoćnik sudionika u postupku JANDRIĆ VUČA j.d.o.o. za usluge u likvidaciji</item>
    </izvorni_sadrzaj>
    <derivirana_varijabla naziv="DomainObject.Predmet.OstaliListFormated_1">
      <item>Domagoj Jandrić punomoćnik sudionika u postupku JANDRIĆ VUČA j.d.o.o. za usluge u likvidaciji</item>
    </derivirana_varijabla>
  </DomainObject.Predmet.OstaliListFormated>
  <DomainObject.Predmet.OstaliListFormatedOIB>
    <izvorni_sadrzaj>
      <item>Domagoj Jandrić, OIB 19049530737 punomoćnik sudionika u postupku JANDRIĆ VUČA j.d.o.o. za usluge u likvidaciji</item>
    </izvorni_sadrzaj>
    <derivirana_varijabla naziv="DomainObject.Predmet.OstaliListFormatedOIB_1">
      <item>Domagoj Jandrić, OIB 19049530737 punomoćnik sudionika u postupku JANDRIĆ VUČA j.d.o.o. za usluge u likvidaciji</item>
    </derivirana_varijabla>
  </DomainObject.Predmet.OstaliListFormatedOIB>
  <DomainObject.Predmet.OstaliListFormatedWithAdress>
    <izvorni_sadrzaj>
      <item>Domagoj Jandrić, Pernatska Ulica 4, 10000 Zagreb punomoćnik sudionika u postupku JANDRIĆ VUČA j.d.o.o. za usluge u likvidaciji</item>
    </izvorni_sadrzaj>
    <derivirana_varijabla naziv="DomainObject.Predmet.OstaliListFormatedWithAdress_1">
      <item>Domagoj Jandrić, Pernatska Ulica 4, 10000 Zagreb punomoćnik sudionika u postupku JANDRIĆ VUČA j.d.o.o. za usluge u likvidaciji</item>
    </derivirana_varijabla>
  </DomainObject.Predmet.OstaliListFormatedWithAdress>
  <DomainObject.Predmet.OstaliListFormatedWithAdressOIB>
    <izvorni_sadrzaj>
      <item>Domagoj Jandrić, OIB 19049530737, Pernatska Ulica 4, 10000 Zagreb punomoćnik sudionika u postupku JANDRIĆ VUČA j.d.o.o. za usluge u likvidaciji</item>
    </izvorni_sadrzaj>
    <derivirana_varijabla naziv="DomainObject.Predmet.OstaliListFormatedWithAdressOIB_1">
      <item>Domagoj Jandrić, OIB 19049530737, Pernatska Ulica 4, 10000 Zagreb punomoćnik sudionika u postupku JANDRIĆ VUČA j.d.o.o. za usluge u likvidaciji</item>
    </derivirana_varijabla>
  </DomainObject.Predmet.OstaliListFormatedWithAdressOIB>
  <DomainObject.Predmet.OstaliListNazivFormated>
    <izvorni_sadrzaj>
      <item>Domagoj Jandrić</item>
    </izvorni_sadrzaj>
    <derivirana_varijabla naziv="DomainObject.Predmet.OstaliListNazivFormated_1">
      <item>Domagoj Jandrić</item>
    </derivirana_varijabla>
  </DomainObject.Predmet.OstaliListNazivFormated>
  <DomainObject.Predmet.OstaliListNazivFormatedOIB>
    <izvorni_sadrzaj>
      <item>Domagoj Jandrić, OIB 19049530737</item>
    </izvorni_sadrzaj>
    <derivirana_varijabla naziv="DomainObject.Predmet.OstaliListNazivFormatedOIB_1">
      <item>Domagoj Jandrić, OIB 19049530737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JANDRIĆ VUČA j.d.o.o. za usluge u likvidaciji</izvorni_sadrzaj>
    <derivirana_varijabla naziv="DomainObject.Predmet.ProtustrankaIDrugi_1">JANDRIĆ VUČA j.d.o.o. za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JANDRIĆ VUČA j.d.o.o. za usluge u likvidaciji, OIB 19933490684, III Struge 65, 10000 Zagreb</izvorni_sadrzaj>
    <derivirana_varijabla naziv="DomainObject.Predmet.ProtustrankaIDrugiAdressOIB_1">JANDRIĆ VUČA j.d.o.o. za usluge u likvidaciji, OIB 19933490684, III Struge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JANDRIĆ VUČA j.d.o.o. za usluge u likvidaciji</item>
      <item>Domagoj Jandrić</item>
    </izvorni_sadrzaj>
    <derivirana_varijabla naziv="DomainObject.Predmet.SudioniciListNaziv_1">
      <item>FINA Regionalni centar Zagreb</item>
      <item>JANDRIĆ VUČA j.d.o.o. za usluge u likvidaciji</item>
      <item>Domagoj Jandrić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JANDRIĆ VUČA j.d.o.o. za usluge u likvidaciji, OIB 19933490684, III Struge 65,10000 Zagreb</item>
      <item>Domagoj Jandrić, OIB 19049530737, Pernatska Ulica 4,10000 Zagreb</item>
    </izvorni_sadrzaj>
    <derivirana_varijabla naziv="DomainObject.Predmet.SudioniciListAdressOIB_1">
      <item>FINA Regionalni centar Zagreb, OIB 85821130368, Trg svibanjskih žrtava 1995. 1,10000 Zagreb</item>
      <item>JANDRIĆ VUČA j.d.o.o. za usluge u likvidaciji, OIB 19933490684, III Struge 65,10000 Zagreb</item>
      <item>Domagoj Jandrić, OIB 19049530737, Pernatska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19933490684</item>
      <item>, OIB 19049530737</item>
    </izvorni_sadrzaj>
    <derivirana_varijabla naziv="DomainObject.Predmet.SudioniciListNazivOIB_1">
      <item>, OIB 85821130368</item>
      <item>, OIB 19933490684</item>
      <item>, OIB 19049530737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1341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2017-10-05T09:39:00Z</dcterms:created>
  <dc:creator>ilukac</dc:creator>
  <cp:lastModifiedBy>Višnja Svečak</cp:lastModifiedBy>
  <cp:lastPrinted>2017-10-05T09:38:00Z</cp:lastPrinted>
  <dcterms:modified xmlns:xsi="http://www.w3.org/2001/XMLSchema-instance" xsi:type="dcterms:W3CDTF">2017-10-05T09:41:00Z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