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f861" w14:paraId="b5ff861" w:rsidRDefault="00AE649C" w:rsidP="00940B4E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40B4E" w:rsidP="00940B4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40B4E" w:rsidP="00940B4E" w:rsidR="00940B4E">
      <w:pPr>
        <w:widowControl w:val="false"/>
        <w:spacing w:after="0"/>
        <w:ind w:firstLine="708" w:left="4248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t>Poslovni broj: 4 St-545/15-4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940B4E" w:rsidP="00940B4E" w:rsidR="00940B4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940B4E" w:rsidP="00940B4E" w:rsidR="00940B4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940B4E" w:rsidP="00940B4E" w:rsidR="00940B4E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940B4E" w:rsidP="00940B4E" w:rsidR="00940B4E">
      <w:pPr>
        <w:spacing w:after="0"/>
        <w:jc w:val="right"/>
        <w:rPr>
          <w:lang w:eastAsia="hr-HR"/>
        </w:rPr>
      </w:pPr>
    </w:p>
    <w:p w:rsidRDefault="00940B4E" w:rsidP="00940B4E" w:rsidR="00940B4E">
      <w:pPr>
        <w:spacing w:after="0"/>
        <w:jc w:val="right"/>
      </w:pPr>
    </w:p>
    <w:p w:rsidRDefault="00940B4E" w:rsidP="00940B4E" w:rsidR="00940B4E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ZADRUGA APRES za proizvodnju, trgovinu i usluge, Rijeka Koprivnička, Rijeka Koprivnička 4, OIB: 64926230551,  6. studenoga 2015. temeljem čl. 430. Stečajnog zakona („NN“ 71/15, u daljnjem tekstu SZ) objavljuje sljedeći</w:t>
      </w:r>
    </w:p>
    <w:p w:rsidRDefault="00940B4E" w:rsidP="00940B4E" w:rsidR="00940B4E">
      <w:pPr>
        <w:spacing w:after="0"/>
        <w:jc w:val="center"/>
      </w:pPr>
    </w:p>
    <w:p w:rsidRDefault="00940B4E" w:rsidP="00940B4E" w:rsidR="00940B4E">
      <w:pPr>
        <w:spacing w:after="0"/>
        <w:jc w:val="center"/>
      </w:pPr>
      <w:r>
        <w:t>OGLAS</w:t>
      </w:r>
    </w:p>
    <w:p w:rsidRDefault="00940B4E" w:rsidP="00940B4E" w:rsidR="00940B4E">
      <w:pPr>
        <w:spacing w:after="0"/>
      </w:pPr>
    </w:p>
    <w:p w:rsidRDefault="00940B4E" w:rsidP="00940B4E" w:rsidR="00940B4E">
      <w:pPr>
        <w:spacing w:after="0"/>
        <w:jc w:val="both"/>
      </w:pPr>
      <w:r>
        <w:t>1/</w:t>
      </w:r>
      <w:r>
        <w:tab/>
        <w:t>Utvrđuje se da ukupni iznos evidentiranog duga dužnika ZADRUGA APRES za proizvodnju, trgovinu i usluge, Rijeka Koprivnička, Rijeka Koprivnička 4, OIB: 64926230551 iznosi 69.947,22 kn.</w:t>
      </w:r>
    </w:p>
    <w:p w:rsidRDefault="00940B4E" w:rsidP="00940B4E" w:rsidR="00940B4E">
      <w:pPr>
        <w:spacing w:after="0"/>
        <w:jc w:val="both"/>
      </w:pPr>
    </w:p>
    <w:p w:rsidRDefault="00940B4E" w:rsidP="00940B4E" w:rsidR="00940B4E">
      <w:pPr>
        <w:spacing w:after="0"/>
        <w:jc w:val="both"/>
      </w:pPr>
      <w:r>
        <w:t>2/</w:t>
      </w:r>
      <w:r>
        <w:tab/>
        <w:t xml:space="preserve"> Poziva se upravitelj zadruge dužnika Željko </w:t>
      </w:r>
      <w:proofErr w:type="spellStart"/>
      <w:r>
        <w:t>Prišlin</w:t>
      </w:r>
      <w:proofErr w:type="spellEnd"/>
      <w:r>
        <w:t xml:space="preserve"> iz </w:t>
      </w:r>
      <w:proofErr w:type="spellStart"/>
      <w:r>
        <w:t>Sokolovca</w:t>
      </w:r>
      <w:proofErr w:type="spellEnd"/>
      <w:r>
        <w:t xml:space="preserve">, Križevačka 23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40B4E" w:rsidP="00940B4E" w:rsidR="00940B4E">
      <w:pPr>
        <w:spacing w:after="0"/>
        <w:jc w:val="both"/>
      </w:pPr>
    </w:p>
    <w:p w:rsidRDefault="00940B4E" w:rsidP="00940B4E" w:rsidR="00940B4E">
      <w:pPr>
        <w:spacing w:after="0"/>
        <w:jc w:val="both"/>
      </w:pPr>
      <w:r>
        <w:t>3/</w:t>
      </w:r>
      <w:r>
        <w:tab/>
        <w:t xml:space="preserve">Upozorava se upravitelj zadruge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40B4E" w:rsidP="00940B4E" w:rsidR="00940B4E">
      <w:pPr>
        <w:spacing w:after="0"/>
      </w:pPr>
    </w:p>
    <w:p w:rsidRDefault="00940B4E" w:rsidP="00940B4E" w:rsidR="00940B4E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940B4E" w:rsidP="00940B4E" w:rsidR="00940B4E">
      <w:pPr>
        <w:spacing w:after="0"/>
        <w:jc w:val="both"/>
        <w:rPr>
          <w:color w:val="000000"/>
        </w:rPr>
      </w:pPr>
      <w:r>
        <w:tab/>
      </w:r>
    </w:p>
    <w:p w:rsidRDefault="00940B4E" w:rsidP="00940B4E" w:rsidR="00940B4E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22054515 otvoren kod Hrvatske poštanske banke. </w:t>
      </w:r>
    </w:p>
    <w:p w:rsidRDefault="00940B4E" w:rsidP="00940B4E" w:rsidR="00940B4E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940B4E" w:rsidP="00940B4E" w:rsidR="00940B4E">
      <w:pPr>
        <w:spacing w:after="0"/>
        <w:jc w:val="both"/>
      </w:pPr>
    </w:p>
    <w:p w:rsidRDefault="00940B4E" w:rsidP="00940B4E" w:rsidR="00940B4E">
      <w:pPr>
        <w:spacing w:after="0"/>
        <w:jc w:val="center"/>
      </w:pPr>
      <w:r>
        <w:t>U Varaždinu, 6. studenoga 2015.</w:t>
      </w:r>
    </w:p>
    <w:p w:rsidRDefault="00940B4E" w:rsidP="00940B4E" w:rsidR="00940B4E">
      <w:pPr>
        <w:spacing w:after="0"/>
        <w:jc w:val="both"/>
      </w:pPr>
    </w:p>
    <w:p w:rsidRDefault="00940B4E" w:rsidP="00940B4E" w:rsidR="00940B4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40B4E" w:rsidP="00940B4E" w:rsidR="00940B4E">
      <w:pPr>
        <w:spacing w:after="0"/>
      </w:pPr>
    </w:p>
    <w:p w:rsidRDefault="00940B4E" w:rsidP="00940B4E" w:rsidR="00940B4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p w:rsidRDefault="00940B4E" w:rsidP="00940B4E" w:rsidR="00940B4E">
      <w:pPr>
        <w:spacing w:after="0"/>
      </w:pPr>
    </w:p>
    <w:p w:rsidRDefault="00CB0EA4" w:rsidP="00940B4E" w:rsidR="00CB0EA4">
      <w:pPr>
        <w:pStyle w:val="Naslovdokumenta"/>
        <w:spacing w:after="0"/>
      </w:pPr>
    </w:p>
    <w:p w:rsidRDefault="0071688E" w:rsidP="00940B4E" w:rsidR="0071688E">
      <w:pPr>
        <w:pStyle w:val="Poetniodjeljak"/>
        <w:spacing w:after="0"/>
      </w:pPr>
    </w:p>
    <w:p w:rsidRDefault="00A21F0D" w:rsidP="00940B4E" w:rsidR="00A21F0D">
      <w:pPr>
        <w:pStyle w:val="NormaleSPIS"/>
        <w:spacing w:after="0"/>
        <w:rPr>
          <w:noProof/>
        </w:rPr>
      </w:pPr>
    </w:p>
    <w:p w:rsidRDefault="00DA0242" w:rsidP="00940B4E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0B4E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285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St-545/2015-4</izvorni_sadrzaj>
    <derivirana_varijabla naziv="DomainObject.Oznaka_1">St-545/2015-4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St-545/2015</izvorni_sadrzaj>
    <derivirana_varijabla naziv="DomainObject.Predmet.OznakaBroj_1">St-545/2015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APRES za proizvodnju, trgovinu i usluge zastupanog po punomoćniku Željko Prišlin</izvorni_sadrzaj>
    <derivirana_varijabla naziv="DomainObject.Predmet.ProtustrankaFormated_1">  ZADRUGA APRES za proizvodnju, trgovinu i usluge zastupanog po punomoćniku Željko Prišlin</derivirana_varijabla>
  </DomainObject.Predmet.ProtustrankaFormated>
  <DomainObject.Predmet.ProtustrankaFormatedOIB>
    <izvorni_sadrzaj>  ZADRUGA APRES za proizvodnju, trgovinu i usluge, OIB 64926230551 zastupanog po punomoćniku Željko Prišlin</izvorni_sadrzaj>
    <derivirana_varijabla naziv="DomainObject.Predmet.ProtustrankaFormatedOIB_1">  ZADRUGA APRES za proizvodnju, trgovinu i usluge, OIB 64926230551 zastupanog po punomoćniku Željko Prišlin</derivirana_varijabla>
  </DomainObject.Predmet.ProtustrankaFormatedOIB>
  <DomainObject.Predmet.ProtustrankaFormatedWithAdress>
    <izvorni_sadrzaj> ZADRUGA APRES za proizvodnju, trgovinu i usluge, Rijeka Koprivnička 4, 48306 Rijeka Koprivnička zastupanog po punomoćniku Željko Prišlin</izvorni_sadrzaj>
    <derivirana_varijabla naziv="DomainObject.Predmet.ProtustrankaFormatedWithAdress_1"> ZADRUGA APRES za proizvodnju, trgovinu i usluge, Rijeka Koprivnička 4, 48306 Rijeka Koprivnička zastupanog po punomoćniku Željko Prišlin</derivirana_varijabla>
  </DomainObject.Predmet.ProtustrankaFormatedWithAdress>
  <DomainObject.Predmet.ProtustrankaFormatedWithAdressOIB>
    <izvorni_sadrzaj> ZADRUGA APRES za proizvodnju, trgovinu i usluge, OIB 64926230551, Rijeka Koprivnička 4, 48306 Rijeka Koprivnička zastupanog po punomoćniku Željko Prišlin</izvorni_sadrzaj>
    <derivirana_varijabla naziv="DomainObject.Predmet.ProtustrankaFormatedWithAdressOIB_1"> ZADRUGA APRES za proizvodnju, trgovinu i usluge, OIB 64926230551, Rijeka Koprivnička 4, 48306 Rijeka Koprivnička zastupanog po punomoćniku Željko Prišlin</derivirana_varijabla>
  </DomainObject.Predmet.ProtustrankaFormatedWithAdressOIB>
  <DomainObject.Predmet.ProtustrankaWithAdress>
    <izvorni_sadrzaj>ZADRUGA APRES za proizvodnju, trgovinu i usluge Rijeka Koprivnička 4, 48306 Rijeka Koprivnička</izvorni_sadrzaj>
    <derivirana_varijabla naziv="DomainObject.Predmet.ProtustrankaWithAdress_1">ZADRUGA APRES za proizvodnju, trgovinu i usluge Rijeka Koprivnička 4, 48306 Rijeka Koprivnička</derivirana_varijabla>
  </DomainObject.Predmet.ProtustrankaWithAdress>
  <DomainObject.Predmet.ProtustrankaWithAdressOIB>
    <izvorni_sadrzaj>ZADRUGA APRES za proizvodnju, trgovinu i usluge, OIB 64926230551, Rijeka Koprivnička 4, 48306 Rijeka Koprivnička</izvorni_sadrzaj>
    <derivirana_varijabla naziv="DomainObject.Predmet.ProtustrankaWithAdressOIB_1">ZADRUGA APRES za proizvodnju, trgovinu i usluge, OIB 64926230551, Rijeka Koprivnička 4, 48306 Rijeka Koprivnička</derivirana_varijabla>
  </DomainObject.Predmet.ProtustrankaWithAdressOIB>
  <DomainObject.Predmet.ProtustrankaNazivFormated>
    <izvorni_sadrzaj>ZADRUGA APRES za proizvodnju, trgovinu i usluge</izvorni_sadrzaj>
    <derivirana_varijabla naziv="DomainObject.Predmet.ProtustrankaNazivFormated_1">ZADRUGA APRES za proizvodnju, trgovinu i usluge</derivirana_varijabla>
  </DomainObject.Predmet.ProtustrankaNazivFormated>
  <DomainObject.Predmet.ProtustrankaNazivFormatedOIB>
    <izvorni_sadrzaj>ZADRUGA APRES za proizvodnju, trgovinu i usluge, OIB 64926230551</izvorni_sadrzaj>
    <derivirana_varijabla naziv="DomainObject.Predmet.ProtustrankaNazivFormatedOIB_1">ZADRUGA APRES za proizvodnju, trgovinu i usluge, OIB 64926230551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69947.22</izvorni_sadrzaj>
    <derivirana_varijabla naziv="DomainObject.Predmet.TrenutnaVrijednost_1">69947.22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APRES za proizvodnju, trgovinu i usluge zastupanog po punomoćniku Željko Prišlin</item>
    </izvorni_sadrzaj>
    <derivirana_varijabla naziv="DomainObject.Predmet.ProtuStrankaListFormated_1">
      <item>ZADRUGA APRES za proizvodnju, trgovinu i usluge zastupanog po punomoćniku Željko Prišlin</item>
    </derivirana_varijabla>
  </DomainObject.Predmet.ProtuStrankaListFormated>
  <DomainObject.Predmet.ProtuStrankaListFormatedOIB>
    <izvorni_sadrzaj>
      <item>ZADRUGA APRES za proizvodnju, trgovinu i usluge, OIB 64926230551 zastupanog po punomoćniku Željko Prišlin</item>
    </izvorni_sadrzaj>
    <derivirana_varijabla naziv="DomainObject.Predmet.ProtuStrankaListFormatedOIB_1">
      <item>ZADRUGA APRES za proizvodnju, trgovinu i usluge, OIB 64926230551 zastupanog po punomoćniku Željko Prišlin</item>
    </derivirana_varijabla>
  </DomainObject.Predmet.ProtuStrankaListFormatedOIB>
  <DomainObject.Predmet.ProtuStrankaListFormatedWithAdress>
    <izvorni_sadrzaj>
      <item>ZADRUGA APRES za proizvodnju, trgovinu i usluge, Rijeka Koprivnička 4, 48306 Rijeka Koprivnička zastupanog po punomoćniku Željko Prišlin</item>
    </izvorni_sadrzaj>
    <derivirana_varijabla naziv="DomainObject.Predmet.ProtuStrankaListFormatedWithAdress_1">
      <item>ZADRUGA APRES za proizvodnju, trgovinu i usluge, Rijeka Koprivnička 4, 48306 Rijeka Koprivnička zastupanog po punomoćniku Željko Prišlin</item>
    </derivirana_varijabla>
  </DomainObject.Predmet.ProtuStrankaListFormatedWithAdress>
  <DomainObject.Predmet.ProtuStrankaListFormatedWithAdressOIB>
    <izvorni_sadrzaj>
      <item>ZADRUGA APRES za proizvodnju, trgovinu i usluge, OIB 64926230551, Rijeka Koprivnička 4, 48306 Rijeka Koprivnička zastupanog po punomoćniku Željko Prišlin</item>
    </izvorni_sadrzaj>
    <derivirana_varijabla naziv="DomainObject.Predmet.ProtuStrankaListFormatedWithAdressOIB_1">
      <item>ZADRUGA APRES za proizvodnju, trgovinu i usluge, OIB 64926230551, Rijeka Koprivnička 4, 48306 Rijeka Koprivnička zastupanog po punomoćniku Željko Prišlin</item>
    </derivirana_varijabla>
  </DomainObject.Predmet.ProtuStrankaListFormatedWithAdressOIB>
  <DomainObject.Predmet.ProtuStrankaListNazivFormated>
    <izvorni_sadrzaj>
      <item>ZADRUGA APRES za proizvodnju, trgovinu i usluge</item>
    </izvorni_sadrzaj>
    <derivirana_varijabla naziv="DomainObject.Predmet.ProtuStrankaListNazivFormated_1">
      <item>ZADRUGA APRES za proizvodnju, trgovinu i usluge</item>
    </derivirana_varijabla>
  </DomainObject.Predmet.ProtuStrankaListNazivFormated>
  <DomainObject.Predmet.ProtuStrankaListNazivFormatedOIB>
    <izvorni_sadrzaj>
      <item>ZADRUGA APRES za proizvodnju, trgovinu i usluge, OIB 64926230551</item>
    </izvorni_sadrzaj>
    <derivirana_varijabla naziv="DomainObject.Predmet.ProtuStrankaListNazivFormatedOIB_1">
      <item>ZADRUGA APRES za proizvodnju, trgovinu i usluge, OIB 64926230551</item>
    </derivirana_varijabla>
  </DomainObject.Predmet.ProtuStrankaListNazivFormatedOIB>
  <DomainObject.Predmet.OstaliListFormated>
    <izvorni_sadrzaj>
      <item>E-oglasna ploča</item>
      <item>Sudski registar, Trgovački sud u Varaždinu</item>
      <item>Željko Prišlin punomoćnik sudionika u postupku ZADRUGA APRES za proizvodnju, trgovinu i usluge</item>
    </izvorni_sadrzaj>
    <derivirana_varijabla naziv="DomainObject.Predmet.OstaliListFormated_1">
      <item>E-oglasna ploča</item>
      <item>Sudski registar, Trgovački sud u Varaždinu</item>
      <item>Željko Prišlin punomoćnik sudionika u postupku ZADRUGA APRES za proizvodnju,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Željko Prišlin, OIB 93384674079 punomoćnik sudionika u postupku ZADRUGA APRES za proizvodnju, trgovinu i usluge</item>
    </izvorni_sadrzaj>
    <derivirana_varijabla naziv="DomainObject.Predmet.OstaliListFormatedOIB_1">
      <item>E-oglasna ploča</item>
      <item>Sudski registar, Trgovački sud u Varaždinu</item>
      <item>Željko Prišlin, OIB 93384674079 punomoćnik sudionika u postupku ZADRUGA APRES za proizvodnju,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Željko Prišlin, Andrije Hebranga 28, 48000 Koprivnica punomoćnik sudionika u postupku ZADRUGA APRES za proizvodnju, trgovinu i usluge</item>
    </izvorni_sadrzaj>
    <derivirana_varijabla naziv="DomainObject.Predmet.OstaliListFormatedWithAdress_1">
      <item>E-oglasna ploča</item>
      <item>Sudski registar, Trgovački sud u Varaždinu</item>
      <item>Željko Prišlin, Andrije Hebranga 28, 48000 Koprivnica punomoćnik sudionika u postupku ZADRUGA APRES za proizvodnju,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Željko Prišlin, OIB 93384674079, Andrije Hebranga 28, 48000 Koprivnica punomoćnik sudionika u postupku ZADRUGA APRES za proizvodnju, trgovinu i usluge</item>
    </izvorni_sadrzaj>
    <derivirana_varijabla naziv="DomainObject.Predmet.OstaliListFormatedWithAdressOIB_1">
      <item>E-oglasna ploča</item>
      <item>Sudski registar, Trgovački sud u Varaždinu</item>
      <item>Željko Prišlin, OIB 93384674079, Andrije Hebranga 28, 48000 Koprivnica punomoćnik sudionika u postupku ZADRUGA APRES za proizvodnju,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Željko Prišlin</item>
    </izvorni_sadrzaj>
    <derivirana_varijabla naziv="DomainObject.Predmet.OstaliListNazivFormated_1">
      <item>E-oglasna ploča</item>
      <item>Sudski registar, Trgovački sud u Varaždinu</item>
      <item>Željko Prišlin</item>
    </derivirana_varijabla>
  </DomainObject.Predmet.OstaliListNazivFormated>
  <DomainObject.Predmet.OstaliListNazivFormatedOIB>
    <izvorni_sadrzaj>
      <item>E-oglasna ploča</item>
      <item>Sudski registar, Trgovački sud u Varaždinu</item>
      <item>Željko Prišlin, OIB 93384674079</item>
    </izvorni_sadrzaj>
    <derivirana_varijabla naziv="DomainObject.Predmet.OstaliListNazivFormatedOIB_1">
      <item>E-oglasna ploča</item>
      <item>Sudski registar, Trgovački sud u Varaždinu</item>
      <item>Željko Prišlin, OIB 93384674079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St-545/2015-4</izvorni_sadrzaj>
    <derivirana_varijabla naziv="DomainObject.PoslovniBrojDokumenta_1">St-545/2015-4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APRES za proizvodnju, trgovinu i usluge</izvorni_sadrzaj>
    <derivirana_varijabla naziv="DomainObject.Predmet.ProtustrankaIDrugi_1">ZADRUGA APRES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APRES za proizvodnju, trgovinu i usluge, OIB 64926230551, Rijeka Koprivnička 4, 48306 Rijeka Koprivnička</izvorni_sadrzaj>
    <derivirana_varijabla naziv="DomainObject.Predmet.ProtustrankaIDrugiAdressOIB_1">ZADRUGA APRES za proizvodnju, trgovinu i usluge, OIB 64926230551, Rijeka Koprivnička 4, 48306 Rijeka Koprivnička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APRES za proizvodnju, trgovinu i usluge</item>
      <item>E-oglasna ploča</item>
      <item>Sudski registar, Trgovački sud u Varaždinu</item>
      <item>Željko Prišlin</item>
    </izvorni_sadrzaj>
    <derivirana_varijabla naziv="DomainObject.Predmet.SudioniciListNaziv_1">
      <item>Financijska agencija</item>
      <item>ZADRUGA APRES za proizvodnju, trgovinu i usluge</item>
      <item>E-oglasna ploča</item>
      <item>Sudski registar, Trgovački sud u Varaždinu</item>
      <item>Željko Prišlin</item>
    </derivirana_varijabla>
  </DomainObject.Predmet.SudioniciListNaziv>
  <DomainObject.Predmet.SudioniciListAdressOIB>
    <izvorni_sadrzaj>
      <item>Financijska agencija, OIB 85821130368, A. Cesarca 2,42000 Varaždin</item>
      <item>ZADRUGA APRES za proizvodnju, trgovinu i usluge, OIB 64926230551, Rijeka Koprivnička 4,48306 Rijeka Koprivnička</item>
      <item>E-oglasna ploča</item>
      <item>Sudski registar, Trgovački sud u Varaždinu</item>
      <item>Željko Prišlin, OIB 93384674079, Andrije Hebranga 28,48000 Koprivnica</item>
    </izvorni_sadrzaj>
    <derivirana_varijabla naziv="DomainObject.Predmet.SudioniciListAdressOIB_1">
      <item>Financijska agencija, OIB 85821130368, A. Cesarca 2,42000 Varaždin</item>
      <item>ZADRUGA APRES za proizvodnju, trgovinu i usluge, OIB 64926230551, Rijeka Koprivnička 4,48306 Rijeka Koprivnička</item>
      <item>E-oglasna ploča</item>
      <item>Sudski registar, Trgovački sud u Varaždinu</item>
      <item>Željko Prišlin, OIB 93384674079, Andrije Hebranga 28,48000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6FFF5-6347-44DF-AF26-E7776BF9C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2080</properties:Characters>
  <properties:Lines>56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2015-11-06T11:15:00Z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