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7041" w14:paraId="ce17041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887DDC" w:rsidR="00887DDC" w:rsidRPr="00887DDC">
            <w:pPr>
              <w:rPr>
                <w:sz w:val="24"/>
                <w:szCs w:val="24"/>
              </w:rPr>
            </w:pPr>
            <w:r>
              <w:t xml:space="preserve">    </w:t>
            </w:r>
            <w:r w:rsidRPr="00887DDC">
              <w:rPr>
                <w:sz w:val="24"/>
                <w:szCs w:val="24"/>
              </w:rPr>
              <w:t>Republika Hrvatska</w:t>
            </w:r>
          </w:p>
          <w:p w:rsidRDefault="00887DDC" w:rsidR="00887DDC" w:rsidRPr="00887DDC">
            <w:pPr>
              <w:rPr>
                <w:sz w:val="24"/>
                <w:szCs w:val="24"/>
              </w:rPr>
            </w:pPr>
            <w:r w:rsidRPr="00887DDC">
              <w:rPr>
                <w:sz w:val="24"/>
                <w:szCs w:val="24"/>
              </w:rPr>
              <w:t>Trgovački sud u Zagrebu</w:t>
            </w:r>
          </w:p>
          <w:p w:rsidRDefault="00887DDC" w:rsidR="00887DDC" w:rsidRPr="00887DDC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887DDC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EA5542">
        <w:rPr>
          <w:bCs/>
          <w:sz w:val="24"/>
          <w:szCs w:val="24"/>
        </w:rPr>
        <w:t>75. St</w:t>
      </w:r>
      <w:r w:rsidR="00B71BE0">
        <w:rPr>
          <w:bCs/>
          <w:sz w:val="24"/>
          <w:szCs w:val="24"/>
        </w:rPr>
        <w:t>-5277</w:t>
      </w:r>
      <w:r w:rsidR="00280ABD" w:rsidRPr="00280ABD">
        <w:rPr>
          <w:bCs/>
          <w:sz w:val="24"/>
          <w:szCs w:val="24"/>
        </w:rPr>
        <w:t>/2015-</w:t>
      </w:r>
      <w:r w:rsidR="00F02B1E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Kurick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B71BE0" w:rsidRPr="00B71BE0">
        <w:rPr>
          <w:sz w:val="24"/>
          <w:szCs w:val="24"/>
        </w:rPr>
        <w:t>JADRAN-NAUTIKA d.o.o., Zagreb, Koturaška 51, OIB: 03158131579</w:t>
      </w:r>
      <w:r w:rsidR="00B71BE0">
        <w:rPr>
          <w:sz w:val="24"/>
          <w:szCs w:val="24"/>
        </w:rPr>
        <w:t>,</w:t>
      </w:r>
      <w:r w:rsidRPr="00D74FBE">
        <w:rPr>
          <w:sz w:val="24"/>
          <w:szCs w:val="24"/>
        </w:rPr>
        <w:t xml:space="preserve"> dana </w:t>
      </w:r>
      <w:r w:rsidR="00151835">
        <w:rPr>
          <w:sz w:val="24"/>
          <w:szCs w:val="24"/>
        </w:rPr>
        <w:t>03</w:t>
      </w:r>
      <w:r w:rsidR="00227AB7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B71BE0" w:rsidRPr="00B71BE0">
        <w:rPr>
          <w:sz w:val="24"/>
          <w:szCs w:val="24"/>
        </w:rPr>
        <w:t>JADRAN-NAUTIKA d.o.o., Zagreb, Koturaška 51, OIB: 03158131579</w:t>
      </w:r>
      <w:r w:rsidR="00B71BE0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F02B1E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B71BE0" w:rsidRPr="00B71BE0">
        <w:rPr>
          <w:sz w:val="24"/>
          <w:szCs w:val="24"/>
        </w:rPr>
        <w:t>JADRAN-NAUTIKA d.o.o., Zagreb, Koturaška 51, OIB: 03158131579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B71BE0">
        <w:rPr>
          <w:sz w:val="24"/>
          <w:szCs w:val="24"/>
        </w:rPr>
        <w:t>11</w:t>
      </w:r>
      <w:r w:rsidR="00227AB7">
        <w:rPr>
          <w:sz w:val="24"/>
          <w:szCs w:val="24"/>
        </w:rPr>
        <w:t xml:space="preserve">.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887DDC" w:rsidR="00B71BE0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27AB7">
        <w:rPr>
          <w:sz w:val="24"/>
          <w:szCs w:val="24"/>
        </w:rPr>
        <w:t>dužnika Republika Hrvatska je</w:t>
      </w:r>
      <w:r w:rsidR="00751B95">
        <w:rPr>
          <w:sz w:val="24"/>
          <w:szCs w:val="24"/>
        </w:rPr>
        <w:t xml:space="preserve"> </w:t>
      </w:r>
      <w:r w:rsidR="00B71BE0">
        <w:rPr>
          <w:sz w:val="24"/>
          <w:szCs w:val="24"/>
        </w:rPr>
        <w:t>18</w:t>
      </w:r>
      <w:r w:rsidR="00751B95">
        <w:rPr>
          <w:sz w:val="24"/>
          <w:szCs w:val="24"/>
        </w:rPr>
        <w:t xml:space="preserve">. </w:t>
      </w:r>
      <w:r w:rsidR="00B71BE0">
        <w:rPr>
          <w:sz w:val="24"/>
          <w:szCs w:val="24"/>
        </w:rPr>
        <w:t xml:space="preserve">siječnja 2016. </w:t>
      </w:r>
      <w:r w:rsidRPr="00D74FBE">
        <w:rPr>
          <w:sz w:val="24"/>
          <w:szCs w:val="24"/>
        </w:rPr>
        <w:t>podnio prijedlog za otvaranje stečajnog postupka nad dužnikom te je izvijest</w:t>
      </w:r>
      <w:r w:rsidR="00280ABD">
        <w:rPr>
          <w:sz w:val="24"/>
          <w:szCs w:val="24"/>
        </w:rPr>
        <w:t>io sud da prema dužniku</w:t>
      </w:r>
      <w:r w:rsidR="00DD123B">
        <w:rPr>
          <w:sz w:val="24"/>
          <w:szCs w:val="24"/>
        </w:rPr>
        <w:t xml:space="preserve"> na dan</w:t>
      </w:r>
      <w:r w:rsidR="00B71BE0">
        <w:rPr>
          <w:sz w:val="24"/>
          <w:szCs w:val="24"/>
        </w:rPr>
        <w:t xml:space="preserve"> 31</w:t>
      </w:r>
      <w:r w:rsidR="00751B95">
        <w:rPr>
          <w:sz w:val="24"/>
          <w:szCs w:val="24"/>
        </w:rPr>
        <w:t xml:space="preserve">. prosinca </w:t>
      </w:r>
      <w:r w:rsidR="00DD123B">
        <w:rPr>
          <w:sz w:val="24"/>
          <w:szCs w:val="24"/>
        </w:rPr>
        <w:t>2015.</w:t>
      </w:r>
      <w:r w:rsidR="00280ABD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ima potraživanje u iznosu od </w:t>
      </w:r>
      <w:r w:rsidR="00B71BE0">
        <w:rPr>
          <w:sz w:val="24"/>
          <w:szCs w:val="24"/>
        </w:rPr>
        <w:t xml:space="preserve">224.261,56 </w:t>
      </w:r>
      <w:r w:rsidR="00574C7C">
        <w:rPr>
          <w:sz w:val="24"/>
          <w:szCs w:val="24"/>
        </w:rPr>
        <w:t xml:space="preserve">kn </w:t>
      </w:r>
      <w:r w:rsidR="00786FFB">
        <w:rPr>
          <w:sz w:val="24"/>
          <w:szCs w:val="24"/>
        </w:rPr>
        <w:t xml:space="preserve">i da </w:t>
      </w:r>
      <w:r w:rsidR="00B71BE0">
        <w:rPr>
          <w:sz w:val="24"/>
          <w:szCs w:val="24"/>
        </w:rPr>
        <w:t xml:space="preserve">je </w:t>
      </w:r>
      <w:r w:rsidRPr="00D74FBE">
        <w:rPr>
          <w:sz w:val="24"/>
          <w:szCs w:val="24"/>
        </w:rPr>
        <w:t xml:space="preserve">dužnik </w:t>
      </w:r>
      <w:r w:rsidR="00B71BE0">
        <w:rPr>
          <w:sz w:val="24"/>
          <w:szCs w:val="24"/>
        </w:rPr>
        <w:t>vlasnik jahti "Princess V78" i "Morena</w:t>
      </w:r>
      <w:r w:rsidR="00CA58B5">
        <w:rPr>
          <w:sz w:val="24"/>
          <w:szCs w:val="24"/>
        </w:rPr>
        <w:t xml:space="preserve">", te da mu je razrezan porez  na plovila i to na gumenjak reg. oznake RG1274 i gliser RG1254. </w:t>
      </w:r>
    </w:p>
    <w:p w:rsidRDefault="00B71BE0" w:rsidP="00887DDC" w:rsidR="00B71BE0">
      <w:pPr>
        <w:ind w:firstLine="720"/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151835">
        <w:rPr>
          <w:sz w:val="24"/>
          <w:szCs w:val="24"/>
        </w:rPr>
        <w:t>dana 03</w:t>
      </w:r>
      <w:r w:rsidR="00786FFB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574C7C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 Kurick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DNA</w:t>
      </w:r>
      <w:r w:rsidR="00A607DF">
        <w:rPr>
          <w:sz w:val="24"/>
          <w:szCs w:val="24"/>
        </w:rPr>
        <w:t>:</w:t>
      </w:r>
    </w:p>
    <w:p w:rsidRDefault="001344A4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</w:t>
      </w:r>
    </w:p>
    <w:p w:rsidRDefault="001344A4" w:rsidP="00A1322A" w:rsidR="00786FFB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</w:t>
      </w:r>
      <w:r w:rsidR="00A1322A" w:rsidRPr="00D74FBE">
        <w:t xml:space="preserve"> i zz dužnika</w:t>
      </w:r>
      <w:r>
        <w:t xml:space="preserve"> </w:t>
      </w:r>
    </w:p>
    <w:p w:rsidRDefault="00A1322A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e-oglasna ploča suda </w:t>
      </w:r>
      <w:r w:rsidR="00786FFB">
        <w:t>–</w:t>
      </w:r>
      <w:r w:rsidRPr="00D74FBE">
        <w:t xml:space="preserve"> </w:t>
      </w:r>
      <w:r w:rsidR="00786FFB">
        <w:t>za javnost-</w:t>
      </w:r>
      <w:r w:rsidRPr="00D74FBE">
        <w:t xml:space="preserve">15 dana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</w:t>
        </w:r>
        <w:r w:rsidR="00F02B1E">
          <w:t xml:space="preserve">       </w:t>
        </w:r>
        <w:r>
          <w:t xml:space="preserve">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4387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</w:t>
        </w:r>
        <w:r w:rsidR="00F02B1E">
          <w:rPr>
            <w:sz w:val="24"/>
            <w:szCs w:val="24"/>
          </w:rPr>
          <w:t xml:space="preserve">                            </w:t>
        </w:r>
        <w:r w:rsidR="007A5F69">
          <w:rPr>
            <w:sz w:val="24"/>
            <w:szCs w:val="24"/>
          </w:rPr>
          <w:t xml:space="preserve">        </w:t>
        </w:r>
        <w:r w:rsidR="00751B95">
          <w:rPr>
            <w:sz w:val="24"/>
            <w:szCs w:val="24"/>
          </w:rPr>
          <w:t>75. St-</w:t>
        </w:r>
        <w:r w:rsidR="00B71BE0">
          <w:rPr>
            <w:sz w:val="24"/>
            <w:szCs w:val="24"/>
          </w:rPr>
          <w:t>5277</w:t>
        </w:r>
        <w:r w:rsidR="00280ABD">
          <w:rPr>
            <w:sz w:val="24"/>
            <w:szCs w:val="24"/>
          </w:rPr>
          <w:t>/2015-</w:t>
        </w:r>
        <w:r w:rsidR="00F02B1E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1835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7AB7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65517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C7C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4D12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1B95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75424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877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7DDC"/>
    <w:rsid w:val="00890C84"/>
    <w:rsid w:val="008935AC"/>
    <w:rsid w:val="008A2884"/>
    <w:rsid w:val="008B5163"/>
    <w:rsid w:val="008C040B"/>
    <w:rsid w:val="008C0954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44D4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BE0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500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63C"/>
    <w:rsid w:val="00CA083A"/>
    <w:rsid w:val="00CA58B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21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23B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5542"/>
    <w:rsid w:val="00EC6B71"/>
    <w:rsid w:val="00EC7E37"/>
    <w:rsid w:val="00ED0001"/>
    <w:rsid w:val="00ED37C0"/>
    <w:rsid w:val="00ED49F1"/>
    <w:rsid w:val="00ED583A"/>
    <w:rsid w:val="00EE0D2B"/>
    <w:rsid w:val="00EF6EB5"/>
    <w:rsid w:val="00F02B1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9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9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9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9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9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9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9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9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St-5277/2015-10</izvorni_sadrzaj>
    <derivirana_varijabla naziv="DomainObject.Oznaka_1">St-5277/2015-10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St-5277/2015</izvorni_sadrzaj>
    <derivirana_varijabla naziv="DomainObject.Predmet.OznakaBroj_1">St-5277/2015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JADRAN-NAUTIKA d.o.o. zastupanog po punomoćniku Ana Gajski</izvorni_sadrzaj>
    <derivirana_varijabla naziv="DomainObject.Predmet.ProtustrankaFormated_1">  JADRAN-NAUTIKA d.o.o. zastupanog po punomoćniku Ana Gajski</derivirana_varijabla>
  </DomainObject.Predmet.ProtustrankaFormated>
  <DomainObject.Predmet.ProtustrankaFormatedOIB>
    <izvorni_sadrzaj>  JADRAN-NAUTIKA d.o.o., OIB 03158131579 zastupanog po punomoćniku Ana Gajski</izvorni_sadrzaj>
    <derivirana_varijabla naziv="DomainObject.Predmet.ProtustrankaFormatedOIB_1">  JADRAN-NAUTIKA d.o.o., OIB 03158131579 zastupanog po punomoćniku Ana Gajski</derivirana_varijabla>
  </DomainObject.Predmet.ProtustrankaFormatedOIB>
  <DomainObject.Predmet.ProtustrankaFormatedWithAdress>
    <izvorni_sadrzaj> JADRAN-NAUTIKA d.o.o., Koturaška 51, 10000 Zagreb zastupanog po punomoćniku Ana Gajski</izvorni_sadrzaj>
    <derivirana_varijabla naziv="DomainObject.Predmet.ProtustrankaFormatedWithAdress_1"> JADRAN-NAUTIKA d.o.o., Koturaška 51, 10000 Zagreb zastupanog po punomoćniku Ana Gajski</derivirana_varijabla>
  </DomainObject.Predmet.ProtustrankaFormatedWithAdress>
  <DomainObject.Predmet.ProtustrankaFormatedWithAdressOIB>
    <izvorni_sadrzaj> JADRAN-NAUTIKA d.o.o., OIB 03158131579, Koturaška 51, 10000 Zagreb zastupanog po punomoćniku Ana Gajski</izvorni_sadrzaj>
    <derivirana_varijabla naziv="DomainObject.Predmet.ProtustrankaFormatedWithAdressOIB_1"> JADRAN-NAUTIKA d.o.o., OIB 03158131579, Koturaška 51, 10000 Zagreb zastupanog po punomoćniku Ana Gajski</derivirana_varijabla>
  </DomainObject.Predmet.ProtustrankaFormatedWithAdressOIB>
  <DomainObject.Predmet.ProtustrankaWithAdress>
    <izvorni_sadrzaj>JADRAN-NAUTIKA d.o.o. Koturaška 51, 10000 Zagreb</izvorni_sadrzaj>
    <derivirana_varijabla naziv="DomainObject.Predmet.ProtustrankaWithAdress_1">JADRAN-NAUTIKA d.o.o. Koturaška 51, 10000 Zagreb</derivirana_varijabla>
  </DomainObject.Predmet.ProtustrankaWithAdress>
  <DomainObject.Predmet.ProtustrankaWithAdressOIB>
    <izvorni_sadrzaj>JADRAN-NAUTIKA d.o.o., OIB 03158131579, Koturaška 51, 10000 Zagreb</izvorni_sadrzaj>
    <derivirana_varijabla naziv="DomainObject.Predmet.ProtustrankaWithAdressOIB_1">JADRAN-NAUTIKA d.o.o., OIB 03158131579, Koturaška 51, 10000 Zagreb</derivirana_varijabla>
  </DomainObject.Predmet.ProtustrankaWithAdressOIB>
  <DomainObject.Predmet.ProtustrankaNazivFormated>
    <izvorni_sadrzaj>JADRAN-NAUTIKA d.o.o.</izvorni_sadrzaj>
    <derivirana_varijabla naziv="DomainObject.Predmet.ProtustrankaNazivFormated_1">JADRAN-NAUTIKA d.o.o.</derivirana_varijabla>
  </DomainObject.Predmet.ProtustrankaNazivFormated>
  <DomainObject.Predmet.ProtustrankaNazivFormatedOIB>
    <izvorni_sadrzaj>JADRAN-NAUTIKA d.o.o., OIB 03158131579</izvorni_sadrzaj>
    <derivirana_varijabla naziv="DomainObject.Predmet.ProtustrankaNazivFormatedOIB_1">JADRAN-NAUTIKA d.o.o., OIB 03158131579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JADRAN-NAUTIKA d.o.o. zastupanog po punomoćniku Ana Gajski</item>
    </izvorni_sadrzaj>
    <derivirana_varijabla naziv="DomainObject.Predmet.ProtuStrankaListFormated_1">
      <item>JADRAN-NAUTIKA d.o.o. zastupanog po punomoćniku Ana Gajski</item>
    </derivirana_varijabla>
  </DomainObject.Predmet.ProtuStrankaListFormated>
  <DomainObject.Predmet.ProtuStrankaListFormatedOIB>
    <izvorni_sadrzaj>
      <item>JADRAN-NAUTIKA d.o.o., OIB 03158131579 zastupanog po punomoćniku Ana Gajski</item>
    </izvorni_sadrzaj>
    <derivirana_varijabla naziv="DomainObject.Predmet.ProtuStrankaListFormatedOIB_1">
      <item>JADRAN-NAUTIKA d.o.o., OIB 03158131579 zastupanog po punomoćniku Ana Gajski</item>
    </derivirana_varijabla>
  </DomainObject.Predmet.ProtuStrankaListFormatedOIB>
  <DomainObject.Predmet.ProtuStrankaListFormatedWithAdress>
    <izvorni_sadrzaj>
      <item>JADRAN-NAUTIKA d.o.o., Koturaška 51, 10000 Zagreb zastupanog po punomoćniku Ana Gajski</item>
    </izvorni_sadrzaj>
    <derivirana_varijabla naziv="DomainObject.Predmet.ProtuStrankaListFormatedWithAdress_1">
      <item>JADRAN-NAUTIKA d.o.o., Koturaška 51, 10000 Zagreb zastupanog po punomoćniku Ana Gajski</item>
    </derivirana_varijabla>
  </DomainObject.Predmet.ProtuStrankaListFormatedWithAdress>
  <DomainObject.Predmet.ProtuStrankaListFormatedWithAdressOIB>
    <izvorni_sadrzaj>
      <item>JADRAN-NAUTIKA d.o.o., OIB 03158131579, Koturaška 51, 10000 Zagreb zastupanog po punomoćniku Ana Gajski</item>
    </izvorni_sadrzaj>
    <derivirana_varijabla naziv="DomainObject.Predmet.ProtuStrankaListFormatedWithAdressOIB_1">
      <item>JADRAN-NAUTIKA d.o.o., OIB 03158131579, Koturaška 51, 10000 Zagreb zastupanog po punomoćniku Ana Gajski</item>
    </derivirana_varijabla>
  </DomainObject.Predmet.ProtuStrankaListFormatedWithAdressOIB>
  <DomainObject.Predmet.ProtuStrankaListNazivFormated>
    <izvorni_sadrzaj>
      <item>JADRAN-NAUTIKA d.o.o.</item>
    </izvorni_sadrzaj>
    <derivirana_varijabla naziv="DomainObject.Predmet.ProtuStrankaListNazivFormated_1">
      <item>JADRAN-NAUTIKA d.o.o.</item>
    </derivirana_varijabla>
  </DomainObject.Predmet.ProtuStrankaListNazivFormated>
  <DomainObject.Predmet.ProtuStrankaListNazivFormatedOIB>
    <izvorni_sadrzaj>
      <item>JADRAN-NAUTIKA d.o.o., OIB 03158131579</item>
    </izvorni_sadrzaj>
    <derivirana_varijabla naziv="DomainObject.Predmet.ProtuStrankaListNazivFormatedOIB_1">
      <item>JADRAN-NAUTIKA d.o.o., OIB 03158131579</item>
    </derivirana_varijabla>
  </DomainObject.Predmet.ProtuStrankaListNazivFormatedOIB>
  <DomainObject.Predmet.OstaliListFormated>
    <izvorni_sadrzaj>
      <item>Ana Gajski punomoćnik sudionika u postupku JADRAN-NAUTIKA d.o.o.</item>
      <item>Jelić i Čavlina Zrinščak d.o.o.</item>
    </izvorni_sadrzaj>
    <derivirana_varijabla naziv="DomainObject.Predmet.OstaliListFormated_1">
      <item>Ana Gajski punomoćnik sudionika u postupku JADRAN-NAUTIKA d.o.o.</item>
      <item>Jelić i Čavlina Zrinščak d.o.o.</item>
    </derivirana_varijabla>
  </DomainObject.Predmet.OstaliListFormated>
  <DomainObject.Predmet.OstaliListFormatedOIB>
    <izvorni_sadrzaj>
      <item>Ana Gajski, OIB 72158516069 punomoćnik sudionika u postupku JADRAN-NAUTIKA d.o.o.</item>
      <item>Jelić i Čavlina Zrinščak d.o.o., OIB 21721282898</item>
    </izvorni_sadrzaj>
    <derivirana_varijabla naziv="DomainObject.Predmet.OstaliListFormatedOIB_1">
      <item>Ana Gajski, OIB 72158516069 punomoćnik sudionika u postupku JADRAN-NAUTIKA d.o.o.</item>
      <item>Jelić i Čavlina Zrinščak d.o.o., OIB 21721282898</item>
    </derivirana_varijabla>
  </DomainObject.Predmet.OstaliListFormatedOIB>
  <DomainObject.Predmet.OstaliListFormatedWithAdress>
    <izvorni_sadrzaj>
      <item>Ana Gajski, Kružna 16, 10000 Zagreb punomoćnik sudionika u postupku JADRAN-NAUTIKA d.o.o.</item>
      <item>Jelić i Čavlina Zrinščak d.o.o., Katančićeva 3, 10000 Zagreb</item>
    </izvorni_sadrzaj>
    <derivirana_varijabla naziv="DomainObject.Predmet.OstaliListFormatedWithAdress_1">
      <item>Ana Gajski, Kružna 16, 10000 Zagreb punomoćnik sudionika u postupku JADRAN-NAUTIKA d.o.o.</item>
      <item>Jelić i Čavlina Zrinščak d.o.o., Katančićeva 3, 10000 Zagreb</item>
    </derivirana_varijabla>
  </DomainObject.Predmet.OstaliListFormatedWithAdress>
  <DomainObject.Predmet.OstaliListFormatedWithAdressOIB>
    <izvorni_sadrzaj>
      <item>Ana Gajski, OIB 72158516069, Kružna 16, 10000 Zagreb punomoćnik sudionika u postupku JADRAN-NAUTIKA d.o.o.</item>
      <item>Jelić i Čavlina Zrinščak d.o.o., OIB 21721282898, Katančićeva 3, 10000 Zagreb</item>
    </izvorni_sadrzaj>
    <derivirana_varijabla naziv="DomainObject.Predmet.OstaliListFormatedWithAdressOIB_1">
      <item>Ana Gajski, OIB 72158516069, Kružna 16, 10000 Zagreb punomoćnik sudionika u postupku JADRAN-NAUTIKA d.o.o.</item>
      <item>Jelić i Čavlina Zrinščak d.o.o., OIB 21721282898, Katančićeva 3, 10000 Zagreb</item>
    </derivirana_varijabla>
  </DomainObject.Predmet.OstaliListFormatedWithAdressOIB>
  <DomainObject.Predmet.OstaliListNazivFormated>
    <izvorni_sadrzaj>
      <item>Ana Gajski</item>
      <item>Jelić i Čavlina Zrinščak d.o.o.</item>
    </izvorni_sadrzaj>
    <derivirana_varijabla naziv="DomainObject.Predmet.OstaliListNazivFormated_1">
      <item>Ana Gajski</item>
      <item>Jelić i Čavlina Zrinščak d.o.o.</item>
    </derivirana_varijabla>
  </DomainObject.Predmet.OstaliListNazivFormated>
  <DomainObject.Predmet.OstaliListNazivFormatedOIB>
    <izvorni_sadrzaj>
      <item>Ana Gajski, OIB 72158516069</item>
      <item>Jelić i Čavlina Zrinščak d.o.o., OIB 21721282898</item>
    </izvorni_sadrzaj>
    <derivirana_varijabla naziv="DomainObject.Predmet.OstaliListNazivFormatedOIB_1">
      <item>Ana Gajski, OIB 72158516069</item>
      <item>Jelić i Čavlina Zrinščak d.o.o., OIB 21721282898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St-5277/2015-10</izvorni_sadrzaj>
    <derivirana_varijabla naziv="DomainObject.PoslovniBrojDokumenta_1">St-5277/2015-10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JADRAN-NAUTIKA d.o.o.</izvorni_sadrzaj>
    <derivirana_varijabla naziv="DomainObject.Predmet.ProtustrankaIDrugi_1">JADRAN-NAUTIKA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JADRAN-NAUTIKA d.o.o., OIB 03158131579, Koturaška 51, 10000 Zagreb</izvorni_sadrzaj>
    <derivirana_varijabla naziv="DomainObject.Predmet.ProtustrankaIDrugiAdressOIB_1">JADRAN-NAUTIKA d.o.o., OIB 03158131579,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JADRAN-NAUTIKA d.o.o.</item>
      <item>Ana Gajski</item>
      <item>Jelić i Čavlina Zrinščak d.o.o.</item>
    </izvorni_sadrzaj>
    <derivirana_varijabla naziv="DomainObject.Predmet.SudioniciListNaziv_1">
      <item>FINA Regionalni centar Zagreb</item>
      <item>JADRAN-NAUTIKA d.o.o.</item>
      <item>Ana Gajski</item>
      <item>Jelić i Čavlina Zrinščak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JADRAN-NAUTIKA d.o.o., OIB 03158131579, Koturaška 51,10000 Zagreb</item>
      <item>Ana Gajski, OIB 72158516069, Kružna 16,10000 Zagreb</item>
      <item>Jelić i Čavlina Zrinščak d.o.o., OIB 21721282898, Katančićeva 3,10000 Zagreb</item>
    </izvorni_sadrzaj>
    <derivirana_varijabla naziv="DomainObject.Predmet.SudioniciListAdressOIB_1">
      <item>FINA Regionalni centar Zagreb, OIB 85821130368, Trg svibanjskih žrtava 1995. 1,10000 Zagreb</item>
      <item>JADRAN-NAUTIKA d.o.o., OIB 03158131579, Koturaška 51,10000 Zagreb</item>
      <item>Ana Gajski, OIB 72158516069, Kružna 16,10000 Zagreb</item>
      <item>Jelić i Čavlina Zrinščak d.o.o., OIB 21721282898,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03158131579</item>
      <item>, OIB 72158516069</item>
      <item>, OIB 21721282898</item>
    </izvorni_sadrzaj>
    <derivirana_varijabla naziv="DomainObject.Predmet.SudioniciListNazivOIB_1">
      <item>, OIB 85821130368</item>
      <item>, OIB 03158131579</item>
      <item>, OIB 72158516069</item>
      <item>, OIB 21721282898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2734</properties:Characters>
  <properties:Lines>73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2016-02-02T13:49:00Z</dcterms:created>
  <dc:creator>Korisnik</dc:creator>
  <cp:lastModifiedBy>Anita Ban</cp:lastModifiedBy>
  <cp:lastPrinted>2016-02-03T08:47:00Z</cp:lastPrinted>
  <dcterms:modified xmlns:xsi="http://www.w3.org/2001/XMLSchema-instance" xsi:type="dcterms:W3CDTF">2016-02-03T08:48:00Z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St-5277/2015-10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