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9743" w14:paraId="421974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6687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St-5549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6687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Mm GALON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6687D" w:rsidRP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Kerestinec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6687D" w:rsidRP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Svetonedeljska bb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6687D" w:rsidRP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080445450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6687D" w:rsidRP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92075595730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687D" w:rsidRP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Mm GALON d.o.o., Kerestinec, Svetonedeljska bb, MBS: 080445450, OIB: 92075595730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687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47A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Drenški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47A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7A96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put 8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47A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91456479037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56AA" w:rsidRPr="003156AA">
        <w:rPr>
          <w:rFonts w:cs="Times New Roman" w:hAnsi="Times New Roman" w:ascii="Times New Roman"/>
          <w:sz w:val="24"/>
          <w:szCs w:val="24"/>
        </w:rPr>
        <w:t>Mm GALON d.o.o., Kerestinec, Svetonedeljska bb, MBS: 080445450, OIB: 92075595730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66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</w:t>
      </w:r>
      <w:r w:rsidR="000E67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56A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6687D">
        <w:rPr>
          <w:rFonts w:cs="Times New Roman" w:eastAsia="Times New Roman" w:hAnsi="Times New Roman" w:ascii="Times New Roman"/>
          <w:sz w:val="24"/>
          <w:szCs w:val="20"/>
          <w:lang w:eastAsia="hr-HR"/>
        </w:rPr>
        <w:t>20.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3156AA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04A" w:rsidP="00BA36F5" w:rsidR="0092504A">
      <w:pPr>
        <w:spacing w:lineRule="auto" w:line="240" w:after="0"/>
      </w:pPr>
      <w:r>
        <w:separator/>
      </w:r>
    </w:p>
  </w:endnote>
  <w:endnote w:id="0" w:type="continuationSeparator">
    <w:p w:rsidRDefault="0092504A" w:rsidP="00BA36F5" w:rsidR="009250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04A" w:rsidP="00BA36F5" w:rsidR="0092504A">
      <w:pPr>
        <w:spacing w:lineRule="auto" w:line="240" w:after="0"/>
      </w:pPr>
      <w:r>
        <w:separator/>
      </w:r>
    </w:p>
  </w:footnote>
  <w:footnote w:id="0" w:type="continuationSeparator">
    <w:p w:rsidRDefault="0092504A" w:rsidP="00BA36F5" w:rsidR="009250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06A9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6687D">
      <w:rPr>
        <w:rFonts w:cs="Times New Roman" w:hAnsi="Times New Roman" w:ascii="Times New Roman"/>
        <w:sz w:val="24"/>
        <w:szCs w:val="24"/>
      </w:rPr>
      <w:tab/>
      <w:t>24. St-5549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C7999"/>
    <w:rsid w:val="000E67F7"/>
    <w:rsid w:val="000F3A15"/>
    <w:rsid w:val="000F55D7"/>
    <w:rsid w:val="00113AB5"/>
    <w:rsid w:val="0012132B"/>
    <w:rsid w:val="00131324"/>
    <w:rsid w:val="00140FCB"/>
    <w:rsid w:val="00150C62"/>
    <w:rsid w:val="0015643A"/>
    <w:rsid w:val="0016295F"/>
    <w:rsid w:val="001743BF"/>
    <w:rsid w:val="0017646E"/>
    <w:rsid w:val="0018748C"/>
    <w:rsid w:val="001B6BD3"/>
    <w:rsid w:val="001D43D9"/>
    <w:rsid w:val="001D5C09"/>
    <w:rsid w:val="00200E0F"/>
    <w:rsid w:val="00206C00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06A98"/>
    <w:rsid w:val="003156AA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A3718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05247"/>
    <w:rsid w:val="00912C77"/>
    <w:rsid w:val="00915B22"/>
    <w:rsid w:val="0092504A"/>
    <w:rsid w:val="009341C9"/>
    <w:rsid w:val="009344E8"/>
    <w:rsid w:val="00943B5F"/>
    <w:rsid w:val="00951F2F"/>
    <w:rsid w:val="0096687D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0722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47A96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EF636C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0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A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06A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06A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06A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0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A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06A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06A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06A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5549</izvorni_sadrzaj>
    <derivirana_varijabla naziv="DomainObject.Predmet.Broj_1">5549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St-5549/2015</izvorni_sadrzaj>
    <derivirana_varijabla naziv="DomainObject.Predmet.OznakaBroj_1">St-5549/2015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GALON d.o.o. zastupanog po punomoćniku Marinko Rotim</izvorni_sadrzaj>
    <derivirana_varijabla naziv="DomainObject.Predmet.ProtustrankaFormated_1">  Mm GALON d.o.o. zastupanog po punomoćniku Marinko Rotim</derivirana_varijabla>
  </DomainObject.Predmet.ProtustrankaFormated>
  <DomainObject.Predmet.ProtustrankaFormatedOIB>
    <izvorni_sadrzaj>  Mm GALON d.o.o., OIB 92075595730 zastupanog po punomoćniku Marinko Rotim</izvorni_sadrzaj>
    <derivirana_varijabla naziv="DomainObject.Predmet.ProtustrankaFormatedOIB_1">  Mm GALON d.o.o., OIB 92075595730 zastupanog po punomoćniku Marinko Rotim</derivirana_varijabla>
  </DomainObject.Predmet.ProtustrankaFormatedOIB>
  <DomainObject.Predmet.ProtustrankaFormatedWithAdress>
    <izvorni_sadrzaj> Mm GALON d.o.o., Svetonedeljska/bb, 10431 Kerestinec zastupanog po punomoćniku Marinko Rotim</izvorni_sadrzaj>
    <derivirana_varijabla naziv="DomainObject.Predmet.ProtustrankaFormatedWithAdress_1"> Mm GALON d.o.o., Svetonedeljska/bb, 10431 Kerestinec zastupanog po punomoćniku Marinko Rotim</derivirana_varijabla>
  </DomainObject.Predmet.ProtustrankaFormatedWithAdress>
  <DomainObject.Predmet.ProtustrankaFormatedWithAdressOIB>
    <izvorni_sadrzaj> Mm GALON d.o.o., OIB 92075595730, Svetonedeljska/bb, 10431 Kerestinec zastupanog po punomoćniku Marinko Rotim</izvorni_sadrzaj>
    <derivirana_varijabla naziv="DomainObject.Predmet.ProtustrankaFormatedWithAdressOIB_1"> Mm GALON d.o.o., OIB 92075595730, Svetonedeljska/bb, 10431 Kerestinec zastupanog po punomoćniku Marinko Rotim</derivirana_varijabla>
  </DomainObject.Predmet.ProtustrankaFormatedWithAdressOIB>
  <DomainObject.Predmet.ProtustrankaWithAdress>
    <izvorni_sadrzaj>Mm GALON d.o.o. Svetonedeljska/bb, 10431 Kerestinec</izvorni_sadrzaj>
    <derivirana_varijabla naziv="DomainObject.Predmet.ProtustrankaWithAdress_1">Mm GALON d.o.o. Svetonedeljska/bb, 10431 Kerestinec</derivirana_varijabla>
  </DomainObject.Predmet.ProtustrankaWithAdress>
  <DomainObject.Predmet.ProtustrankaWithAdressOIB>
    <izvorni_sadrzaj>Mm GALON d.o.o., OIB 92075595730, Svetonedeljska/bb, 10431 Kerestinec</izvorni_sadrzaj>
    <derivirana_varijabla naziv="DomainObject.Predmet.ProtustrankaWithAdressOIB_1">Mm GALON d.o.o., OIB 92075595730, Svetonedeljska/bb, 10431 Kerestinec</derivirana_varijabla>
  </DomainObject.Predmet.ProtustrankaWithAdressOIB>
  <DomainObject.Predmet.ProtustrankaNazivFormated>
    <izvorni_sadrzaj>Mm GALON d.o.o.</izvorni_sadrzaj>
    <derivirana_varijabla naziv="DomainObject.Predmet.ProtustrankaNazivFormated_1">Mm GALON d.o.o.</derivirana_varijabla>
  </DomainObject.Predmet.ProtustrankaNazivFormated>
  <DomainObject.Predmet.ProtustrankaNazivFormatedOIB>
    <izvorni_sadrzaj>Mm GALON d.o.o., OIB 92075595730</izvorni_sadrzaj>
    <derivirana_varijabla naziv="DomainObject.Predmet.ProtustrankaNazivFormatedOIB_1">Mm GALON d.o.o., OIB 92075595730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GALON d.o.o. zastupanog po punomoćniku Marinko Rotim</item>
    </izvorni_sadrzaj>
    <derivirana_varijabla naziv="DomainObject.Predmet.ProtuStrankaListFormated_1">
      <item>Mm GALON d.o.o. zastupanog po punomoćniku Marinko Rotim</item>
    </derivirana_varijabla>
  </DomainObject.Predmet.ProtuStrankaListFormated>
  <DomainObject.Predmet.ProtuStrankaListFormatedOIB>
    <izvorni_sadrzaj>
      <item>Mm GALON d.o.o., OIB 92075595730 zastupanog po punomoćniku Marinko Rotim</item>
    </izvorni_sadrzaj>
    <derivirana_varijabla naziv="DomainObject.Predmet.ProtuStrankaListFormatedOIB_1">
      <item>Mm GALON d.o.o., OIB 92075595730 zastupanog po punomoćniku Marinko Rotim</item>
    </derivirana_varijabla>
  </DomainObject.Predmet.ProtuStrankaListFormatedOIB>
  <DomainObject.Predmet.ProtuStrankaListFormatedWithAdress>
    <izvorni_sadrzaj>
      <item>Mm GALON d.o.o., Svetonedeljska/bb, 10431 Kerestinec zastupanog po punomoćniku Marinko Rotim</item>
    </izvorni_sadrzaj>
    <derivirana_varijabla naziv="DomainObject.Predmet.ProtuStrankaListFormatedWithAdress_1">
      <item>Mm GALON d.o.o., Svetonedeljska/bb, 10431 Kerestinec zastupanog po punomoćniku Marinko Rotim</item>
    </derivirana_varijabla>
  </DomainObject.Predmet.ProtuStrankaListFormatedWithAdress>
  <DomainObject.Predmet.ProtuStrankaListFormatedWithAdressOIB>
    <izvorni_sadrzaj>
      <item>Mm GALON d.o.o., OIB 92075595730, Svetonedeljska/bb, 10431 Kerestinec zastupanog po punomoćniku Marinko Rotim</item>
    </izvorni_sadrzaj>
    <derivirana_varijabla naziv="DomainObject.Predmet.ProtuStrankaListFormatedWithAdressOIB_1">
      <item>Mm GALON d.o.o., OIB 92075595730, Svetonedeljska/bb, 10431 Kerestinec zastupanog po punomoćniku Marinko Rotim</item>
    </derivirana_varijabla>
  </DomainObject.Predmet.ProtuStrankaListFormatedWithAdressOIB>
  <DomainObject.Predmet.ProtuStrankaListNazivFormated>
    <izvorni_sadrzaj>
      <item>Mm GALON d.o.o.</item>
    </izvorni_sadrzaj>
    <derivirana_varijabla naziv="DomainObject.Predmet.ProtuStrankaListNazivFormated_1">
      <item>Mm GALON d.o.o.</item>
    </derivirana_varijabla>
  </DomainObject.Predmet.ProtuStrankaListNazivFormated>
  <DomainObject.Predmet.ProtuStrankaListNazivFormatedOIB>
    <izvorni_sadrzaj>
      <item>Mm GALON d.o.o., OIB 92075595730</item>
    </izvorni_sadrzaj>
    <derivirana_varijabla naziv="DomainObject.Predmet.ProtuStrankaListNazivFormatedOIB_1">
      <item>Mm GALON d.o.o., OIB 92075595730</item>
    </derivirana_varijabla>
  </DomainObject.Predmet.ProtuStrankaListNazivFormatedOIB>
  <DomainObject.Predmet.OstaliListFormated>
    <izvorni_sadrzaj>
      <item>Marinko Rotim punomoćnik sudionika u postupku Mm GALON d.o.o.</item>
    </izvorni_sadrzaj>
    <derivirana_varijabla naziv="DomainObject.Predmet.OstaliListFormated_1">
      <item>Marinko Rotim punomoćnik sudionika u postupku Mm GALON d.o.o.</item>
    </derivirana_varijabla>
  </DomainObject.Predmet.OstaliListFormated>
  <DomainObject.Predmet.OstaliListFormatedOIB>
    <izvorni_sadrzaj>
      <item>Marinko Rotim, OIB 84654569820 punomoćnik sudionika u postupku Mm GALON d.o.o.</item>
    </izvorni_sadrzaj>
    <derivirana_varijabla naziv="DomainObject.Predmet.OstaliListFormatedOIB_1">
      <item>Marinko Rotim, OIB 84654569820 punomoćnik sudionika u postupku Mm GALON d.o.o.</item>
    </derivirana_varijabla>
  </DomainObject.Predmet.OstaliListFormatedOIB>
  <DomainObject.Predmet.OstaliListFormatedWithAdress>
    <izvorni_sadrzaj>
      <item>Marinko Rotim, Nikole Pavića 9, 10000 Zagreb punomoćnik sudionika u postupku Mm GALON d.o.o.</item>
    </izvorni_sadrzaj>
    <derivirana_varijabla naziv="DomainObject.Predmet.OstaliListFormatedWithAdress_1">
      <item>Marinko Rotim, Nikole Pavića 9, 10000 Zagreb punomoćnik sudionika u postupku Mm GALON d.o.o.</item>
    </derivirana_varijabla>
  </DomainObject.Predmet.OstaliListFormatedWithAdress>
  <DomainObject.Predmet.OstaliListFormatedWithAdressOIB>
    <izvorni_sadrzaj>
      <item>Marinko Rotim, OIB 84654569820, Nikole Pavića 9, 10000 Zagreb punomoćnik sudionika u postupku Mm GALON d.o.o.</item>
    </izvorni_sadrzaj>
    <derivirana_varijabla naziv="DomainObject.Predmet.OstaliListFormatedWithAdressOIB_1">
      <item>Marinko Rotim, OIB 84654569820, Nikole Pavića 9, 10000 Zagreb punomoćnik sudionika u postupku Mm GALON d.o.o.</item>
    </derivirana_varijabla>
  </DomainObject.Predmet.OstaliListFormatedWithAdressOIB>
  <DomainObject.Predmet.OstaliListNazivFormated>
    <izvorni_sadrzaj>
      <item>Marinko Rotim</item>
    </izvorni_sadrzaj>
    <derivirana_varijabla naziv="DomainObject.Predmet.OstaliListNazivFormated_1">
      <item>Marinko Rotim</item>
    </derivirana_varijabla>
  </DomainObject.Predmet.OstaliListNazivFormated>
  <DomainObject.Predmet.OstaliListNazivFormatedOIB>
    <izvorni_sadrzaj>
      <item>Marinko Rotim, OIB 84654569820</item>
    </izvorni_sadrzaj>
    <derivirana_varijabla naziv="DomainObject.Predmet.OstaliListNazivFormatedOIB_1">
      <item>Marinko Rotim, OIB 84654569820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GALON d.o.o.</izvorni_sadrzaj>
    <derivirana_varijabla naziv="DomainObject.Predmet.ProtustrankaIDrugi_1">Mm GALON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Mm GALON d.o.o., OIB 92075595730, Svetonedeljska/bb, 10431 Kerestinec</izvorni_sadrzaj>
    <derivirana_varijabla naziv="DomainObject.Predmet.ProtustrankaIDrugiAdressOIB_1">Mm GALON d.o.o., OIB 92075595730, Svetonedeljska/bb,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GALON d.o.o.</item>
      <item>Marinko Rotim</item>
    </izvorni_sadrzaj>
    <derivirana_varijabla naziv="DomainObject.Predmet.SudioniciListNaziv_1">
      <item>FINA Regionalni centar Zagreb</item>
      <item>Mm GALON d.o.o.</item>
      <item>Marinko Rotim</item>
    </derivirana_varijabla>
  </DomainObject.Predmet.SudioniciListNaziv>
  <DomainObject.Predmet.SudioniciListAdressOIB>
    <izvorni_sadrzaj>
      <item>FINA Regionalni centar Zagreb, OIB 85821130368, Trg svibanjskih žrtava 1995.br 1,10000 Zagreb</item>
      <item>Mm GALON d.o.o., OIB 92075595730, Svetonedeljska/bb,10431 Kerestinec</item>
      <item>Marinko Rotim, OIB 84654569820, Nikole Pavića 9,10000 Zagreb</item>
    </izvorni_sadrzaj>
    <derivirana_varijabla naziv="DomainObject.Predmet.SudioniciListAdressOIB_1">
      <item>FINA Regionalni centar Zagreb, OIB 85821130368, Trg svibanjskih žrtava 1995.br 1,10000 Zagreb</item>
      <item>Mm GALON d.o.o., OIB 92075595730, Svetonedeljska/bb,10431 Kerestinec</item>
      <item>Marinko Rotim, OIB 84654569820, Nikole Pavića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92075595730</item>
      <item>, OIB 84654569820</item>
    </izvorni_sadrzaj>
    <derivirana_varijabla naziv="DomainObject.Predmet.SudioniciListNazivOIB_1">
      <item>, OIB 85821130368</item>
      <item>, OIB 92075595730</item>
      <item>, OIB 84654569820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A3859-B62F-4064-9A61-F264C93A6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2774</properties:Characters>
  <properties:Lines>79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2016-12-20T09:45:00Z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2016-12-20T09:56:00Z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