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63eb" w14:paraId="7e463eb" w:rsidRDefault="00B673E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673E0" w:rsidP="00B673E0" w:rsidR="00B673E0" w:rsidRPr="00B673E0">
      <w:pPr>
        <w:spacing w:after="0"/>
        <w:rPr>
          <w:rFonts w:cs="Times New Roman" w:eastAsia="Times New Roman"/>
          <w:b/>
          <w:lang w:eastAsia="hr-HR"/>
        </w:rPr>
      </w:pPr>
      <w:r w:rsidRPr="00B673E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673E0">
        <w:rPr>
          <w:rFonts w:cs="Times New Roman" w:eastAsia="Times New Roman"/>
          <w:b/>
          <w:lang w:eastAsia="hr-HR"/>
        </w:rPr>
        <w:t>Broj: 14. St-299/2015.</w:t>
      </w:r>
    </w:p>
    <w:p w:rsidRDefault="00B673E0" w:rsidP="00B673E0" w:rsidR="00B673E0" w:rsidRPr="00B673E0">
      <w:pPr>
        <w:spacing w:after="0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673E0" w:rsidP="00B673E0" w:rsidR="00B673E0" w:rsidRPr="00B673E0">
      <w:pPr>
        <w:spacing w:after="0"/>
        <w:rPr>
          <w:rFonts w:cs="Times New Roman" w:eastAsia="Times New Roman"/>
          <w:b/>
          <w:lang w:eastAsia="hr-HR"/>
        </w:rPr>
      </w:pPr>
      <w:r w:rsidRPr="00B673E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673E0">
        <w:rPr>
          <w:rFonts w:cs="Times New Roman" w:eastAsia="Times New Roman"/>
          <w:b/>
          <w:lang w:eastAsia="hr-HR"/>
        </w:rPr>
        <w:t>Sukoišanska</w:t>
      </w:r>
      <w:proofErr w:type="spellEnd"/>
      <w:r w:rsidRPr="00B673E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73E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73E0">
        <w:rPr>
          <w:rFonts w:cs="Times New Roman" w:eastAsia="Times New Roman"/>
          <w:b/>
          <w:lang w:eastAsia="hr-HR"/>
        </w:rPr>
        <w:t>R J E Š E NJ E</w:t>
      </w: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b/>
          <w:lang w:eastAsia="hr-HR"/>
        </w:rPr>
        <w:tab/>
      </w:r>
      <w:r w:rsidRPr="00B673E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AUTO SERVIS TEO, d.o.o., za trgovinu, Žrnovnica, </w:t>
      </w:r>
      <w:proofErr w:type="spellStart"/>
      <w:r w:rsidRPr="00B673E0">
        <w:rPr>
          <w:rFonts w:cs="Times New Roman" w:eastAsia="Times New Roman"/>
          <w:lang w:eastAsia="hr-HR"/>
        </w:rPr>
        <w:t>Starčevićeva</w:t>
      </w:r>
      <w:proofErr w:type="spellEnd"/>
      <w:r w:rsidRPr="00B673E0">
        <w:rPr>
          <w:rFonts w:cs="Times New Roman" w:eastAsia="Times New Roman"/>
          <w:lang w:eastAsia="hr-HR"/>
        </w:rPr>
        <w:t xml:space="preserve"> 153.,  OIB: 12155388206., MBS: 060169600., dana 29. ožujka 2016. godine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r i j e š i o  j e</w:t>
      </w: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Otvara se skraćeni stečajni postupak nad Dužnikom: AUTO SERVIS TEO, d.o.o., za trgovinu, Žrnovnica, </w:t>
      </w:r>
      <w:proofErr w:type="spellStart"/>
      <w:r w:rsidRPr="00B673E0">
        <w:rPr>
          <w:rFonts w:cs="Times New Roman" w:eastAsia="Times New Roman"/>
          <w:lang w:eastAsia="hr-HR"/>
        </w:rPr>
        <w:t>Starčevićeva</w:t>
      </w:r>
      <w:proofErr w:type="spellEnd"/>
      <w:r w:rsidRPr="00B673E0">
        <w:rPr>
          <w:rFonts w:cs="Times New Roman" w:eastAsia="Times New Roman"/>
          <w:lang w:eastAsia="hr-HR"/>
        </w:rPr>
        <w:t xml:space="preserve"> 153.,  OIB: 12155388206., MBS: 060169600. Skraćeni stečajni postupak je otvoren dana 29. ožujka 2016. godine u 12,10 sati, kada je ovo rješenje objavljeno na mrežnoj stranici e-Oglasna ploča sudova.</w:t>
      </w:r>
    </w:p>
    <w:p w:rsidRDefault="00B673E0" w:rsidP="00B673E0" w:rsidR="00B673E0" w:rsidRPr="00B673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B673E0">
        <w:rPr>
          <w:rFonts w:cs="Times New Roman" w:eastAsia="Times New Roman"/>
          <w:lang w:eastAsia="hr-HR"/>
        </w:rPr>
        <w:t>Jelenko</w:t>
      </w:r>
      <w:proofErr w:type="spellEnd"/>
      <w:r w:rsidRPr="00B673E0">
        <w:rPr>
          <w:rFonts w:cs="Times New Roman" w:eastAsia="Times New Roman"/>
          <w:lang w:eastAsia="hr-HR"/>
        </w:rPr>
        <w:t xml:space="preserve"> </w:t>
      </w:r>
      <w:proofErr w:type="spellStart"/>
      <w:r w:rsidRPr="00B673E0">
        <w:rPr>
          <w:rFonts w:cs="Times New Roman" w:eastAsia="Times New Roman"/>
          <w:lang w:eastAsia="hr-HR"/>
        </w:rPr>
        <w:t>Lehki</w:t>
      </w:r>
      <w:proofErr w:type="spellEnd"/>
      <w:r w:rsidRPr="00B673E0">
        <w:rPr>
          <w:rFonts w:cs="Times New Roman" w:eastAsia="Times New Roman"/>
          <w:lang w:eastAsia="hr-HR"/>
        </w:rPr>
        <w:t xml:space="preserve">, Pavla </w:t>
      </w:r>
      <w:proofErr w:type="spellStart"/>
      <w:r w:rsidRPr="00B673E0">
        <w:rPr>
          <w:rFonts w:cs="Times New Roman" w:eastAsia="Times New Roman"/>
          <w:lang w:eastAsia="hr-HR"/>
        </w:rPr>
        <w:t>Hatza</w:t>
      </w:r>
      <w:proofErr w:type="spellEnd"/>
      <w:r w:rsidRPr="00B673E0">
        <w:rPr>
          <w:rFonts w:cs="Times New Roman" w:eastAsia="Times New Roman"/>
          <w:lang w:eastAsia="hr-HR"/>
        </w:rPr>
        <w:t xml:space="preserve"> 10., Zagreb, OIB: 96068307857.</w:t>
      </w:r>
    </w:p>
    <w:p w:rsidRDefault="00B673E0" w:rsidP="00B673E0" w:rsidR="00B673E0" w:rsidRPr="00B673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Zaključuje se skraćeni stečajni postupak nad Dužnikom: AUTO SERVIS TEO, d.o.o., za trgovinu, Žrnovnica, </w:t>
      </w:r>
      <w:proofErr w:type="spellStart"/>
      <w:r w:rsidRPr="00B673E0">
        <w:rPr>
          <w:rFonts w:cs="Times New Roman" w:eastAsia="Times New Roman"/>
          <w:lang w:eastAsia="hr-HR"/>
        </w:rPr>
        <w:t>Starčevićeva</w:t>
      </w:r>
      <w:proofErr w:type="spellEnd"/>
      <w:r w:rsidRPr="00B673E0">
        <w:rPr>
          <w:rFonts w:cs="Times New Roman" w:eastAsia="Times New Roman"/>
          <w:lang w:eastAsia="hr-HR"/>
        </w:rPr>
        <w:t xml:space="preserve"> 153.,  OIB: 12155388206., MBS: 060169600.</w:t>
      </w:r>
    </w:p>
    <w:p w:rsidRDefault="00B673E0" w:rsidP="00B673E0" w:rsidR="00B673E0" w:rsidRPr="00B673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673E0" w:rsidP="00B673E0" w:rsidR="00B673E0" w:rsidRPr="00B673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Obrazloženje</w:t>
      </w:r>
    </w:p>
    <w:p w:rsidRDefault="00B673E0" w:rsidP="00B673E0" w:rsidR="00B673E0" w:rsidRPr="00B673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AUTO SERVIS TEO, d.o.o., za trgovinu, Žrnovnica, </w:t>
      </w:r>
      <w:proofErr w:type="spellStart"/>
      <w:r w:rsidRPr="00B673E0">
        <w:rPr>
          <w:rFonts w:cs="Times New Roman" w:eastAsia="Times New Roman"/>
          <w:lang w:eastAsia="hr-HR"/>
        </w:rPr>
        <w:t>Starčevićeva</w:t>
      </w:r>
      <w:proofErr w:type="spellEnd"/>
      <w:r w:rsidRPr="00B673E0">
        <w:rPr>
          <w:rFonts w:cs="Times New Roman" w:eastAsia="Times New Roman"/>
          <w:lang w:eastAsia="hr-HR"/>
        </w:rPr>
        <w:t xml:space="preserve"> 153.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1395. dana, u ukupnom iznosu od: 1.108.643,82 kn, kao i da prema podacima koji su dostavljeni od Hrvatskog zavoda za mirovinskog osiguranje, Dužnik nema zaposlenih.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673E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 </w:t>
      </w:r>
      <w:r w:rsidRPr="00B673E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673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673E0">
        <w:rPr>
          <w:rFonts w:cs="Times New Roman" w:eastAsia="Times New Roman"/>
          <w:b/>
          <w:lang w:eastAsia="hr-HR" w:val="en-AU"/>
        </w:rPr>
        <w:t xml:space="preserve">: 14. </w:t>
      </w:r>
      <w:r w:rsidRPr="00B673E0">
        <w:rPr>
          <w:rFonts w:cs="Times New Roman" w:eastAsia="Times New Roman"/>
          <w:b/>
          <w:lang w:eastAsia="hr-HR"/>
        </w:rPr>
        <w:t>St-299/2015.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čime su bile ispunjene pretpostavke iz čl. 428. Stečajnog zakona (</w:t>
      </w:r>
      <w:r w:rsidRPr="00B673E0">
        <w:rPr>
          <w:rFonts w:cs="Times New Roman" w:eastAsia="Times New Roman"/>
          <w:i/>
          <w:lang w:eastAsia="hr-HR"/>
        </w:rPr>
        <w:t>Narodne novine</w:t>
      </w:r>
      <w:r w:rsidRPr="00B673E0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ab/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U Splitu, 29. ožujka 2016. godine</w:t>
      </w:r>
    </w:p>
    <w:p w:rsidRDefault="00B673E0" w:rsidP="00B673E0" w:rsidR="00B673E0" w:rsidRPr="00B673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S U D A C</w:t>
      </w:r>
    </w:p>
    <w:p w:rsidRDefault="00B673E0" w:rsidP="00B673E0" w:rsidR="00B673E0" w:rsidRPr="00B673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Jozo Ćaleta</w:t>
      </w:r>
    </w:p>
    <w:p w:rsidRDefault="00B673E0" w:rsidP="00B673E0" w:rsidR="00B673E0" w:rsidRPr="00B673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673E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673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673E0">
        <w:rPr>
          <w:rFonts w:cs="Times New Roman" w:eastAsia="Times New Roman"/>
          <w:b/>
          <w:lang w:eastAsia="hr-HR" w:val="en-AU"/>
        </w:rPr>
        <w:t xml:space="preserve">: 14. </w:t>
      </w:r>
      <w:r w:rsidRPr="00B673E0">
        <w:rPr>
          <w:rFonts w:cs="Times New Roman" w:eastAsia="Times New Roman"/>
          <w:b/>
          <w:lang w:eastAsia="hr-HR"/>
        </w:rPr>
        <w:t>St-299/2015.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POUKA O PRAVNOM LIJEKU: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DNA: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Dužniku,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B673E0">
        <w:rPr>
          <w:rFonts w:cs="Times New Roman" w:eastAsia="Times New Roman"/>
          <w:lang w:eastAsia="hr-HR"/>
        </w:rPr>
        <w:t>Jelenko</w:t>
      </w:r>
      <w:proofErr w:type="spellEnd"/>
      <w:r w:rsidRPr="00B673E0">
        <w:rPr>
          <w:rFonts w:cs="Times New Roman" w:eastAsia="Times New Roman"/>
          <w:lang w:eastAsia="hr-HR"/>
        </w:rPr>
        <w:t xml:space="preserve"> </w:t>
      </w:r>
      <w:proofErr w:type="spellStart"/>
      <w:r w:rsidRPr="00B673E0">
        <w:rPr>
          <w:rFonts w:cs="Times New Roman" w:eastAsia="Times New Roman"/>
          <w:lang w:eastAsia="hr-HR"/>
        </w:rPr>
        <w:t>Lehki</w:t>
      </w:r>
      <w:proofErr w:type="spellEnd"/>
      <w:r w:rsidRPr="00B673E0">
        <w:rPr>
          <w:rFonts w:cs="Times New Roman" w:eastAsia="Times New Roman"/>
          <w:lang w:eastAsia="hr-HR"/>
        </w:rPr>
        <w:t xml:space="preserve">, Pavla </w:t>
      </w:r>
      <w:proofErr w:type="spellStart"/>
      <w:r w:rsidRPr="00B673E0">
        <w:rPr>
          <w:rFonts w:cs="Times New Roman" w:eastAsia="Times New Roman"/>
          <w:lang w:eastAsia="hr-HR"/>
        </w:rPr>
        <w:t>Hatza</w:t>
      </w:r>
      <w:proofErr w:type="spellEnd"/>
      <w:r w:rsidRPr="00B673E0">
        <w:rPr>
          <w:rFonts w:cs="Times New Roman" w:eastAsia="Times New Roman"/>
          <w:lang w:eastAsia="hr-HR"/>
        </w:rPr>
        <w:t xml:space="preserve"> 10., Zagreb, 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Županijsko državno odvjetništvo Split,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 xml:space="preserve">Porezna uprava Split, 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e-Oglasna ploča Suda – rok 20. dana,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sudski registar – nakon pravomoćnosti</w:t>
      </w:r>
    </w:p>
    <w:p w:rsidRDefault="00B673E0" w:rsidP="00B673E0" w:rsidR="00B673E0" w:rsidRPr="00B673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73E0">
        <w:rPr>
          <w:rFonts w:cs="Times New Roman" w:eastAsia="Times New Roman"/>
          <w:lang w:eastAsia="hr-HR"/>
        </w:rPr>
        <w:t>u spis.</w:t>
      </w: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3E0" w:rsidP="00B673E0" w:rsidR="00B673E0" w:rsidRPr="00B673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3E0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3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St-299/2015-6</izvorni_sadrzaj>
    <derivirana_varijabla naziv="DomainObject.Oznaka_1">St-299/2015-6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TEO društvo s ograničenom odgovornošću za trgovinu</izvorni_sadrzaj>
    <derivirana_varijabla naziv="DomainObject.Predmet.ProtustrankaFormated_1">  AUTO SERVIS TEO društvo s ograničenom odgovornošću za trgovinu</derivirana_varijabla>
  </DomainObject.Predmet.ProtustrankaFormated>
  <DomainObject.Predmet.ProtustrankaFormatedOIB>
    <izvorni_sadrzaj>  AUTO SERVIS TEO društvo s ograničenom odgovornošću za trgovinu, OIB 12155388206</izvorni_sadrzaj>
    <derivirana_varijabla naziv="DomainObject.Predmet.ProtustrankaFormatedOIB_1">  AUTO SERVIS TEO društvo s ograničenom odgovornošću za trgovinu, OIB 12155388206</derivirana_varijabla>
  </DomainObject.Predmet.ProtustrankaFormatedOIB>
  <DomainObject.Predmet.ProtustrankaFormatedWithAdress>
    <izvorni_sadrzaj> AUTO SERVIS TEO društvo s ograničenom odgovornošću za trgovinu, Starčevićeva 153, 21311 Žrnovnica</izvorni_sadrzaj>
    <derivirana_varijabla naziv="DomainObject.Predmet.ProtustrankaFormatedWithAdress_1"> AUTO SERVIS TEO društvo s ograničenom odgovornošću za trgovinu, Starčevićeva 153, 21311 Žrnovnica</derivirana_varijabla>
  </DomainObject.Predmet.ProtustrankaFormatedWithAdress>
  <DomainObject.Predmet.ProtustrankaFormatedWithAdressOIB>
    <izvorni_sadrzaj> AUTO SERVIS TEO društvo s ograničenom odgovornošću za trgovinu, OIB 12155388206, Starčevićeva 153, 21311 Žrnovnica</izvorni_sadrzaj>
    <derivirana_varijabla naziv="DomainObject.Predmet.ProtustrankaFormatedWithAdressOIB_1"> AUTO SERVIS TEO društvo s ograničenom odgovornošću za trgovinu, OIB 12155388206, Starčevićeva 153, 21311 Žrnovnica</derivirana_varijabla>
  </DomainObject.Predmet.ProtustrankaFormatedWithAdressOIB>
  <DomainObject.Predmet.ProtustrankaWithAdress>
    <izvorni_sadrzaj>AUTO SERVIS TEO društvo s ograničenom odgovornošću za trgovinu Starčevićeva 153, 21311 Žrnovnica</izvorni_sadrzaj>
    <derivirana_varijabla naziv="DomainObject.Predmet.ProtustrankaWithAdress_1">AUTO SERVIS TEO društvo s ograničenom odgovornošću za trgovinu Starčevićeva 153, 21311 Žrnovnica</derivirana_varijabla>
  </DomainObject.Predmet.ProtustrankaWithAdress>
  <DomainObject.Predmet.ProtustrankaWithAdressOIB>
    <izvorni_sadrzaj>AUTO SERVIS TEO društvo s ograničenom odgovornošću za trgovinu, OIB 12155388206, Starčevićeva 153, 21311 Žrnovnica</izvorni_sadrzaj>
    <derivirana_varijabla naziv="DomainObject.Predmet.ProtustrankaWithAdressOIB_1">AUTO SERVIS TEO društvo s ograničenom odgovornošću za trgovinu, OIB 12155388206, Starčevićeva 153, 21311 Žrnovnica</derivirana_varijabla>
  </DomainObject.Predmet.ProtustrankaWithAdressOIB>
  <DomainObject.Predmet.ProtustrankaNazivFormated>
    <izvorni_sadrzaj>AUTO SERVIS TEO društvo s ograničenom odgovornošću za trgovinu</izvorni_sadrzaj>
    <derivirana_varijabla naziv="DomainObject.Predmet.ProtustrankaNazivFormated_1">AUTO SERVIS TEO društvo s ograničenom odgovornošću za trgovinu</derivirana_varijabla>
  </DomainObject.Predmet.ProtustrankaNazivFormated>
  <DomainObject.Predmet.ProtustrankaNazivFormatedOIB>
    <izvorni_sadrzaj>AUTO SERVIS TEO društvo s ograničenom odgovornošću za trgovinu, OIB 12155388206</izvorni_sadrzaj>
    <derivirana_varijabla naziv="DomainObject.Predmet.ProtustrankaNazivFormatedOIB_1">AUTO SERVIS TEO društvo s ograničenom odgovornošću za trgovinu, OIB 12155388206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1110429.84</izvorni_sadrzaj>
    <derivirana_varijabla naziv="DomainObject.Predmet.TrenutnaVrijednost_1">1110429.84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TEO društvo s ograničenom odgovornošću za trgovinu</item>
    </izvorni_sadrzaj>
    <derivirana_varijabla naziv="DomainObject.Predmet.ProtuStrankaListFormated_1">
      <item>AUTO SERVIS TEO društvo s ograničenom odgovornošću za trgovinu</item>
    </derivirana_varijabla>
  </DomainObject.Predmet.ProtuStrankaListFormated>
  <DomainObject.Predmet.ProtuStrankaListFormatedOIB>
    <izvorni_sadrzaj>
      <item>AUTO SERVIS TEO društvo s ograničenom odgovornošću za trgovinu, OIB 12155388206</item>
    </izvorni_sadrzaj>
    <derivirana_varijabla naziv="DomainObject.Predmet.ProtuStrankaListFormatedOIB_1">
      <item>AUTO SERVIS TEO društvo s ograničenom odgovornošću za trgovinu, OIB 12155388206</item>
    </derivirana_varijabla>
  </DomainObject.Predmet.ProtuStrankaListFormatedOIB>
  <DomainObject.Predmet.ProtuStrankaListFormatedWithAdress>
    <izvorni_sadrzaj>
      <item>AUTO SERVIS TEO društvo s ograničenom odgovornošću za trgovinu, Starčevićeva 153, 21311 Žrnovnica</item>
    </izvorni_sadrzaj>
    <derivirana_varijabla naziv="DomainObject.Predmet.ProtuStrankaListFormatedWithAdress_1">
      <item>AUTO SERVIS TEO društvo s ograničenom odgovornošću za trgovinu, Starčevićeva 153, 21311 Žrnovnica</item>
    </derivirana_varijabla>
  </DomainObject.Predmet.ProtuStrankaListFormatedWithAdress>
  <DomainObject.Predmet.ProtuStrankaListFormatedWithAdressOIB>
    <izvorni_sadrzaj>
      <item>AUTO SERVIS TEO društvo s ograničenom odgovornošću za trgovinu, OIB 12155388206, Starčevićeva 153, 21311 Žrnovnica</item>
    </izvorni_sadrzaj>
    <derivirana_varijabla naziv="DomainObject.Predmet.ProtuStrankaListFormatedWithAdressOIB_1">
      <item>AUTO SERVIS TEO društvo s ograničenom odgovornošću za trgovinu, OIB 12155388206, Starčevićeva 153, 21311 Žrnovnica</item>
    </derivirana_varijabla>
  </DomainObject.Predmet.ProtuStrankaListFormatedWithAdressOIB>
  <DomainObject.Predmet.ProtuStrankaListNazivFormated>
    <izvorni_sadrzaj>
      <item>AUTO SERVIS TEO društvo s ograničenom odgovornošću za trgovinu</item>
    </izvorni_sadrzaj>
    <derivirana_varijabla naziv="DomainObject.Predmet.ProtuStrankaListNazivFormated_1">
      <item>AUTO SERVIS TEO društvo s ograničenom odgovornošću za trgovinu</item>
    </derivirana_varijabla>
  </DomainObject.Predmet.ProtuStrankaListNazivFormated>
  <DomainObject.Predmet.ProtuStrankaListNazivFormatedOIB>
    <izvorni_sadrzaj>
      <item>AUTO SERVIS TEO društvo s ograničenom odgovornošću za trgovinu, OIB 12155388206</item>
    </izvorni_sadrzaj>
    <derivirana_varijabla naziv="DomainObject.Predmet.ProtuStrankaListNazivFormatedOIB_1">
      <item>AUTO SERVIS TEO društvo s ograničenom odgovornošću za trgovinu, OIB 12155388206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St-299/2015-6</izvorni_sadrzaj>
    <derivirana_varijabla naziv="DomainObject.PoslovniBrojDokumenta_1">St-299/2015-6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TEO društvo s ograničenom odgovornošću za trgovinu</izvorni_sadrzaj>
    <derivirana_varijabla naziv="DomainObject.Predmet.ProtustrankaIDrugi_1">AUTO SERVIS TEO društvo s ograničenom odgovornošću za trgovinu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AUTO SERVIS TEO društvo s ograničenom odgovornošću za trgovinu, OIB 12155388206, Starčevićeva 153, 21311 Žrnovnica</izvorni_sadrzaj>
    <derivirana_varijabla naziv="DomainObject.Predmet.ProtustrankaIDrugiAdressOIB_1">AUTO SERVIS TEO društvo s ograničenom odgovornošću za trgovinu, OIB 12155388206, Starčevićeva 153,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SERVIS TEO društvo s ograničenom odgovornošću za trgovinu</item>
    </izvorni_sadrzaj>
    <derivirana_varijabla naziv="DomainObject.Predmet.SudioniciListNaziv_1">
      <item>FINANCIJSKA AGENCIJA, RC SPLIT</item>
      <item>AUTO SERVIS TEO društvo s ograničenom odgovornošću za trgovinu</item>
    </derivirana_varijabla>
  </DomainObject.Predmet.SudioniciListNaziv>
  <DomainObject.Predmet.SudioniciListAdressOIB>
    <izvorni_sadrzaj>
      <item>FINANCIJSKA AGENCIJA, RC SPLIT, OIB 85821130368, Mažur. šet. 24 b,21000 Split</item>
      <item>AUTO SERVIS TEO društvo s ograničenom odgovornošću za trgovinu, OIB 12155388206, Starčevićeva 153,21311 Žrnovnica</item>
    </izvorni_sadrzaj>
    <derivirana_varijabla naziv="DomainObject.Predmet.SudioniciListAdressOIB_1">
      <item>FINANCIJSKA AGENCIJA, RC SPLIT, OIB 85821130368, Mažur. šet. 24 b,21000 Split</item>
      <item>AUTO SERVIS TEO društvo s ograničenom odgovornošću za trgovinu, OIB 12155388206, Starčevićeva 153,21311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B2B14-68B3-4126-9C5A-8E82F9C1F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4217</properties:Characters>
  <properties:Lines>134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2016-03-29T10:14:00Z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