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423e" w14:paraId="fa8423e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3B26AE">
        <w:rPr>
          <w:b/>
        </w:rPr>
        <w:t>741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520F1E">
        <w:rPr>
          <w:b/>
        </w:rPr>
        <w:t>15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3B26AE" w:rsidRPr="003B26AE">
        <w:t>IKO MONT j.d.o.o. za građenje i usluge, skraćena tvrtka: IKO MONT j.d.o.o., Vidovci, Sokolova 7, OIB: 76103996742</w:t>
      </w:r>
      <w:r>
        <w:t xml:space="preserve">, dana </w:t>
      </w:r>
      <w:r w:rsidR="00520F1E">
        <w:t>19.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520F1E" w:rsidP="00EB3578" w:rsidR="003E0361" w:rsidRPr="00EB3578">
      <w:pPr>
        <w:jc w:val="center"/>
        <w:rPr>
          <w:b/>
        </w:rPr>
      </w:pPr>
      <w:r>
        <w:rPr>
          <w:b/>
        </w:rPr>
        <w:t>11.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3B26AE">
        <w:rPr>
          <w:b/>
        </w:rPr>
        <w:t>10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</w:t>
      </w:r>
      <w:r w:rsidR="00520F1E">
        <w:t>Ponovno se u</w:t>
      </w:r>
      <w:r>
        <w:t>pozorava zastupn</w:t>
      </w:r>
      <w:r w:rsidR="00B40BAA">
        <w:t>i</w:t>
      </w:r>
      <w:r w:rsidR="003B26AE">
        <w:t>k</w:t>
      </w:r>
      <w:r>
        <w:t xml:space="preserve"> dužnika po zakonu da </w:t>
      </w:r>
      <w:r w:rsidR="00FA6F7A">
        <w:t>je</w:t>
      </w:r>
      <w:r>
        <w:t xml:space="preserve"> duž</w:t>
      </w:r>
      <w:r w:rsidR="003B26AE">
        <w:t xml:space="preserve">an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</w:t>
      </w:r>
      <w:r w:rsidR="00520F1E">
        <w:t>egovo</w:t>
      </w:r>
      <w:r w:rsidR="002D6A21">
        <w:t xml:space="preserve">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</w:t>
      </w:r>
      <w:r w:rsidR="003B26AE">
        <w:t xml:space="preserve">niku </w:t>
      </w:r>
      <w:r>
        <w:t xml:space="preserve">dužnika po zakonu </w:t>
      </w:r>
      <w:r w:rsidR="003B26AE">
        <w:t>Ivanu Kuprešak</w:t>
      </w:r>
      <w:r>
        <w:t xml:space="preserve"> u roku od osam dana predati sudu pisano izvješće o financijsko-gospodarskom položaju dužnika te se upozorava član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520F1E">
        <w:t>19. listopada</w:t>
      </w:r>
      <w:r>
        <w:t xml:space="preserve"> 2016</w:t>
      </w:r>
      <w:r w:rsidR="003E0361">
        <w:t>. godine nije pristupi</w:t>
      </w:r>
      <w:r w:rsidR="003B26AE">
        <w:t>o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3B26AE">
        <w:t>k</w:t>
      </w:r>
      <w:r w:rsidR="003E0361">
        <w:t xml:space="preserve"> dužnika </w:t>
      </w:r>
      <w:r w:rsidR="003B26AE">
        <w:t>Ivan Kuprešak.</w:t>
      </w:r>
      <w:r>
        <w:t xml:space="preserve"> </w:t>
      </w:r>
    </w:p>
    <w:p w:rsidRDefault="007B2081" w:rsidP="00EB3578" w:rsidR="007B2081">
      <w:pPr>
        <w:jc w:val="both"/>
      </w:pPr>
    </w:p>
    <w:p w:rsidRDefault="007B2081" w:rsidP="007B2081" w:rsidR="007B2081">
      <w:pPr>
        <w:jc w:val="right"/>
        <w:rPr>
          <w:b/>
        </w:rPr>
      </w:pPr>
    </w:p>
    <w:p w:rsidRDefault="003B26AE" w:rsidP="007B2081" w:rsidR="003B26AE">
      <w:pPr>
        <w:jc w:val="right"/>
        <w:rPr>
          <w:b/>
        </w:rPr>
      </w:pPr>
      <w:r w:rsidRPr="003B26AE">
        <w:rPr>
          <w:b/>
        </w:rPr>
        <w:lastRenderedPageBreak/>
        <w:t>Broj: 7/St-741/2016-</w:t>
      </w:r>
      <w:r w:rsidR="00520F1E">
        <w:rPr>
          <w:b/>
        </w:rPr>
        <w:t>15</w:t>
      </w:r>
    </w:p>
    <w:p w:rsidRDefault="003B26AE" w:rsidP="007B2081" w:rsidR="003B26AE">
      <w:pPr>
        <w:jc w:val="right"/>
      </w:pPr>
    </w:p>
    <w:p w:rsidRDefault="007B2081" w:rsidP="00EB3578" w:rsidR="007B2081">
      <w:pPr>
        <w:jc w:val="both"/>
      </w:pPr>
    </w:p>
    <w:p w:rsidRDefault="002D6A21" w:rsidP="00EB3578" w:rsidR="00FA6F7A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520F1E">
        <w:t>19. listopada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86622C" w:rsidP="00E874F8" w:rsidR="0086622C" w:rsidRPr="0086622C">
      <w:pPr>
        <w:rPr>
          <w:lang w:eastAsia="en-US"/>
        </w:rPr>
      </w:pP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Stečajna sutkinja: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         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</w:t>
      </w:r>
      <w:r w:rsidR="00E874F8">
        <w:rPr>
          <w:lang w:eastAsia="en-US"/>
        </w:rPr>
        <w:t xml:space="preserve">  </w:t>
      </w:r>
      <w:r w:rsidRPr="0086622C">
        <w:rPr>
          <w:lang w:eastAsia="en-US"/>
        </w:rPr>
        <w:t xml:space="preserve"> Mirna Vujčić </w:t>
      </w:r>
    </w:p>
    <w:p w:rsidRDefault="0086622C" w:rsidP="0086622C" w:rsidR="0086622C" w:rsidRPr="0086622C">
      <w:pPr>
        <w:rPr>
          <w:lang w:eastAsia="en-US" w:val="en-US"/>
        </w:rPr>
      </w:pP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</w:t>
      </w:r>
      <w:r w:rsidR="003B26AE">
        <w:t>m</w:t>
      </w:r>
      <w:r w:rsidR="008432AE">
        <w:t xml:space="preserve"> zastupni</w:t>
      </w:r>
      <w:r w:rsidR="003B26AE">
        <w:t>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F2" w:rsidP="00FA6F7A" w:rsidR="009B66F2">
      <w:r>
        <w:separator/>
      </w:r>
    </w:p>
  </w:endnote>
  <w:endnote w:id="0" w:type="continuationSeparator">
    <w:p w:rsidRDefault="009B66F2" w:rsidP="00FA6F7A" w:rsidR="009B6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F2" w:rsidP="00FA6F7A" w:rsidR="009B66F2">
      <w:r>
        <w:separator/>
      </w:r>
    </w:p>
  </w:footnote>
  <w:footnote w:id="0" w:type="continuationSeparator">
    <w:p w:rsidRDefault="009B66F2" w:rsidP="00FA6F7A" w:rsidR="009B6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DFE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154DFE"/>
    <w:rsid w:val="001865E9"/>
    <w:rsid w:val="00200361"/>
    <w:rsid w:val="002D6A21"/>
    <w:rsid w:val="0037378B"/>
    <w:rsid w:val="003A434D"/>
    <w:rsid w:val="003B26AE"/>
    <w:rsid w:val="003B6960"/>
    <w:rsid w:val="003E0361"/>
    <w:rsid w:val="00411FA0"/>
    <w:rsid w:val="00471CB1"/>
    <w:rsid w:val="004F77CE"/>
    <w:rsid w:val="00520F1E"/>
    <w:rsid w:val="00575EB9"/>
    <w:rsid w:val="0067492A"/>
    <w:rsid w:val="007B2081"/>
    <w:rsid w:val="00837BD6"/>
    <w:rsid w:val="008432AE"/>
    <w:rsid w:val="0086622C"/>
    <w:rsid w:val="008C301D"/>
    <w:rsid w:val="00906729"/>
    <w:rsid w:val="009152CC"/>
    <w:rsid w:val="009A3358"/>
    <w:rsid w:val="009B2633"/>
    <w:rsid w:val="009B66F2"/>
    <w:rsid w:val="00A861F9"/>
    <w:rsid w:val="00AB1E19"/>
    <w:rsid w:val="00B33415"/>
    <w:rsid w:val="00B40BAA"/>
    <w:rsid w:val="00BE2175"/>
    <w:rsid w:val="00C14A76"/>
    <w:rsid w:val="00CC05E7"/>
    <w:rsid w:val="00D7619F"/>
    <w:rsid w:val="00D83156"/>
    <w:rsid w:val="00E25B92"/>
    <w:rsid w:val="00E874F8"/>
    <w:rsid w:val="00EB13F8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D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D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D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D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D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D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D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D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</izvorni_sadrzaj>
    <derivirana_varijabla naziv="DomainObject.Predmet.OstaliListFormated_1">
      <item>Ivan Kuprešak punomoćnik sudionika u postupku IKO MONT j.d.o.o. za građenje i usluge</item>
    </derivirana_varijabla>
  </DomainObject.Predmet.OstaliListFormated>
  <DomainObject.Predmet.OstaliListFormatedOIB>
    <izvorni_sadrzaj>
      <item>Ivan Kuprešak, OIB 80598025489 punomoćnik sudionika u postupku IKO MONT j.d.o.o. za građenje i usluge</item>
    </izvorni_sadrzaj>
    <derivirana_varijabla naziv="DomainObject.Predmet.OstaliListFormatedOIB_1">
      <item>Ivan Kuprešak, OIB 80598025489 punomoćnik sudionika u postupku IKO MONT j.d.o.o. za građenje i usluge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</izvorni_sadrzaj>
    <derivirana_varijabla naziv="DomainObject.Predmet.OstaliListFormatedWithAdress_1">
      <item>Ivan Kuprešak, Sokolova 7, 34000 Vidovci punomoćnik sudionika u postupku IKO MONT j.d.o.o. za građenje i usluge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</izvorni_sadrzaj>
    <derivirana_varijabla naziv="DomainObject.Predmet.OstaliListFormatedWithAdressOIB_1">
      <item>Ivan Kuprešak, OIB 80598025489, Sokolova 7, 34000 Vidovci punomoćnik sudionika u postupku IKO MONT j.d.o.o. za građenje i usluge</item>
    </derivirana_varijabla>
  </DomainObject.Predmet.OstaliListFormatedWithAdressOIB>
  <DomainObject.Predmet.OstaliListNazivFormated>
    <izvorni_sadrzaj>
      <item>Ivan Kuprešak</item>
    </izvorni_sadrzaj>
    <derivirana_varijabla naziv="DomainObject.Predmet.OstaliListNazivFormated_1">
      <item>Ivan Kuprešak</item>
    </derivirana_varijabla>
  </DomainObject.Predmet.OstaliListNazivFormated>
  <DomainObject.Predmet.OstaliListNazivFormatedOIB>
    <izvorni_sadrzaj>
      <item>Ivan Kuprešak, OIB 80598025489</item>
    </izvorni_sadrzaj>
    <derivirana_varijabla naziv="DomainObject.Predmet.OstaliListNazivFormatedOIB_1">
      <item>Ivan Kuprešak, OIB 80598025489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</izvorni_sadrzaj>
    <derivirana_varijabla naziv="DomainObject.Predmet.SudioniciListNaziv_1">
      <item>Financijska agencija</item>
      <item>IKO MONT j.d.o.o. za građenje i usluge</item>
      <item>Ivan Kuprešak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</izvorni_sadrzaj>
    <derivirana_varijabla naziv="DomainObject.Predmet.SudioniciListNazivOIB_1">
      <item>, OIB 85821130368</item>
      <item>, OIB 76103996742</item>
      <item>, OIB 80598025489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477</properties:Words>
  <properties:Characters>2621</properties:Characters>
  <properties:Lines>87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2016-10-19T11:23:00Z</dcterms:created>
  <dc:creator>alet</dc:creator>
  <cp:lastModifiedBy>wsadmin</cp:lastModifiedBy>
  <cp:lastPrinted>2016-10-19T11:25:00Z</cp:lastPrinted>
  <dcterms:modified xmlns:xsi="http://www.w3.org/2001/XMLSchema-instance" xsi:type="dcterms:W3CDTF">2016-10-19T11:43:00Z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