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c6f4" w14:paraId="cf9c6f4" w:rsidRDefault="00D73E95" w:rsidP="00D73E95" w:rsidR="00D73E95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D73E95" w:rsidP="00D73E95" w:rsidR="00D73E95">
      <w:pPr>
        <w:jc w:val="both"/>
      </w:pPr>
      <w:r>
        <w:t>TRGOVAČKI SUD U RIJECI</w:t>
      </w:r>
    </w:p>
    <w:p w:rsidRDefault="00D73E95" w:rsidP="00D73E95" w:rsidR="00D73E95">
      <w:pPr>
        <w:jc w:val="both"/>
      </w:pPr>
    </w:p>
    <w:p w:rsidRDefault="00D73E95" w:rsidP="00D73E95" w:rsidR="00D73E95">
      <w:pPr>
        <w:jc w:val="both"/>
      </w:pPr>
    </w:p>
    <w:p w:rsidRDefault="00D73E95" w:rsidP="00D73E95" w:rsidR="00D73E95">
      <w:pPr>
        <w:jc w:val="center"/>
        <w:rPr>
          <w:bCs/>
        </w:rPr>
      </w:pPr>
      <w:r>
        <w:rPr>
          <w:bCs/>
        </w:rPr>
        <w:t>Z A P I S N I K</w:t>
      </w:r>
    </w:p>
    <w:p w:rsidRDefault="00D73E95" w:rsidP="00D73E95" w:rsidR="00D73E95">
      <w:pPr>
        <w:jc w:val="center"/>
        <w:rPr>
          <w:bCs/>
        </w:rPr>
      </w:pPr>
      <w:r>
        <w:rPr>
          <w:bCs/>
        </w:rPr>
        <w:t xml:space="preserve">od 27. veljače 2018. sa sjednice Skupštine vjerovnika </w:t>
      </w:r>
      <w:r>
        <w:t>u stečajnom postupku nad imovinom dužnika pojedinca DORIAN JANKO iz Labina, Marcilnica 7, OIB: 42775234500, vl. obrta za trgovinu " D TRADE", Labin, Marcilnica 7</w:t>
      </w:r>
    </w:p>
    <w:p w:rsidRDefault="00D73E95" w:rsidP="00D73E95" w:rsidR="00D73E95">
      <w:pPr>
        <w:jc w:val="center"/>
        <w:rPr>
          <w:bCs/>
        </w:rPr>
      </w:pPr>
    </w:p>
    <w:p w:rsidRDefault="00D73E95" w:rsidP="00D73E95" w:rsidR="00D73E95">
      <w:pPr>
        <w:jc w:val="both"/>
      </w:pPr>
      <w:r>
        <w:t>OD SUDA PRISUTNI:</w:t>
      </w:r>
    </w:p>
    <w:p w:rsidRDefault="00D73E95" w:rsidP="00D73E95" w:rsidR="00D73E95">
      <w:pPr>
        <w:jc w:val="both"/>
      </w:pPr>
      <w:r>
        <w:t>Vera Jelenović, stečajni sudac</w:t>
      </w:r>
    </w:p>
    <w:p w:rsidRDefault="00D73E95" w:rsidP="00D73E95" w:rsidR="00D73E95">
      <w:pPr>
        <w:jc w:val="both"/>
      </w:pPr>
      <w:r>
        <w:t>Danijela Fumić, zapisničar</w:t>
      </w:r>
    </w:p>
    <w:p w:rsidRDefault="00D73E95" w:rsidP="00D73E95" w:rsidR="00D73E95">
      <w:pPr>
        <w:jc w:val="both"/>
      </w:pPr>
    </w:p>
    <w:p w:rsidRDefault="00D73E95" w:rsidP="00D73E95" w:rsidR="00D73E95">
      <w:pPr>
        <w:jc w:val="both"/>
      </w:pPr>
      <w:r>
        <w:t>Početak u 9,00 sati.</w:t>
      </w:r>
    </w:p>
    <w:p w:rsidRDefault="00D73E95" w:rsidP="00D73E95" w:rsidR="00D73E95">
      <w:pPr>
        <w:jc w:val="both"/>
      </w:pPr>
    </w:p>
    <w:p w:rsidRDefault="00D73E95" w:rsidP="00D73E95" w:rsidR="00D73E95">
      <w:pPr>
        <w:jc w:val="both"/>
      </w:pPr>
      <w:r>
        <w:t>Utvrđuje se da su pristupili sljedeći vjerovnici:</w:t>
      </w:r>
    </w:p>
    <w:p w:rsidRDefault="00D73E95" w:rsidP="00D73E95" w:rsidR="00D73E95">
      <w:pPr>
        <w:jc w:val="both"/>
      </w:pPr>
      <w:r>
        <w:tab/>
      </w:r>
      <w:r>
        <w:tab/>
        <w:t xml:space="preserve">  </w:t>
      </w:r>
    </w:p>
    <w:p w:rsidRDefault="00D73E95" w:rsidP="00D73E95" w:rsidR="00947FDF">
      <w:pPr>
        <w:jc w:val="both"/>
      </w:pPr>
      <w:r>
        <w:t xml:space="preserve">1. za </w:t>
      </w:r>
      <w:r w:rsidR="00947FDF">
        <w:t xml:space="preserve">ZAGREBAČKU BANKU d.d. Zagreb: Ana Milošević odvjetnik u OD Mađarić &amp; Lui, punomoć uz prijavu  </w:t>
      </w:r>
    </w:p>
    <w:p w:rsidRDefault="00947FDF" w:rsidP="00D73E95" w:rsidR="00D73E95" w:rsidRPr="00A70C94">
      <w:pPr>
        <w:jc w:val="both"/>
      </w:pPr>
      <w:r>
        <w:t xml:space="preserve">                                                 </w:t>
      </w:r>
      <w:r w:rsidRPr="00A70C94">
        <w:t xml:space="preserve">                                                           </w:t>
      </w:r>
      <w:r w:rsidR="00D73E95" w:rsidRPr="00A70C94">
        <w:t xml:space="preserve">            </w:t>
      </w:r>
      <w:r w:rsidRPr="00A70C94">
        <w:t xml:space="preserve">1.040.350,08 </w:t>
      </w:r>
      <w:r w:rsidR="00D73E95" w:rsidRPr="00A70C94">
        <w:t xml:space="preserve">kn </w:t>
      </w:r>
    </w:p>
    <w:p w:rsidRDefault="00947FDF" w:rsidP="00D73E95" w:rsidR="00947FDF">
      <w:pPr>
        <w:jc w:val="both"/>
      </w:pPr>
    </w:p>
    <w:p w:rsidRDefault="00D73E95" w:rsidP="00D73E95" w:rsidR="00D73E95">
      <w:pPr>
        <w:jc w:val="both"/>
        <w:rPr>
          <w:bCs/>
        </w:rPr>
      </w:pPr>
      <w:r>
        <w:rPr>
          <w:bCs/>
        </w:rPr>
        <w:t>Utvrđuje se da je oglas vjerovnicima povodom današnjeg ročišta za obustavu i zaključenje stečajnog postupka u smislu čl. 203. Stečajnog zakona javno priopćen oglašavanjem na mrežnoj stranici e-Oglasna ploča sudova dana 19. siječnja 2017. godine, čime se dostava vjerovnicima smatra valjanom u skladu s čl. 9. Stečajnog zakona.</w:t>
      </w:r>
    </w:p>
    <w:p w:rsidRDefault="00D73E95" w:rsidP="00D73E95" w:rsidR="00D73E95">
      <w:pPr>
        <w:jc w:val="both"/>
        <w:rPr>
          <w:bCs/>
        </w:rPr>
      </w:pPr>
      <w:r>
        <w:rPr>
          <w:bCs/>
        </w:rPr>
        <w:t xml:space="preserve">Utvrđuje se da je stečajni upravitelj dana 15. prosinca 2016.g. podnio sudu prijavu nedostatnosti stečajne mase za pokriće troškova stečajnog postupka. </w:t>
      </w:r>
    </w:p>
    <w:p w:rsidRDefault="00947FDF" w:rsidP="00D73E95" w:rsidR="00947FDF">
      <w:pPr>
        <w:jc w:val="both"/>
        <w:rPr>
          <w:bCs/>
        </w:rPr>
      </w:pPr>
      <w:r>
        <w:rPr>
          <w:bCs/>
        </w:rPr>
        <w:t>Utvrđuje se da je stečajni upravitelj obavijestio sud kako nije u mogućnosti prisustvovati ovom ročištu zbog bolesti u obitelji, te da se vraća u Hrvatsku 28. veljače 2018.</w:t>
      </w:r>
    </w:p>
    <w:p w:rsidRDefault="00D73E95" w:rsidP="00D73E95" w:rsidR="00D73E95">
      <w:pPr>
        <w:jc w:val="both"/>
      </w:pPr>
    </w:p>
    <w:p w:rsidRDefault="00947FDF" w:rsidP="00954743" w:rsidR="00947FDF">
      <w:r>
        <w:t xml:space="preserve">Sud donosi </w:t>
      </w:r>
    </w:p>
    <w:p w:rsidRDefault="00947FDF" w:rsidP="00954743" w:rsidR="00947FDF"/>
    <w:p w:rsidRDefault="00947FDF" w:rsidP="00954743" w:rsidR="00947FDF" w:rsidRPr="00954743">
      <w:pPr>
        <w:jc w:val="center"/>
      </w:pPr>
      <w:r>
        <w:t>r j e š e n je</w:t>
      </w:r>
    </w:p>
    <w:p w:rsidRDefault="00947FDF" w:rsidP="00954743" w:rsidR="00947FDF">
      <w:pPr>
        <w:jc w:val="both"/>
      </w:pPr>
    </w:p>
    <w:p w:rsidRDefault="00947FDF" w:rsidP="00954743" w:rsidR="00947FDF">
      <w:pPr>
        <w:jc w:val="both"/>
      </w:pPr>
      <w:r>
        <w:tab/>
        <w:t xml:space="preserve">Odgađa se daljnje raspravljanje na današnjoj skupštini vjerovnika, te se sljedeća sjednica skupštine vjerovnika određuje za </w:t>
      </w:r>
    </w:p>
    <w:p w:rsidRDefault="00947FDF" w:rsidP="00954743" w:rsidR="00947FDF">
      <w:pPr>
        <w:jc w:val="both"/>
      </w:pPr>
    </w:p>
    <w:p w:rsidRDefault="00A70C94" w:rsidP="00954743" w:rsidR="00947FDF">
      <w:pPr>
        <w:jc w:val="center"/>
      </w:pPr>
      <w:r>
        <w:t xml:space="preserve">27. ožujka </w:t>
      </w:r>
      <w:r w:rsidR="00947FDF">
        <w:t>201</w:t>
      </w:r>
      <w:r>
        <w:t>8</w:t>
      </w:r>
      <w:r w:rsidR="00947FDF">
        <w:t xml:space="preserve">. u </w:t>
      </w:r>
      <w:r>
        <w:t>11</w:t>
      </w:r>
      <w:r w:rsidR="00947FDF">
        <w:t>,00 sati</w:t>
      </w:r>
    </w:p>
    <w:p w:rsidRDefault="00947FDF" w:rsidP="00954743" w:rsidR="00947FDF">
      <w:pPr>
        <w:jc w:val="both"/>
      </w:pPr>
    </w:p>
    <w:p w:rsidRDefault="00947FDF" w:rsidP="00954743" w:rsidR="00947FDF">
      <w:pPr>
        <w:jc w:val="both"/>
      </w:pPr>
      <w:r>
        <w:t>u prostorijama Trgovačkog suda u Rijeci, Zadarska ulica 1 i 3, sudnica broj 3, I kat.</w:t>
      </w:r>
    </w:p>
    <w:p w:rsidRDefault="00D73E95" w:rsidP="00D73E95" w:rsidR="00D73E95">
      <w:pPr>
        <w:ind w:firstLine="708" w:left="708"/>
        <w:jc w:val="both"/>
      </w:pPr>
    </w:p>
    <w:p w:rsidRDefault="00D73E95" w:rsidP="00D73E95" w:rsidR="00D73E95">
      <w:pPr>
        <w:ind w:firstLine="708" w:left="708"/>
        <w:jc w:val="both"/>
      </w:pPr>
      <w:r>
        <w:t xml:space="preserve">Dovršeno u </w:t>
      </w:r>
      <w:r w:rsidR="004B3B8C">
        <w:t>9,</w:t>
      </w:r>
      <w:r w:rsidR="00A70C94">
        <w:t>08</w:t>
      </w:r>
      <w:r w:rsidR="004B3B8C">
        <w:t xml:space="preserve"> </w:t>
      </w:r>
      <w:r>
        <w:t>sati.</w:t>
      </w:r>
    </w:p>
    <w:p w:rsidRDefault="00D73E95" w:rsidP="00D73E95" w:rsidR="00D73E95">
      <w:pPr>
        <w:ind w:firstLine="708" w:left="708"/>
        <w:jc w:val="both"/>
      </w:pPr>
    </w:p>
    <w:p w:rsidRDefault="00D73E95" w:rsidP="00D73E95" w:rsidR="00D73E95">
      <w:pPr>
        <w:jc w:val="both"/>
      </w:pPr>
      <w:r>
        <w:tab/>
      </w:r>
      <w:r>
        <w:tab/>
      </w:r>
      <w:r>
        <w:tab/>
      </w:r>
      <w:r>
        <w:tab/>
      </w:r>
      <w:r>
        <w:tab/>
        <w:t>Stečajni sudac                        Stečajni upravitelj</w:t>
      </w:r>
    </w:p>
    <w:p w:rsidRDefault="00D73E95" w:rsidP="00D73E95" w:rsidR="00D73E95">
      <w:pPr>
        <w:jc w:val="both"/>
      </w:pPr>
    </w:p>
    <w:p w:rsidRDefault="004B3B8C" w:rsidP="00D73E95" w:rsidR="004B3B8C">
      <w:pPr>
        <w:jc w:val="both"/>
      </w:pPr>
    </w:p>
    <w:p w:rsidRDefault="00D73E95" w:rsidP="00D73E95" w:rsidR="00D73E95">
      <w:pPr>
        <w:jc w:val="both"/>
      </w:pPr>
      <w:r>
        <w:tab/>
      </w:r>
      <w:r>
        <w:tab/>
      </w:r>
      <w:r>
        <w:tab/>
      </w:r>
      <w:r>
        <w:tab/>
        <w:t xml:space="preserve">            Zapisničar        </w:t>
      </w:r>
      <w:r>
        <w:tab/>
      </w:r>
      <w:r>
        <w:tab/>
        <w:t xml:space="preserve">Stranke   </w:t>
      </w:r>
    </w:p>
    <w:p w:rsidRDefault="00C75245" w:rsidP="00D73E95" w:rsidR="00C75245" w:rsidRPr="00D73E95">
      <w:pPr>
        <w:rPr>
          <w:rFonts w:eastAsia="MS Mincho"/>
        </w:rPr>
      </w:pPr>
    </w:p>
    <w:sectPr w:rsidR="00C75245" w:rsidRPr="00D73E95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06A" w:rsidP="00C75245" w:rsidR="0099206A">
      <w:r>
        <w:separator/>
      </w:r>
    </w:p>
  </w:endnote>
  <w:endnote w:id="0" w:type="continuationSeparator">
    <w:p w:rsidRDefault="0099206A" w:rsidP="00C75245" w:rsidR="00992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49D">
          <w:rPr>
            <w:noProof/>
          </w:rPr>
          <w:t>1</w:t>
        </w:r>
        <w:r>
          <w:fldChar w:fldCharType="end"/>
        </w:r>
      </w:p>
    </w:sdtContent>
  </w:sdt>
  <w:p w:rsidRDefault="00EF749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06A" w:rsidP="00C75245" w:rsidR="0099206A">
      <w:r>
        <w:separator/>
      </w:r>
    </w:p>
  </w:footnote>
  <w:footnote w:id="0" w:type="continuationSeparator">
    <w:p w:rsidRDefault="0099206A" w:rsidP="00C75245" w:rsidR="00992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D73E95" w:rsidR="0014093D">
    <w:pPr>
      <w:pStyle w:val="Zaglavlje"/>
      <w:jc w:val="right"/>
    </w:pPr>
    <w:r>
      <w:t>Poslovni broj 14. St-</w:t>
    </w:r>
    <w:r w:rsidR="00D73E95">
      <w:t>748</w:t>
    </w:r>
    <w:r>
      <w:t>/201</w:t>
    </w:r>
    <w:r w:rsidR="00D73E95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4B3B8C"/>
    <w:rsid w:val="00570B37"/>
    <w:rsid w:val="00577645"/>
    <w:rsid w:val="00623FFB"/>
    <w:rsid w:val="00947FDF"/>
    <w:rsid w:val="0099206A"/>
    <w:rsid w:val="00A70C94"/>
    <w:rsid w:val="00BB39D4"/>
    <w:rsid w:val="00C00D57"/>
    <w:rsid w:val="00C47D9A"/>
    <w:rsid w:val="00C75245"/>
    <w:rsid w:val="00D73E95"/>
    <w:rsid w:val="00D930A1"/>
    <w:rsid w:val="00EF749D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E9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7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E9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7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991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0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veljače 2018.</izvorni_sadrzaj>
    <derivirana_varijabla naziv="DomainObject.PlaniraniZavrsetakDatum_1">27. veljače 2018.</derivirana_varijabla>
  </DomainObject.PlaniraniZavrsetakDatum>
  <DomainObject.PlaniraniPocetakDatum>
    <izvorni_sadrzaj>27. veljače 2018.</izvorni_sadrzaj>
    <derivirana_varijabla naziv="DomainObject.PlaniraniPocetakDatum_1">27.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veljače 2018.</izvorni_sadrzaj>
    <derivirana_varijabla naziv="DomainObject.Zapisnik.DatumKreiranja_1">27.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St-748/2013-68</izvorni_sadrzaj>
    <derivirana_varijabla naziv="DomainObject.Zapisnik.Oznaka_1">St-748/2013-68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St-748/2013</izvorni_sadrzaj>
    <derivirana_varijabla naziv="DomainObject.Predmet.OznakaBroj_1">St-748/2013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DORIAN JANKO  Labin</izvorni_sadrzaj>
    <derivirana_varijabla naziv="DomainObject.Predmet.ProtustrankaFormated_1">  DORIAN JANKO  Labin</derivirana_varijabla>
  </DomainObject.Predmet.ProtustrankaFormated>
  <DomainObject.Predmet.ProtustrankaFormatedOIB>
    <izvorni_sadrzaj>  DORIAN JANKO  Labin, OIB 42775234500</izvorni_sadrzaj>
    <derivirana_varijabla naziv="DomainObject.Predmet.ProtustrankaFormatedOIB_1">  DORIAN JANKO  Labin, OIB 42775234500</derivirana_varijabla>
  </DomainObject.Predmet.ProtustrankaFormatedOIB>
  <DomainObject.Predmet.ProtustrankaFormatedWithAdress>
    <izvorni_sadrzaj> DORIAN JANKO  Labin, Marcilnica 7, 52 220 Labin</izvorni_sadrzaj>
    <derivirana_varijabla naziv="DomainObject.Predmet.ProtustrankaFormatedWithAdress_1"> DORIAN JANKO  Labin, Marcilnica 7, 52 220 Labin</derivirana_varijabla>
  </DomainObject.Predmet.ProtustrankaFormatedWithAdress>
  <DomainObject.Predmet.ProtustrankaFormatedWithAdressOIB>
    <izvorni_sadrzaj> DORIAN JANKO  Labin, OIB 42775234500, Marcilnica 7, 52 220 Labin</izvorni_sadrzaj>
    <derivirana_varijabla naziv="DomainObject.Predmet.ProtustrankaFormatedWithAdressOIB_1"> DORIAN JANKO  Labin, OIB 42775234500, Marcilnica 7, 52 220 Labin</derivirana_varijabla>
  </DomainObject.Predmet.ProtustrankaFormatedWithAdressOIB>
  <DomainObject.Predmet.ProtustrankaWithAdress>
    <izvorni_sadrzaj>DORIAN JANKO  Labin Marcilnica 7, 52 220 Labin</izvorni_sadrzaj>
    <derivirana_varijabla naziv="DomainObject.Predmet.ProtustrankaWithAdress_1">DORIAN JANKO  Labin Marcilnica 7, 52 220 Labin</derivirana_varijabla>
  </DomainObject.Predmet.ProtustrankaWithAdress>
  <DomainObject.Predmet.ProtustrankaWithAdressOIB>
    <izvorni_sadrzaj>DORIAN JANKO  Labin, OIB 42775234500, Marcilnica 7, 52 220 Labin</izvorni_sadrzaj>
    <derivirana_varijabla naziv="DomainObject.Predmet.ProtustrankaWithAdressOIB_1">DORIAN JANKO  Labin, OIB 42775234500, Marcilnica 7, 52 220 Labin</derivirana_varijabla>
  </DomainObject.Predmet.ProtustrankaWithAdressOIB>
  <DomainObject.Predmet.ProtustrankaNazivFormated>
    <izvorni_sadrzaj>DORIAN JANKO  Labin</izvorni_sadrzaj>
    <derivirana_varijabla naziv="DomainObject.Predmet.ProtustrankaNazivFormated_1">DORIAN JANKO  Labin</derivirana_varijabla>
  </DomainObject.Predmet.ProtustrankaNazivFormated>
  <DomainObject.Predmet.ProtustrankaNazivFormatedOIB>
    <izvorni_sadrzaj>DORIAN JANKO  Labin, OIB 42775234500</izvorni_sadrzaj>
    <derivirana_varijabla naziv="DomainObject.Predmet.ProtustrankaNazivFormatedOIB_1">DORIAN JANKO  Labin, OIB 42775234500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DORIAN JANKO  Labin</item>
    </izvorni_sadrzaj>
    <derivirana_varijabla naziv="DomainObject.Predmet.ProtuStrankaListFormated_1">
      <item>DORIAN JANKO  Labin</item>
    </derivirana_varijabla>
  </DomainObject.Predmet.ProtuStrankaListFormated>
  <DomainObject.Predmet.ProtuStrankaListFormatedOIB>
    <izvorni_sadrzaj>
      <item>DORIAN JANKO  Labin, OIB 42775234500</item>
    </izvorni_sadrzaj>
    <derivirana_varijabla naziv="DomainObject.Predmet.ProtuStrankaListFormatedOIB_1">
      <item>DORIAN JANKO  Labin, OIB 42775234500</item>
    </derivirana_varijabla>
  </DomainObject.Predmet.ProtuStrankaListFormatedOIB>
  <DomainObject.Predmet.ProtuStrankaListFormatedWithAdress>
    <izvorni_sadrzaj>
      <item>DORIAN JANKO  Labin, Marcilnica 7, 52 220 Labin</item>
    </izvorni_sadrzaj>
    <derivirana_varijabla naziv="DomainObject.Predmet.ProtuStrankaListFormatedWithAdress_1">
      <item>DORIAN JANKO  Labin, Marcilnica 7, 52 220 Labin</item>
    </derivirana_varijabla>
  </DomainObject.Predmet.ProtuStrankaListFormatedWithAdress>
  <DomainObject.Predmet.ProtuStrankaListFormatedWithAdressOIB>
    <izvorni_sadrzaj>
      <item>DORIAN JANKO  Labin, OIB 42775234500, Marcilnica 7, 52 220 Labin</item>
    </izvorni_sadrzaj>
    <derivirana_varijabla naziv="DomainObject.Predmet.ProtuStrankaListFormatedWithAdressOIB_1">
      <item>DORIAN JANKO  Labin, OIB 42775234500, Marcilnica 7, 52 220 Labin</item>
    </derivirana_varijabla>
  </DomainObject.Predmet.ProtuStrankaListFormatedWithAdressOIB>
  <DomainObject.Predmet.ProtuStrankaListNazivFormated>
    <izvorni_sadrzaj>
      <item>DORIAN JANKO  Labin</item>
    </izvorni_sadrzaj>
    <derivirana_varijabla naziv="DomainObject.Predmet.ProtuStrankaListNazivFormated_1">
      <item>DORIAN JANKO  Labin</item>
    </derivirana_varijabla>
  </DomainObject.Predmet.ProtuStrankaListNazivFormated>
  <DomainObject.Predmet.ProtuStrankaListNazivFormatedOIB>
    <izvorni_sadrzaj>
      <item>DORIAN JANKO  Labin, OIB 42775234500</item>
    </izvorni_sadrzaj>
    <derivirana_varijabla naziv="DomainObject.Predmet.ProtuStrankaListNazivFormatedOIB_1">
      <item>DORIAN JANKO  Labin, OIB 42775234500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St-748/2013-68</izvorni_sadrzaj>
    <derivirana_varijabla naziv="DomainObject.PoslovniBrojDokumenta_1">St-748/2013-68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DORIAN JANKO  Labin</izvorni_sadrzaj>
    <derivirana_varijabla naziv="DomainObject.Predmet.ProtustrankaIDrugi_1">DORIAN JANKO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DORIAN JANKO  Labin, OIB 42775234500, Marcilnica 7, 52 220 Labin</izvorni_sadrzaj>
    <derivirana_varijabla naziv="DomainObject.Predmet.ProtustrankaIDrugiAdressOIB_1">DORIAN JANKO  Labin, OIB 42775234500, Marcilnica 7,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DORIAN JANKO  Labin</item>
      <item>FINA  Pula</item>
    </izvorni_sadrzaj>
    <derivirana_varijabla naziv="DomainObject.Predmet.SudioniciListNaziv_1">
      <item>DORIAN JANKO  Labin</item>
      <item>FINA  Pula</item>
    </derivirana_varijabla>
  </DomainObject.Predmet.SudioniciListNaziv>
  <DomainObject.Predmet.SudioniciListAdressOIB>
    <izvorni_sadrzaj>
      <item>DORIAN JANKO  Labin, OIB 42775234500, Marcilnica 7,52 220 Labin</item>
      <item>FINA  Pula, OIB 85821130368, Giardini 5,52 100 Pula</item>
    </izvorni_sadrzaj>
    <derivirana_varijabla naziv="DomainObject.Predmet.SudioniciListAdressOIB_1">
      <item>DORIAN JANKO  Labin, OIB 42775234500, Marcilnica 7,52 220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42775234500</item>
      <item>, OIB 85821130368</item>
    </izvorni_sadrzaj>
    <derivirana_varijabla naziv="DomainObject.Predmet.SudioniciListNazivOIB_1">
      <item>, OIB 42775234500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1289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2018-02-27T08:08:00Z</dcterms:created>
  <dc:creator>Danijela Fumić</dc:creator>
  <cp:lastModifiedBy>Danijela Fumić</cp:lastModifiedBy>
  <dcterms:modified xmlns:xsi="http://www.w3.org/2001/XMLSchema-instance" xsi:type="dcterms:W3CDTF">2018-02-27T08:09:00Z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St-748/2013-68 / Zapisnik - Skupština vjerovnika (748 13 zapisnik 27.2.18..docx)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