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d1f3" w14:paraId="6b9d1f3" w:rsidRDefault="00AE649C" w:rsidP="00FA5B5E" w:rsidR="00AE649C" w:rsidRPr="00B76F3C">
      <w:pPr>
        <w:pStyle w:val="Naslov3"/>
        <w15:collapsed w:val="false"/>
      </w:pPr>
    </w:p>
    <w:p w:rsidRDefault="007664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64CE" w:rsidP="007664CE" w:rsidR="007664C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St-73/2016-2.</w:t>
      </w:r>
    </w:p>
    <w:p w:rsidRDefault="007664CE" w:rsidP="007664CE" w:rsidR="007664CE">
      <w:pPr>
        <w:outlineLvl w:val="0"/>
        <w:rPr>
          <w:rFonts w:cs="Arial" w:hAnsi="Arial" w:ascii="Arial"/>
          <w:noProof/>
        </w:rPr>
      </w:pPr>
    </w:p>
    <w:p w:rsidRDefault="007664CE" w:rsidP="007664CE" w:rsidR="007664C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664CE" w:rsidP="007664CE" w:rsidR="007664CE">
      <w:pPr>
        <w:rPr>
          <w:rFonts w:cs="Arial" w:hAnsi="Arial" w:ascii="Arial"/>
          <w:b/>
          <w:noProof/>
        </w:rPr>
      </w:pPr>
    </w:p>
    <w:p w:rsidRDefault="007664CE" w:rsidP="007664CE" w:rsidR="007664C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664CE" w:rsidP="007664CE" w:rsidR="007664CE">
      <w:pPr>
        <w:outlineLvl w:val="0"/>
        <w:rPr>
          <w:rFonts w:cs="Arial" w:hAnsi="Arial" w:ascii="Arial"/>
          <w:noProof/>
        </w:rPr>
      </w:pP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FUSURA NOVA d.o.o. za proizvodnju, trgovinu i usluge iz Bjelovara, Antuna Mihanovića 10, MBS 010092283, OIB 55957467379, d</w:t>
      </w:r>
      <w:r>
        <w:rPr>
          <w:rFonts w:cs="Arial" w:hAnsi="Arial" w:ascii="Arial"/>
          <w:noProof/>
        </w:rPr>
        <w:t>ana 14. ožujka 2016. godine</w:t>
      </w:r>
    </w:p>
    <w:p w:rsidRDefault="007664CE" w:rsidP="007664CE" w:rsidR="007664C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664CE" w:rsidP="007664CE" w:rsidR="007664CE">
      <w:pPr>
        <w:jc w:val="center"/>
        <w:rPr>
          <w:rFonts w:cs="Arial" w:hAnsi="Arial" w:ascii="Arial"/>
        </w:rPr>
      </w:pPr>
    </w:p>
    <w:p w:rsidRDefault="007664CE" w:rsidP="007664CE" w:rsidR="007664C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FUSURA NOVA d.o.o. za proizvodnju, trgovinu i usluge iz Bjelovara, Antuna Mihanovića 10, MBS 010092283, OIB 55957467379.</w:t>
      </w:r>
    </w:p>
    <w:p w:rsidRDefault="007664CE" w:rsidP="007664CE" w:rsidR="007664CE" w:rsidRPr="007664CE">
      <w:pPr>
        <w:pStyle w:val="ListaeSPIS"/>
        <w:rPr>
          <w:lang w:eastAsia="en-US"/>
        </w:rPr>
      </w:pP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FUSURA NOVA d.o.o. za proizvodnju, trgovinu i usluge iz Bjelovara, Antuna Mihanovića 10, MBS 010092283, OIB 55957467379, p</w:t>
      </w:r>
      <w:r>
        <w:rPr>
          <w:rFonts w:cs="Arial" w:hAnsi="Arial" w:ascii="Arial"/>
          <w:noProof/>
        </w:rPr>
        <w:t>ostavlja se privremeni stečajni upravitelj.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DARKO ŠKET iz Križevaca, M.Kiepacha 51, OIB 06128975111.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08. travnja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Robert Veseljak i Siniša Malenčić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7664CE" w:rsidP="007664CE" w:rsidR="007664C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7664CE" w:rsidP="007664CE" w:rsidR="007664C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664CE" w:rsidP="007664CE" w:rsidR="007664C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664CE" w:rsidP="007664CE" w:rsidR="007664C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25. siječnja 2016. dužnik u Očevidniku redoslijeda osnova za plaćanje ima evidentirane neizvršene osnove za plaćanje u neprekinutom razdoblju od 120 dana, u ukupnom iznosu od 1.653.352,07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7664CE" w:rsidP="007664CE" w:rsidR="007664C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7664CE" w:rsidP="007664CE" w:rsidR="007664C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7664CE" w:rsidP="007664CE" w:rsidR="007664C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ožujka 2016. godine 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</w:p>
    <w:p w:rsidRDefault="007664CE" w:rsidP="007664CE" w:rsidR="007664C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7664CE" w:rsidP="007664CE" w:rsidR="007664C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7664CE" w:rsidP="007664CE" w:rsidR="007664CE">
      <w:pPr>
        <w:jc w:val="both"/>
        <w:rPr>
          <w:rFonts w:cs="Arial" w:hAnsi="Arial" w:ascii="Arial"/>
          <w:noProof/>
        </w:rPr>
      </w:pP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664CE" w:rsidP="007664CE" w:rsidR="007664C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 putem sudskog dostavljača i e-oglasnom pločom</w:t>
      </w:r>
    </w:p>
    <w:p w:rsidRDefault="007664CE" w:rsidP="007664CE" w:rsidR="007664C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7664CE" w:rsidP="007664CE" w:rsidR="007664C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Bj.14.3.2016.g.</w:t>
      </w:r>
    </w:p>
    <w:p w:rsidRDefault="007664CE" w:rsidP="007664CE" w:rsidR="007664CE">
      <w:pPr>
        <w:rPr>
          <w:rFonts w:cs="Arial" w:hAnsi="Arial" w:ascii="Arial"/>
        </w:rPr>
      </w:pPr>
    </w:p>
    <w:p w:rsidRDefault="007664CE" w:rsidP="007664CE" w:rsidR="007664C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4CE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49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St-73/2016-2</izvorni_sadrzaj>
    <derivirana_varijabla naziv="DomainObject.Oznaka_1">St-73/2016-2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FUSURA NOVA društvo s ograničenom odgovornošću za proizvodnju, trgovinu i usluge, Bjelovar zastupanog po punomoćniku SINIŠA MALENČIĆ; ROBERT VESELJAK</izvorni_sadrzaj>
    <derivirana_varijabla naziv="DomainObject.Predmet.ProtustrankaFormated_1">  FUSURA NOVA društvo s ograničenom odgovornošću za proizvodnju, trgovinu i usluge, Bjelovar zastupanog po punomoćniku SINIŠA MALENČIĆ; ROBERT VESELJAK</derivirana_varijabla>
  </DomainObject.Predmet.ProtustrankaFormated>
  <DomainObject.Predmet.ProtustrankaFormatedOIB>
    <izvorni_sadrzaj>  FUSURA NOVA društvo s ograničenom odgovornošću za proizvodnju, trgovinu i usluge, Bjelovar, OIB 55957467379 zastupanog po punomoćniku SINIŠA MALENČIĆ; ROBERT VESELJAK</izvorni_sadrzaj>
    <derivirana_varijabla naziv="DomainObject.Predmet.ProtustrankaFormatedOIB_1">  FUSURA NOVA društvo s ograničenom odgovornošću za proizvodnju, trgovinu i usluge, Bjelovar, OIB 55957467379 zastupanog po punomoćniku SINIŠA MALENČIĆ; ROBERT VESELJAK</derivirana_varijabla>
  </DomainObject.Predmet.ProtustrankaFormatedOIB>
  <DomainObject.Predmet.ProtustrankaFormatedWithAdress>
    <izvorni_sadrzaj> FUSURA NOVA društvo s ograničenom odgovornošću za proizvodnju, trgovinu i usluge, Bjelovar, Antuna Mihanovića 10, 43000 Bjelovar zastupanog po punomoćniku SINIŠA MALENČIĆ; ROBERT VESELJAK</izvorni_sadrzaj>
    <derivirana_varijabla naziv="DomainObject.Predmet.ProtustrankaFormatedWithAdress_1"> FUSURA NOVA društvo s ograničenom odgovornošću za proizvodnju, trgovinu i usluge, Bjelovar, Antuna Mihanovića 10, 43000 Bjelovar zastupanog po punomoćniku SINIŠA MALENČIĆ; ROBERT VESELJAK</derivirana_varijabla>
  </DomainObject.Predmet.ProtustrankaFormatedWithAdress>
  <DomainObject.Predmet.ProtustrankaFormatedWithAdressOIB>
    <izvorni_sadrzaj> FUSURA NOVA društvo s ograničenom odgovornošću za proizvodnju, trgovinu i usluge, Bjelovar, OIB 55957467379, Antuna Mihanovića 10, 43000 Bjelovar zastupanog po punomoćniku SINIŠA MALENČIĆ; ROBERT VESELJAK</izvorni_sadrzaj>
    <derivirana_varijabla naziv="DomainObject.Predmet.ProtustrankaFormatedWithAdressOIB_1"> FUSURA NOVA društvo s ograničenom odgovornošću za proizvodnju, trgovinu i usluge, Bjelovar, OIB 55957467379, Antuna Mihanovića 10, 43000 Bjelovar zastupanog po punomoćniku SINIŠA MALENČIĆ; ROBERT VESELJAK</derivirana_varijabla>
  </DomainObject.Predmet.ProtustrankaFormatedWithAdressOIB>
  <DomainObject.Predmet.ProtustrankaWithAdress>
    <izvorni_sadrzaj>FUSURA NOVA društvo s ograničenom odgovornošću za proizvodnju, trgovinu i usluge, Bjelovar Antuna Mihanovića 10, 43000 Bjelovar</izvorni_sadrzaj>
    <derivirana_varijabla naziv="DomainObject.Predmet.ProtustrankaWithAdress_1">FUSURA NOVA društvo s ograničenom odgovornošću za proizvodnju, trgovinu i usluge, Bjelovar Antuna Mihanovića 10, 43000 Bjelovar</derivirana_varijabla>
  </DomainObject.Predmet.ProtustrankaWithAdress>
  <DomainObject.Predmet.ProtustrankaWithAdressOIB>
    <izvorni_sadrzaj>FUSURA NOVA društvo s ograničenom odgovornošću za proizvodnju, trgovinu i usluge, Bjelovar, OIB 55957467379, Antuna Mihanovića 10, 43000 Bjelovar</izvorni_sadrzaj>
    <derivirana_varijabla naziv="DomainObject.Predmet.ProtustrankaWithAdressOIB_1">FUSURA NOVA društvo s ograničenom odgovornošću za proizvodnju, trgovinu i usluge, Bjelovar, OIB 55957467379, Antuna Mihanovića 10, 43000 Bjelovar</derivirana_varijabla>
  </DomainObject.Predmet.ProtustrankaWithAdressOIB>
  <DomainObject.Predmet.ProtustrankaNazivFormated>
    <izvorni_sadrzaj>FUSURA NOVA društvo s ograničenom odgovornošću za proizvodnju, trgovinu i usluge, Bjelovar</izvorni_sadrzaj>
    <derivirana_varijabla naziv="DomainObject.Predmet.ProtustrankaNazivFormated_1">FUSURA NOVA društvo s ograničenom odgovornošću za proizvodnju, trgovinu i usluge, Bjelovar</derivirana_varijabla>
  </DomainObject.Predmet.ProtustrankaNazivFormated>
  <DomainObject.Predmet.ProtustrankaNazivFormatedOIB>
    <izvorni_sadrzaj>FUSURA NOVA društvo s ograničenom odgovornošću za proizvodnju, trgovinu i usluge, Bjelovar, OIB 55957467379</izvorni_sadrzaj>
    <derivirana_varijabla naziv="DomainObject.Predmet.ProtustrankaNazivFormatedOIB_1">FUSURA NOVA društvo s ograničenom odgovornošću za proizvodnju, trgovinu i usluge, Bjelovar, OIB 55957467379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FUSURA NOVA društvo s ograničenom odgovornošću za proizvodnju, trgovinu i usluge, Bjelovar zastupanog po punomoćniku SINIŠA MALENČIĆ; ROBERT VESELJAK</item>
    </izvorni_sadrzaj>
    <derivirana_varijabla naziv="DomainObject.Predmet.ProtuStrankaListFormated_1">
      <item>FUSURA NOVA društvo s ograničenom odgovornošću za proizvodnju, trgovinu i usluge, Bjelovar zastupanog po punomoćniku SINIŠA MALENČIĆ; ROBERT VESELJAK</item>
    </derivirana_varijabla>
  </DomainObject.Predmet.ProtuStrankaListFormated>
  <DomainObject.Predmet.ProtuStrankaListFormatedOIB>
    <izvorni_sadrzaj>
      <item>FUSURA NOVA društvo s ograničenom odgovornošću za proizvodnju, trgovinu i usluge, Bjelovar, OIB 55957467379 zastupanog po punomoćniku SINIŠA MALENČIĆ; ROBERT VESELJAK</item>
    </izvorni_sadrzaj>
    <derivirana_varijabla naziv="DomainObject.Predmet.ProtuStrankaListFormatedOIB_1">
      <item>FUSURA NOVA društvo s ograničenom odgovornošću za proizvodnju, trgovinu i usluge, Bjelovar, OIB 55957467379 zastupanog po punomoćniku SINIŠA MALENČIĆ; ROBERT VESELJAK</item>
    </derivirana_varijabla>
  </DomainObject.Predmet.ProtuStrankaListFormatedOIB>
  <DomainObject.Predmet.ProtuStrankaListFormatedWithAdress>
    <izvorni_sadrzaj>
      <item>FUSURA NOVA društvo s ograničenom odgovornošću za proizvodnju, trgovinu i usluge, Bjelovar, Antuna Mihanovića 10, 43000 Bjelovar zastupanog po punomoćniku SINIŠA MALENČIĆ; ROBERT VESELJAK</item>
    </izvorni_sadrzaj>
    <derivirana_varijabla naziv="DomainObject.Predmet.ProtuStrankaListFormatedWithAdress_1">
      <item>FUSURA NOVA društvo s ograničenom odgovornošću za proizvodnju, trgovinu i usluge, Bjelovar, Antuna Mihanovića 10, 43000 Bjelovar zastupanog po punomoćniku SINIŠA MALENČIĆ; ROBERT VESELJAK</item>
    </derivirana_varijabla>
  </DomainObject.Predmet.ProtuStrankaListFormatedWithAdress>
  <DomainObject.Predmet.ProtuStrankaListFormatedWithAdressOIB>
    <izvorni_sadrzaj>
      <item>FUSURA NOVA društvo s ograničenom odgovornošću za proizvodnju, trgovinu i usluge, Bjelovar, OIB 55957467379, Antuna Mihanovića 10, 43000 Bjelovar zastupanog po punomoćniku SINIŠA MALENČIĆ; ROBERT VESELJAK</item>
    </izvorni_sadrzaj>
    <derivirana_varijabla naziv="DomainObject.Predmet.ProtuStrankaListFormatedWithAdressOIB_1">
      <item>FUSURA NOVA društvo s ograničenom odgovornošću za proizvodnju, trgovinu i usluge, Bjelovar, OIB 55957467379, Antuna Mihanovića 10, 43000 Bjelovar zastupanog po punomoćniku SINIŠA MALENČIĆ; ROBERT VESELJAK</item>
    </derivirana_varijabla>
  </DomainObject.Predmet.ProtuStrankaListFormatedWithAdressOIB>
  <DomainObject.Predmet.ProtuStrankaListNazivFormated>
    <izvorni_sadrzaj>
      <item>FUSURA NOVA društvo s ograničenom odgovornošću za proizvodnju, trgovinu i usluge, Bjelovar</item>
    </izvorni_sadrzaj>
    <derivirana_varijabla naziv="DomainObject.Predmet.ProtuStrankaListNazivFormated_1">
      <item>FUSURA NOVA društvo s ograničenom odgovornošću za proizvodnju, trgovinu i usluge, Bjelovar</item>
    </derivirana_varijabla>
  </DomainObject.Predmet.ProtuStrankaListNazivFormated>
  <DomainObject.Predmet.ProtuStrankaListNazivFormatedOIB>
    <izvorni_sadrzaj>
      <item>FUSURA NOVA društvo s ograničenom odgovornošću za proizvodnju, trgovinu i usluge, Bjelovar, OIB 55957467379</item>
    </izvorni_sadrzaj>
    <derivirana_varijabla naziv="DomainObject.Predmet.ProtuStrankaListNazivFormatedOIB_1">
      <item>FUSURA NOVA društvo s ograničenom odgovornošću za proizvodnju, trgovinu i usluge, Bjelovar, OIB 55957467379</item>
    </derivirana_varijabla>
  </DomainObject.Predmet.ProtuStrankaListNazivFormatedOIB>
  <DomainObject.Predmet.OstaliListFormated>
    <izvorni_sadrzaj>
      <item>ROBERT VESELJAK punomoćnik sudionika u postupku FUSURA NOVA društvo s ograničenom odgovornošću za proizvodnju, trgovinu i usluge, Bjelovar</item>
      <item>SINIŠA MALENČIĆ punomoćnik sudionika u postupku FUSURA NOVA društvo s ograničenom odgovornošću za proizvodnju, trgovinu i usluge, Bjelovar</item>
    </izvorni_sadrzaj>
    <derivirana_varijabla naziv="DomainObject.Predmet.OstaliListFormated_1">
      <item>ROBERT VESELJAK punomoćnik sudionika u postupku FUSURA NOVA društvo s ograničenom odgovornošću za proizvodnju, trgovinu i usluge, Bjelovar</item>
      <item>SINIŠA MALENČIĆ punomoćnik sudionika u postupku FUSURA NOVA društvo s ograničenom odgovornošću za proizvodnju, trgovinu i usluge, Bjelovar</item>
    </derivirana_varijabla>
  </DomainObject.Predmet.OstaliListFormated>
  <DomainObject.Predmet.OstaliListFormatedOIB>
    <izvorni_sadrzaj>
      <item>ROBERT VESELJAK, OIB 67946168060 punomoćnik sudionika u postupku FUSURA NOVA društvo s ograničenom odgovornošću za proizvodnju, trgovinu i usluge, Bjelovar</item>
      <item>SINIŠA MALENČIĆ, OIB 90887800994 punomoćnik sudionika u postupku FUSURA NOVA društvo s ograničenom odgovornošću za proizvodnju, trgovinu i usluge, Bjelovar</item>
    </izvorni_sadrzaj>
    <derivirana_varijabla naziv="DomainObject.Predmet.OstaliListFormatedOIB_1">
      <item>ROBERT VESELJAK, OIB 67946168060 punomoćnik sudionika u postupku FUSURA NOVA društvo s ograničenom odgovornošću za proizvodnju, trgovinu i usluge, Bjelovar</item>
      <item>SINIŠA MALENČIĆ, OIB 90887800994 punomoćnik sudionika u postupku FUSURA NOVA društvo s ograničenom odgovornošću za proizvodnju, trgovinu i usluge, Bjelovar</item>
    </derivirana_varijabla>
  </DomainObject.Predmet.OstaliListFormatedOIB>
  <DomainObject.Predmet.OstaliListFormatedWithAdress>
    <izvorni_sadrzaj>
      <item>ROBERT VESELJAK, Antuna Branka Šimića 1., 42000 Varaždin punomoćnik sudionika u postupku FUSURA NOVA društvo s ograničenom odgovornošću za proizvodnju, trgovinu i usluge, Bjelovar</item>
      <item>SINIŠA MALENČIĆ, RIM 65/D., 10000 Zagreb punomoćnik sudionika u postupku FUSURA NOVA društvo s ograničenom odgovornošću za proizvodnju, trgovinu i usluge, Bjelovar</item>
    </izvorni_sadrzaj>
    <derivirana_varijabla naziv="DomainObject.Predmet.OstaliListFormatedWithAdress_1">
      <item>ROBERT VESELJAK, Antuna Branka Šimića 1., 42000 Varaždin punomoćnik sudionika u postupku FUSURA NOVA društvo s ograničenom odgovornošću za proizvodnju, trgovinu i usluge, Bjelovar</item>
      <item>SINIŠA MALENČIĆ, RIM 65/D., 10000 Zagreb punomoćnik sudionika u postupku FUSURA NOVA društvo s ograničenom odgovornošću za proizvodnju, trgovinu i usluge, Bjelovar</item>
    </derivirana_varijabla>
  </DomainObject.Predmet.OstaliListFormatedWithAdress>
  <DomainObject.Predmet.OstaliListFormatedWithAdressOIB>
    <izvorni_sadrzaj>
      <item>ROBERT VESELJAK, OIB 67946168060, Antuna Branka Šimića 1., 42000 Varaždin punomoćnik sudionika u postupku FUSURA NOVA društvo s ograničenom odgovornošću za proizvodnju, trgovinu i usluge, Bjelovar</item>
      <item>SINIŠA MALENČIĆ, OIB 90887800994, RIM 65/D., 10000 Zagreb punomoćnik sudionika u postupku FUSURA NOVA društvo s ograničenom odgovornošću za proizvodnju, trgovinu i usluge, Bjelovar</item>
    </izvorni_sadrzaj>
    <derivirana_varijabla naziv="DomainObject.Predmet.OstaliListFormatedWithAdressOIB_1">
      <item>ROBERT VESELJAK, OIB 67946168060, Antuna Branka Šimića 1., 42000 Varaždin punomoćnik sudionika u postupku FUSURA NOVA društvo s ograničenom odgovornošću za proizvodnju, trgovinu i usluge, Bjelovar</item>
      <item>SINIŠA MALENČIĆ, OIB 90887800994, RIM 65/D., 10000 Zagreb punomoćnik sudionika u postupku FUSURA NOVA društvo s ograničenom odgovornošću za proizvodnju, trgovinu i usluge, Bjelovar</item>
    </derivirana_varijabla>
  </DomainObject.Predmet.OstaliListFormatedWithAdressOIB>
  <DomainObject.Predmet.OstaliListNazivFormated>
    <izvorni_sadrzaj>
      <item>ROBERT VESELJAK</item>
      <item>SINIŠA MALENČIĆ</item>
    </izvorni_sadrzaj>
    <derivirana_varijabla naziv="DomainObject.Predmet.OstaliListNazivFormated_1">
      <item>ROBERT VESELJAK</item>
      <item>SINIŠA MALENČIĆ</item>
    </derivirana_varijabla>
  </DomainObject.Predmet.OstaliListNazivFormated>
  <DomainObject.Predmet.OstaliListNazivFormatedOIB>
    <izvorni_sadrzaj>
      <item>ROBERT VESELJAK, OIB 67946168060</item>
      <item>SINIŠA MALENČIĆ, OIB 90887800994</item>
    </izvorni_sadrzaj>
    <derivirana_varijabla naziv="DomainObject.Predmet.OstaliListNazivFormatedOIB_1">
      <item>ROBERT VESELJAK, OIB 67946168060</item>
      <item>SINIŠA MALENČIĆ, OIB 90887800994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St-73/2016-2</izvorni_sadrzaj>
    <derivirana_varijabla naziv="DomainObject.PoslovniBrojDokumenta_1">St-73/2016-2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FUSURA NOVA društvo s ograničenom odgovornošću za proizvodnju, trgovinu i usluge, Bjelovar</izvorni_sadrzaj>
    <derivirana_varijabla naziv="DomainObject.Predmet.ProtustrankaIDrugi_1">FUSURA NOVA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FUSURA NOVA društvo s ograničenom odgovornošću za proizvodnju, trgovinu i usluge, Bjelovar, OIB 55957467379, Antuna Mihanovića 10, 43000 Bjelovar</izvorni_sadrzaj>
    <derivirana_varijabla naziv="DomainObject.Predmet.ProtustrankaIDrugiAdressOIB_1">FUSURA NOVA društvo s ograničenom odgovornošću za proizvodnju, trgovinu i usluge, Bjelovar, OIB 55957467379, Antuna Mihanovića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FUSURA NOVA društvo s ograničenom odgovornošću za proizvodnju, trgovinu i usluge, Bjelovar</item>
      <item>ROBERT VESELJAK</item>
      <item>SINIŠA MALENČIĆ</item>
    </izvorni_sadrzaj>
    <derivirana_varijabla naziv="DomainObject.Predmet.SudioniciListNaziv_1">
      <item>FINA, RC ZAGREB, Podružnica Bjelovar</item>
      <item>FUSURA NOVA društvo s ograničenom odgovornošću za proizvodnju, trgovinu i usluge, Bjelovar</item>
      <item>ROBERT VESELJAK</item>
      <item>SINIŠA MALENČIĆ</item>
    </derivirana_varijabla>
  </DomainObject.Predmet.SudioniciListNaziv>
  <DomainObject.Predmet.SudioniciListAdressOIB>
    <izvorni_sadrzaj>
      <item>FINA, RC ZAGREB, Podružnica Bjelovar, OIB 85821130368, F. Supila 4,43000 Bjelovar</item>
      <item>FUSURA NOVA društvo s ograničenom odgovornošću za proizvodnju, trgovinu i usluge, Bjelovar, OIB 55957467379, Antuna Mihanovića 10,43000 Bjelovar</item>
      <item>ROBERT VESELJAK, OIB 67946168060, Antuna Branka Šimića 1.,42000 Varaždin</item>
      <item>SINIŠA MALENČIĆ, OIB 90887800994, RIM 65/D.,10000 Zagreb</item>
    </izvorni_sadrzaj>
    <derivirana_varijabla naziv="DomainObject.Predmet.SudioniciListAdressOIB_1">
      <item>FINA, RC ZAGREB, Podružnica Bjelovar, OIB 85821130368, F. Supila 4,43000 Bjelovar</item>
      <item>FUSURA NOVA društvo s ograničenom odgovornošću za proizvodnju, trgovinu i usluge, Bjelovar, OIB 55957467379, Antuna Mihanovića 10,43000 Bjelovar</item>
      <item>ROBERT VESELJAK, OIB 67946168060, Antuna Branka Šimića 1.,42000 Varaždin</item>
      <item>SINIŠA MALENČIĆ, OIB 90887800994, RIM 65/D.,10000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006C0-3442-48BA-BB1C-D787311D8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3544</properties:Characters>
  <properties:Lines>90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