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baa5" w14:paraId="d76baa5" w:rsidRDefault="002F19BB" w:rsidP="00153627" w:rsidR="00F8170B">
      <w:pPr>
        <w:ind w:firstLine="708"/>
        <w15:collapsed w:val="false"/>
      </w:pPr>
      <w:bookmarkStart w:name="_GoBack" w:id="0"/>
      <w:bookmarkEnd w:id="0"/>
      <w:r>
        <w:t xml:space="preserve">           </w:t>
      </w:r>
      <w:r>
        <w:rPr>
          <w:rFonts w:hAnsiTheme="minorHAnsi" w:asciiTheme="minorHAnsi"/>
          <w:noProof/>
          <w:sz w:val="20"/>
          <w:szCs w:val="20"/>
        </w:rPr>
        <w:drawing>
          <wp:inline distR="0" distL="0" distB="0" distT="0">
            <wp:extent cy="711200" cx="535161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998" cx="537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170B" w:rsidP="00F8170B" w:rsidR="00153627">
      <w:r>
        <w:t xml:space="preserve">      </w:t>
      </w:r>
      <w:r w:rsidR="005361AF">
        <w:t xml:space="preserve">  </w:t>
      </w:r>
      <w:r w:rsidR="00153627">
        <w:t>REPUBLIKA HRVATSKA</w:t>
      </w:r>
    </w:p>
    <w:p w:rsidRDefault="00153627" w:rsidP="00153627" w:rsidR="005361AF">
      <w:r>
        <w:t xml:space="preserve">    OPĆINSKI SUD U </w:t>
      </w:r>
      <w:r w:rsidR="005361AF">
        <w:t>VIROVITICI</w:t>
      </w:r>
    </w:p>
    <w:p w:rsidRDefault="005361AF" w:rsidP="00153627" w:rsidR="00153627">
      <w:r>
        <w:t xml:space="preserve">            Stalna služba u Slatini</w:t>
      </w:r>
    </w:p>
    <w:p w:rsidRDefault="00153627" w:rsidP="00153627" w:rsidR="00153627">
      <w:r>
        <w:t xml:space="preserve">     Trg sv. Josipa 12, 33520 Slatina</w:t>
      </w:r>
      <w:r w:rsidR="00F8170B">
        <w:t xml:space="preserve">                                       Posl.br.Sp-17/2016-9</w:t>
      </w:r>
    </w:p>
    <w:p w:rsidRDefault="00C26883" w:rsidR="00C26883"/>
    <w:p w:rsidRDefault="00FA3E23" w:rsidP="00F8170B" w:rsidR="00C26883">
      <w:pPr>
        <w:jc w:val="center"/>
        <w:rPr>
          <w:b/>
        </w:rPr>
      </w:pPr>
      <w:r>
        <w:rPr>
          <w:b/>
        </w:rPr>
        <w:t xml:space="preserve">U   I M E   </w:t>
      </w:r>
      <w:r w:rsidR="005361AF" w:rsidRPr="005361AF">
        <w:rPr>
          <w:b/>
        </w:rPr>
        <w:t xml:space="preserve">R E P U B L I K </w:t>
      </w:r>
      <w:r>
        <w:rPr>
          <w:b/>
        </w:rPr>
        <w:t>E   H R V A T S K E</w:t>
      </w:r>
    </w:p>
    <w:p w:rsidRDefault="002C191A" w:rsidR="002C191A" w:rsidRPr="005361AF">
      <w:pPr>
        <w:rPr>
          <w:b/>
        </w:rPr>
      </w:pPr>
    </w:p>
    <w:p w:rsidRDefault="00C26883" w:rsidP="00F8170B" w:rsidR="00C26883" w:rsidRPr="00153627">
      <w:pPr>
        <w:jc w:val="center"/>
        <w:rPr>
          <w:b/>
        </w:rPr>
      </w:pPr>
      <w:r w:rsidRPr="00153627">
        <w:rPr>
          <w:b/>
        </w:rPr>
        <w:t>R J E Š E N J E</w:t>
      </w:r>
    </w:p>
    <w:p w:rsidRDefault="00C26883" w:rsidR="00C26883"/>
    <w:p w:rsidRDefault="005361AF" w:rsidP="00C26883" w:rsidR="00FA3E23">
      <w:pPr>
        <w:jc w:val="both"/>
      </w:pPr>
      <w:r>
        <w:tab/>
        <w:t xml:space="preserve">Općinski sud u </w:t>
      </w:r>
      <w:r w:rsidR="00FA3E23">
        <w:t xml:space="preserve">Virovitici, Stalna služba u </w:t>
      </w:r>
      <w:r>
        <w:t>Slatini</w:t>
      </w:r>
      <w:r w:rsidR="00C26883">
        <w:t xml:space="preserve"> po sucu Jasminki </w:t>
      </w:r>
      <w:r w:rsidR="00DC7C3E">
        <w:t xml:space="preserve">Jirsak, kao sucu pojedincu, </w:t>
      </w:r>
      <w:r w:rsidR="002C191A">
        <w:t xml:space="preserve">u </w:t>
      </w:r>
      <w:r w:rsidR="00DB5F08">
        <w:t xml:space="preserve">pravnoj stvari </w:t>
      </w:r>
      <w:r w:rsidR="002C191A">
        <w:t>stečaja potrošača nad imovinom potrošača DRAGANA ŠPOLJARIĆA iz Sopja, Kral</w:t>
      </w:r>
      <w:r w:rsidR="00DB5F08">
        <w:t>j</w:t>
      </w:r>
      <w:r w:rsidR="002C191A">
        <w:t>a Tomislava 1,</w:t>
      </w:r>
      <w:r w:rsidR="002C191A" w:rsidRPr="002C191A">
        <w:t xml:space="preserve"> </w:t>
      </w:r>
      <w:r w:rsidR="002C191A">
        <w:t xml:space="preserve">OIB:62636401203, </w:t>
      </w:r>
      <w:r w:rsidR="00FA3E23">
        <w:t>dana 1</w:t>
      </w:r>
      <w:r w:rsidR="00DB5F08">
        <w:t>7</w:t>
      </w:r>
      <w:r w:rsidR="003C51A7">
        <w:t>.</w:t>
      </w:r>
      <w:r w:rsidR="00FA3E23">
        <w:t xml:space="preserve"> siječnja 2017.godine, </w:t>
      </w:r>
    </w:p>
    <w:p w:rsidRDefault="00FA3E23" w:rsidR="00FA3E23"/>
    <w:p w:rsidRDefault="00C26883" w:rsidP="00BB6FCB" w:rsidR="00C26883" w:rsidRPr="00153627">
      <w:pPr>
        <w:jc w:val="center"/>
      </w:pPr>
      <w:r w:rsidRPr="00153627">
        <w:t>r i j e š i o    j e</w:t>
      </w:r>
    </w:p>
    <w:p w:rsidRDefault="00C26883" w:rsidR="00C26883"/>
    <w:p w:rsidRDefault="007E6756" w:rsidR="007E6756"/>
    <w:p w:rsidRDefault="00FA3E23" w:rsidP="00153627" w:rsidR="002C191A">
      <w:pPr>
        <w:jc w:val="both"/>
      </w:pPr>
      <w:r>
        <w:tab/>
        <w:t>O</w:t>
      </w:r>
      <w:r w:rsidR="002C191A">
        <w:t xml:space="preserve">dbacuje se prijedlog </w:t>
      </w:r>
      <w:r w:rsidR="00DB5F08">
        <w:t xml:space="preserve">za pokretanje postupka stečaja potrošača </w:t>
      </w:r>
      <w:r w:rsidR="002C191A">
        <w:t>Dragana Špoljarića iz Sopja</w:t>
      </w:r>
      <w:r w:rsidR="00DB5F08">
        <w:t>, podnesen ovome sudu 26. rujna 2016.godine.</w:t>
      </w:r>
    </w:p>
    <w:p w:rsidRDefault="002C191A" w:rsidP="00153627" w:rsidR="002C191A">
      <w:pPr>
        <w:jc w:val="both"/>
      </w:pPr>
    </w:p>
    <w:p w:rsidRDefault="005320CB" w:rsidP="00153627" w:rsidR="005320CB">
      <w:pPr>
        <w:jc w:val="both"/>
      </w:pPr>
      <w:r>
        <w:t xml:space="preserve">                            </w:t>
      </w:r>
      <w:r w:rsidR="002C191A">
        <w:t xml:space="preserve">                       </w:t>
      </w:r>
    </w:p>
    <w:p w:rsidRDefault="005320CB" w:rsidP="00F8170B" w:rsidR="005320CB">
      <w:pPr>
        <w:jc w:val="center"/>
      </w:pPr>
      <w:r>
        <w:t>Obrazloženje</w:t>
      </w:r>
    </w:p>
    <w:p w:rsidRDefault="005320CB" w:rsidP="00153627" w:rsidR="005320CB">
      <w:pPr>
        <w:jc w:val="both"/>
      </w:pPr>
    </w:p>
    <w:p w:rsidRDefault="000B3F07" w:rsidP="00153627" w:rsidR="002C191A">
      <w:pPr>
        <w:jc w:val="both"/>
      </w:pPr>
      <w:r>
        <w:tab/>
      </w:r>
      <w:r w:rsidR="002C191A">
        <w:t>Potrošač Dragan Špoljarić podnio je ovome sudu prijedlog za pokretanje postupka stečaja potrošača.</w:t>
      </w:r>
    </w:p>
    <w:p w:rsidRDefault="002C191A" w:rsidP="00153627" w:rsidR="002C191A">
      <w:pPr>
        <w:jc w:val="both"/>
      </w:pPr>
      <w:r>
        <w:tab/>
        <w:t xml:space="preserve">Zaključkom od 27. listopada 2016.godine pozvan je potrošač uplatiti predujam za namirenje troškova postupka stečaja potrošača u iznosu od </w:t>
      </w:r>
      <w:r w:rsidR="00DB5F08">
        <w:t>1.</w:t>
      </w:r>
      <w:r>
        <w:t>000,00 kn u roku od 30 dana.</w:t>
      </w:r>
    </w:p>
    <w:p w:rsidRDefault="002C191A" w:rsidP="00153627" w:rsidR="002C191A">
      <w:pPr>
        <w:jc w:val="both"/>
      </w:pPr>
      <w:r>
        <w:tab/>
        <w:t>Odredbom čl. 114. st.</w:t>
      </w:r>
      <w:r w:rsidR="00487F61">
        <w:t xml:space="preserve"> 5. Stečajnog zakona ("</w:t>
      </w:r>
      <w:r w:rsidR="00DB5F08">
        <w:t>N</w:t>
      </w:r>
      <w:r w:rsidR="00487F61">
        <w:t>arodne novine" br.71/15, nadalje: SZ), u vezi s čl. 23. Zakona o stečaju potrošača ("Narodne novine" br. 100/15), nadalje: ZSP) propisano je da ako podnositelj prijedloga za otvaranje stečajnog postupka nije uplatio predujam za namirenje troškova stečajnog postupka, sud će prijedlog odbaciti, kao nedopušten.</w:t>
      </w:r>
    </w:p>
    <w:p w:rsidRDefault="00487F61" w:rsidP="00153627" w:rsidR="00487F61">
      <w:pPr>
        <w:jc w:val="both"/>
      </w:pPr>
      <w:r>
        <w:tab/>
        <w:t>Potrošač nije uplatio navedeni predujam u dodijeljenom roku.</w:t>
      </w:r>
    </w:p>
    <w:p w:rsidRDefault="00487F61" w:rsidP="00153627" w:rsidR="00487F61">
      <w:pPr>
        <w:jc w:val="both"/>
      </w:pPr>
      <w:r>
        <w:tab/>
        <w:t>Budući da je obveza na uplatu predujma počela teći od dana primitka zaključka posl.br.Sp-13/2016-2, od 27.10.2016., koji zaključak je potrošač primio 02.11.2016., a da potrošač nije uplatio predujam u dodijeljenom roku, to je valjalo odbaciti prijedlog i riješiti kao u izreci.</w:t>
      </w:r>
    </w:p>
    <w:p w:rsidRDefault="00487F61" w:rsidP="00487F61" w:rsidR="00487F61">
      <w:pPr>
        <w:ind w:firstLine="708"/>
        <w:jc w:val="both"/>
      </w:pPr>
      <w:r>
        <w:t>Odluka se temelji na čl. 114. st. 5. SZ, u vezi s čl. 23 ZSP.</w:t>
      </w:r>
    </w:p>
    <w:p w:rsidRDefault="005106F6" w:rsidP="00153627" w:rsidR="005106F6">
      <w:pPr>
        <w:jc w:val="both"/>
      </w:pPr>
    </w:p>
    <w:p w:rsidRDefault="007F17D7" w:rsidP="00F8170B" w:rsidR="007F17D7">
      <w:pPr>
        <w:jc w:val="center"/>
      </w:pPr>
      <w:r>
        <w:t>U Slatini, 1</w:t>
      </w:r>
      <w:r w:rsidR="00DB5F08">
        <w:t>7.</w:t>
      </w:r>
      <w:r>
        <w:t xml:space="preserve"> siječnja 2017.godine</w:t>
      </w:r>
      <w:r w:rsidR="00F8170B">
        <w:t>.</w:t>
      </w:r>
    </w:p>
    <w:p w:rsidRDefault="007F17D7" w:rsidP="00153627" w:rsidR="007F17D7">
      <w:pPr>
        <w:jc w:val="both"/>
      </w:pPr>
    </w:p>
    <w:p w:rsidRDefault="007F17D7" w:rsidP="00153627" w:rsidR="007F17D7">
      <w:pPr>
        <w:jc w:val="both"/>
      </w:pPr>
      <w:r>
        <w:t xml:space="preserve">                                                                                                                   </w:t>
      </w:r>
      <w:r w:rsidR="003C51A7">
        <w:t xml:space="preserve">  </w:t>
      </w:r>
      <w:r w:rsidR="00F8170B">
        <w:t xml:space="preserve"> S U D A C :    </w:t>
      </w:r>
    </w:p>
    <w:p w:rsidRDefault="007F17D7" w:rsidP="00153627" w:rsidR="007F17D7">
      <w:pPr>
        <w:jc w:val="both"/>
      </w:pPr>
    </w:p>
    <w:p w:rsidRDefault="007F17D7" w:rsidP="000943CA" w:rsidR="00F8170B">
      <w:pPr>
        <w:jc w:val="both"/>
      </w:pPr>
      <w:r>
        <w:t xml:space="preserve">                                                                                                             </w:t>
      </w:r>
      <w:r w:rsidR="003C51A7">
        <w:t xml:space="preserve">     </w:t>
      </w:r>
      <w:r>
        <w:t xml:space="preserve"> Jasminka Jirsak</w:t>
      </w:r>
    </w:p>
    <w:p w:rsidRDefault="000943CA" w:rsidP="000943CA" w:rsidR="000943CA">
      <w:pPr>
        <w:jc w:val="both"/>
      </w:pPr>
    </w:p>
    <w:p w:rsidRDefault="000943CA" w:rsidP="000943CA" w:rsidR="000943CA">
      <w:pPr>
        <w:jc w:val="both"/>
      </w:pPr>
    </w:p>
    <w:p w:rsidRDefault="00F8170B" w:rsidP="00153627" w:rsidR="00F8170B">
      <w:pPr>
        <w:jc w:val="both"/>
      </w:pPr>
    </w:p>
    <w:p w:rsidRDefault="00F8170B" w:rsidP="00153627" w:rsidR="00F8170B">
      <w:pPr>
        <w:jc w:val="both"/>
      </w:pPr>
    </w:p>
    <w:p w:rsidRDefault="007F17D7" w:rsidP="00153627" w:rsidR="005106F6">
      <w:pPr>
        <w:jc w:val="both"/>
      </w:pPr>
      <w:r>
        <w:t xml:space="preserve">UPUTA O PRAVNOM LIJEKU: Protiv ovog rješenja </w:t>
      </w:r>
      <w:r w:rsidR="005106F6">
        <w:t>dopuštena je žalba. Žalba se podnosi ovom sudu pismeno u četi</w:t>
      </w:r>
      <w:r w:rsidR="00F8170B">
        <w:t>r</w:t>
      </w:r>
      <w:r w:rsidR="005106F6">
        <w:t xml:space="preserve">i (4) istovjetna primjerka </w:t>
      </w:r>
      <w:r>
        <w:t>u roku 15 dana</w:t>
      </w:r>
      <w:r w:rsidR="005106F6">
        <w:t xml:space="preserve"> od dana primitka pisanog otpravka ovog rješenja, a o njoj odlučuje nadležni županijski sud.</w:t>
      </w:r>
    </w:p>
    <w:p w:rsidRDefault="00AD675A" w:rsidP="00136F63" w:rsidR="00AD675A">
      <w:pPr>
        <w:jc w:val="both"/>
      </w:pPr>
    </w:p>
    <w:p w:rsidRDefault="00136F63" w:rsidP="005008FD" w:rsidR="004B7A9C">
      <w:pPr>
        <w:jc w:val="both"/>
      </w:pPr>
      <w:r>
        <w:t>D</w:t>
      </w:r>
      <w:r w:rsidR="005008FD">
        <w:t>NA</w:t>
      </w:r>
      <w:r>
        <w:t>:</w:t>
      </w:r>
    </w:p>
    <w:p w:rsidRDefault="004B7A9C" w:rsidP="003C51A7" w:rsidR="00136F63">
      <w:pPr>
        <w:pStyle w:val="Odlomakpopisa"/>
        <w:numPr>
          <w:ilvl w:val="0"/>
          <w:numId w:val="2"/>
        </w:numPr>
        <w:jc w:val="both"/>
      </w:pPr>
      <w:r>
        <w:t>e- Oglasna ploča stečaja potrošača</w:t>
      </w:r>
    </w:p>
    <w:p w:rsidRDefault="005008FD" w:rsidP="005008FD" w:rsidR="005008FD">
      <w:pPr>
        <w:jc w:val="both"/>
      </w:pPr>
    </w:p>
    <w:p w:rsidRDefault="00F8170B" w:rsidP="005008FD" w:rsidR="00F8170B">
      <w:pPr>
        <w:jc w:val="both"/>
      </w:pPr>
    </w:p>
    <w:p w:rsidRDefault="00F8170B" w:rsidP="005008FD" w:rsidR="00F8170B">
      <w:pPr>
        <w:jc w:val="both"/>
      </w:pPr>
    </w:p>
    <w:p w:rsidRDefault="00F8170B" w:rsidP="005008FD" w:rsidR="00F8170B">
      <w:pPr>
        <w:jc w:val="both"/>
      </w:pPr>
    </w:p>
    <w:p w:rsidRDefault="002F19BB" w:rsidP="003C51A7" w:rsidR="003C51A7">
      <w:pPr>
        <w:ind w:left="708"/>
        <w:jc w:val="both"/>
      </w:pPr>
      <w:r>
        <w:t xml:space="preserve"> </w:t>
      </w:r>
    </w:p>
    <w:p w:rsidRDefault="003C51A7" w:rsidR="003C51A7"/>
    <w:sectPr w:rsidSect="00F8170B" w:rsidR="003C51A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416" w:rsidP="00F8170B" w:rsidR="00651416">
      <w:r>
        <w:separator/>
      </w:r>
    </w:p>
  </w:endnote>
  <w:endnote w:id="0" w:type="continuationSeparator">
    <w:p w:rsidRDefault="00651416" w:rsidP="00F8170B" w:rsidR="00651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416" w:rsidP="00F8170B" w:rsidR="00651416">
      <w:r>
        <w:separator/>
      </w:r>
    </w:p>
  </w:footnote>
  <w:footnote w:id="0" w:type="continuationSeparator">
    <w:p w:rsidRDefault="00651416" w:rsidP="00F8170B" w:rsidR="00651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5438449"/>
      <w:docPartObj>
        <w:docPartGallery w:val="Page Numbers (Top of Page)"/>
        <w:docPartUnique/>
      </w:docPartObj>
    </w:sdtPr>
    <w:sdtEndPr/>
    <w:sdtContent>
      <w:p w:rsidRDefault="00F8170B" w:rsidR="00F8170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3CA">
          <w:rPr>
            <w:noProof/>
          </w:rPr>
          <w:t>2</w:t>
        </w:r>
        <w:r>
          <w:fldChar w:fldCharType="end"/>
        </w:r>
      </w:p>
    </w:sdtContent>
  </w:sdt>
  <w:p w:rsidRDefault="00F8170B" w:rsidR="00F8170B">
    <w:pPr>
      <w:pStyle w:val="Zaglavlje"/>
    </w:pPr>
    <w:r>
      <w:tab/>
    </w:r>
    <w:r>
      <w:tab/>
      <w:t>Posl.br.Sp-17/2016-9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52D7A"/>
    <w:multiLevelType w:val="hybridMultilevel"/>
    <w:tmpl w:val="99F86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E23332"/>
    <w:multiLevelType w:val="hybridMultilevel"/>
    <w:tmpl w:val="6E46EFBA"/>
    <w:lvl w:tplc="3E662ADC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CD55BD9"/>
    <w:multiLevelType w:val="hybridMultilevel"/>
    <w:tmpl w:val="8DD80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6A8"/>
    <w:rsid w:val="00045247"/>
    <w:rsid w:val="00045ACB"/>
    <w:rsid w:val="00086F5B"/>
    <w:rsid w:val="000943CA"/>
    <w:rsid w:val="000B3F07"/>
    <w:rsid w:val="000F20ED"/>
    <w:rsid w:val="001274DA"/>
    <w:rsid w:val="001365E0"/>
    <w:rsid w:val="00136F63"/>
    <w:rsid w:val="00150B71"/>
    <w:rsid w:val="00153627"/>
    <w:rsid w:val="00191545"/>
    <w:rsid w:val="001B6BC3"/>
    <w:rsid w:val="001C50FF"/>
    <w:rsid w:val="001F6579"/>
    <w:rsid w:val="00281667"/>
    <w:rsid w:val="002C191A"/>
    <w:rsid w:val="002F19BB"/>
    <w:rsid w:val="00316B29"/>
    <w:rsid w:val="00330DD7"/>
    <w:rsid w:val="00334E75"/>
    <w:rsid w:val="00337622"/>
    <w:rsid w:val="00382E59"/>
    <w:rsid w:val="0038585A"/>
    <w:rsid w:val="003C0A31"/>
    <w:rsid w:val="003C51A7"/>
    <w:rsid w:val="00423C0B"/>
    <w:rsid w:val="0045358A"/>
    <w:rsid w:val="00453BB2"/>
    <w:rsid w:val="00487F61"/>
    <w:rsid w:val="00496579"/>
    <w:rsid w:val="004B4F84"/>
    <w:rsid w:val="004B7A9C"/>
    <w:rsid w:val="005008FD"/>
    <w:rsid w:val="005106F6"/>
    <w:rsid w:val="005320CB"/>
    <w:rsid w:val="005361AF"/>
    <w:rsid w:val="005715AD"/>
    <w:rsid w:val="00586526"/>
    <w:rsid w:val="00597FEA"/>
    <w:rsid w:val="006136A8"/>
    <w:rsid w:val="00651416"/>
    <w:rsid w:val="006835A8"/>
    <w:rsid w:val="00756172"/>
    <w:rsid w:val="007C5B27"/>
    <w:rsid w:val="007E6756"/>
    <w:rsid w:val="007F17D7"/>
    <w:rsid w:val="007F544F"/>
    <w:rsid w:val="00822F5E"/>
    <w:rsid w:val="00846E1D"/>
    <w:rsid w:val="00871730"/>
    <w:rsid w:val="00874FDC"/>
    <w:rsid w:val="00893F2B"/>
    <w:rsid w:val="008C63BC"/>
    <w:rsid w:val="00914F97"/>
    <w:rsid w:val="00920C21"/>
    <w:rsid w:val="0098047E"/>
    <w:rsid w:val="009C07E4"/>
    <w:rsid w:val="009C5B69"/>
    <w:rsid w:val="009D2D3F"/>
    <w:rsid w:val="00A1053C"/>
    <w:rsid w:val="00A22F32"/>
    <w:rsid w:val="00A31073"/>
    <w:rsid w:val="00A54332"/>
    <w:rsid w:val="00A7264D"/>
    <w:rsid w:val="00A86EFF"/>
    <w:rsid w:val="00AA34ED"/>
    <w:rsid w:val="00AD675A"/>
    <w:rsid w:val="00B169CB"/>
    <w:rsid w:val="00B32059"/>
    <w:rsid w:val="00B376F1"/>
    <w:rsid w:val="00B74586"/>
    <w:rsid w:val="00B82E82"/>
    <w:rsid w:val="00BB2F86"/>
    <w:rsid w:val="00BB6FCB"/>
    <w:rsid w:val="00BC031D"/>
    <w:rsid w:val="00BF6A55"/>
    <w:rsid w:val="00C26883"/>
    <w:rsid w:val="00C87AE0"/>
    <w:rsid w:val="00C97075"/>
    <w:rsid w:val="00CB63AE"/>
    <w:rsid w:val="00CD06E8"/>
    <w:rsid w:val="00D834F9"/>
    <w:rsid w:val="00DA3A30"/>
    <w:rsid w:val="00DB5F08"/>
    <w:rsid w:val="00DC7765"/>
    <w:rsid w:val="00DC7C3E"/>
    <w:rsid w:val="00DE11ED"/>
    <w:rsid w:val="00DF3E99"/>
    <w:rsid w:val="00E34C22"/>
    <w:rsid w:val="00E45786"/>
    <w:rsid w:val="00EA622D"/>
    <w:rsid w:val="00EA6469"/>
    <w:rsid w:val="00EB189C"/>
    <w:rsid w:val="00EB6FB3"/>
    <w:rsid w:val="00EC0A09"/>
    <w:rsid w:val="00F36D8D"/>
    <w:rsid w:val="00F70FFC"/>
    <w:rsid w:val="00F8170B"/>
    <w:rsid w:val="00F9326F"/>
    <w:rsid w:val="00F960AC"/>
    <w:rsid w:val="00FA3E23"/>
    <w:rsid w:val="00FE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6F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7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70B"/>
    <w:rPr>
      <w:sz w:val="24"/>
      <w:szCs w:val="24"/>
    </w:rPr>
  </w:style>
  <w:style w:styleId="Podnoje" w:type="paragraph">
    <w:name w:val="footer"/>
    <w:basedOn w:val="Normal"/>
    <w:link w:val="PodnojeChar"/>
    <w:rsid w:val="00F817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70B"/>
    <w:rPr>
      <w:sz w:val="24"/>
      <w:szCs w:val="24"/>
    </w:rPr>
  </w:style>
  <w:style w:styleId="Tekstbalonia" w:type="paragraph">
    <w:name w:val="Balloon Text"/>
    <w:basedOn w:val="Normal"/>
    <w:link w:val="TekstbaloniaChar"/>
    <w:rsid w:val="002F19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F19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6F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7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70B"/>
    <w:rPr>
      <w:sz w:val="24"/>
      <w:szCs w:val="24"/>
    </w:rPr>
  </w:style>
  <w:style w:styleId="Podnoje" w:type="paragraph">
    <w:name w:val="footer"/>
    <w:basedOn w:val="Normal"/>
    <w:link w:val="PodnojeChar"/>
    <w:rsid w:val="00F817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70B"/>
    <w:rPr>
      <w:sz w:val="24"/>
      <w:szCs w:val="24"/>
    </w:rPr>
  </w:style>
  <w:style w:styleId="Tekstbalonia" w:type="paragraph">
    <w:name w:val="Balloon Text"/>
    <w:basedOn w:val="Normal"/>
    <w:link w:val="TekstbaloniaChar"/>
    <w:rsid w:val="002F19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F19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Sp-17/2016-9</izvorni_sadrzaj>
    <derivirana_varijabla naziv="DomainObject.Oznaka_1">Sp-17/2016-9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Jirsak</izvorni_sadrzaj>
    <derivirana_varijabla naziv="DomainObject.DonositeljOdluke.Prezime_1">Jirsak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Sp-17/2016</izvorni_sadrzaj>
    <derivirana_varijabla naziv="DomainObject.Predmet.OznakaBroj_1">Sp-17/2016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 SS SL</izvorni_sadrzaj>
    <derivirana_varijabla naziv="DomainObject.Predmet.Referada.Naziv_1">Referada 19 SS SL</derivirana_varijabla>
  </DomainObject.Predmet.Referada.Naziv>
  <DomainObject.Predmet.Referada.Oznaka>
    <izvorni_sadrzaj>19 SS SL</izvorni_sadrzaj>
    <derivirana_varijabla naziv="DomainObject.Predmet.Referada.Oznaka_1">19 SS SL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Jasminka Jirsak</izvorni_sadrzaj>
    <derivirana_varijabla naziv="DomainObject.Predmet.Referada.Sudac_1">Jasminka Jirsak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Špoljarić; EOS MATRIX d.o.o. za poslovne usluge zastupanog po punomoćniku Sonja Šoštar</izvorni_sadrzaj>
    <derivirana_varijabla naziv="DomainObject.Predmet.StrankaFormated_1">  Dragan Špoljarić; EOS MATRIX d.o.o. za poslovne usluge zastupanog po punomoćniku Sonja Šoštar</derivirana_varijabla>
  </DomainObject.Predmet.StrankaFormated>
  <DomainObject.Predmet.StrankaFormatedOIB>
    <izvorni_sadrzaj>  Dragan Špoljarić, OIB 62636401203; EOS MATRIX d.o.o. za poslovne usluge, OIB 76674680107 zastupanog po punomoćniku Sonja Šoštar</izvorni_sadrzaj>
    <derivirana_varijabla naziv="DomainObject.Predmet.StrankaFormatedOIB_1">  Dragan Špoljarić, OIB 62636401203; EOS MATRIX d.o.o. za poslovne usluge, OIB 76674680107 zastupanog po punomoćniku Sonja Šoštar</derivirana_varijabla>
  </DomainObject.Predmet.StrankaFormatedOIB>
  <DomainObject.Predmet.StrankaFormatedWithAdress>
    <izvorni_sadrzaj> Dragan Špoljarić, Kralja Tomislava 1, 33525 Sopje; EOS MATRIX d.o.o. za poslovne usluge, Horvatova 82, 10000 Zagreb zastupanog po punomoćniku Sonja Šoštar</izvorni_sadrzaj>
    <derivirana_varijabla naziv="DomainObject.Predmet.StrankaFormatedWithAdress_1"> Dragan Špoljarić, Kralja Tomislava 1, 33525 Sopje; EOS MATRIX d.o.o. za poslovne usluge, Horvatova 82, 10000 Zagreb zastupanog po punomoćniku Sonja Šoštar</derivirana_varijabla>
  </DomainObject.Predmet.StrankaFormatedWithAdress>
  <DomainObject.Predmet.StrankaFormatedWithAdressOIB>
    <izvorni_sadrzaj> Dragan Špoljarić, OIB 62636401203, Kralja Tomislava 1, 33525 Sopje; EOS MATRIX d.o.o. za poslovne usluge, OIB 76674680107, Horvatova 82, 10000 Zagreb zastupanog po punomoćniku Sonja Šoštar</izvorni_sadrzaj>
    <derivirana_varijabla naziv="DomainObject.Predmet.StrankaFormatedWithAdressOIB_1"> Dragan Špoljarić, OIB 62636401203, Kralja Tomislava 1, 33525 Sopje; EOS MATRIX d.o.o. za poslovne usluge, OIB 76674680107, Horvatova 82, 10000 Zagreb zastupanog po punomoćniku Sonja Šoštar</derivirana_varijabla>
  </DomainObject.Predmet.StrankaFormatedWithAdressOIB>
  <DomainObject.Predmet.StrankaWithAdress>
    <izvorni_sadrzaj>Dragan Špoljarić Kralja Tomislava 1,33525 Sopje,EOS MATRIX d.o.o. za poslovne usluge Horvatova 82,10000 Zagreb</izvorni_sadrzaj>
    <derivirana_varijabla naziv="DomainObject.Predmet.StrankaWithAdress_1">Dragan Špoljarić Kralja Tomislava 1,33525 Sopje,EOS MATRIX d.o.o. za poslovne usluge Horvatova 82,10000 Zagreb</derivirana_varijabla>
  </DomainObject.Predmet.StrankaWithAdress>
  <DomainObject.Predmet.StrankaWithAdressOIB>
    <izvorni_sadrzaj>Dragan Špoljarić, OIB 62636401203, Kralja Tomislava 1,33525 Sopje,EOS MATRIX d.o.o. za poslovne usluge, OIB 76674680107, Horvatova 82,10000 Zagreb</izvorni_sadrzaj>
    <derivirana_varijabla naziv="DomainObject.Predmet.StrankaWithAdressOIB_1">Dragan Špoljarić, OIB 62636401203, Kralja Tomislava 1,33525 Sopje,EOS MATRIX d.o.o. za poslovne usluge, OIB 76674680107, Horvatova 82,10000 Zagreb</derivirana_varijabla>
  </DomainObject.Predmet.StrankaWithAdressOIB>
  <DomainObject.Predmet.StrankaNazivFormated>
    <izvorni_sadrzaj>Dragan Špoljarić,EOS MATRIX d.o.o. za poslovne usluge</izvorni_sadrzaj>
    <derivirana_varijabla naziv="DomainObject.Predmet.StrankaNazivFormated_1">Dragan Špoljarić,EOS MATRIX d.o.o. za poslovne usluge</derivirana_varijabla>
  </DomainObject.Predmet.StrankaNazivFormated>
  <DomainObject.Predmet.StrankaNazivFormatedOIB>
    <izvorni_sadrzaj>Dragan Špoljarić, OIB 62636401203,EOS MATRIX d.o.o. za poslovne usluge, OIB 76674680107</izvorni_sadrzaj>
    <derivirana_varijabla naziv="DomainObject.Predmet.StrankaNazivFormatedOIB_1">Dragan Špoljarić, OIB 62636401203,EOS MATRIX d.o.o. za poslovne usluge, OIB 76674680107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 SS SL</izvorni_sadrzaj>
    <derivirana_varijabla naziv="DomainObject.Predmet.TrenutnaLokacijaSpisa.Naziv_1">Referada 19 SS SL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Artić</izvorni_sadrzaj>
    <derivirana_varijabla naziv="DomainObject.Predmet.Zapisnicar_1">Marina Artić</derivirana_varijabla>
  </DomainObject.Predmet.Zapisnicar>
  <DomainObject.Predmet.StrankaListFormated>
    <izvorni_sadrzaj>
      <item>Dragan Špoljarić</item>
      <item>EOS MATRIX d.o.o. za poslovne usluge zastupanog po punomoćniku Sonja Šoštar</item>
    </izvorni_sadrzaj>
    <derivirana_varijabla naziv="DomainObject.Predmet.StrankaListFormated_1">
      <item>Dragan Špoljarić</item>
      <item>EOS MATRIX d.o.o. za poslovne usluge zastupanog po punomoćniku Sonja Šoštar</item>
    </derivirana_varijabla>
  </DomainObject.Predmet.StrankaListFormated>
  <DomainObject.Predmet.StrankaListFormatedOIB>
    <izvorni_sadrzaj>
      <item>Dragan Špoljarić, OIB 62636401203</item>
      <item>EOS MATRIX d.o.o. za poslovne usluge, OIB 76674680107 zastupanog po punomoćniku Sonja Šoštar</item>
    </izvorni_sadrzaj>
    <derivirana_varijabla naziv="DomainObject.Predmet.StrankaListFormatedOIB_1">
      <item>Dragan Špoljarić, OIB 62636401203</item>
      <item>EOS MATRIX d.o.o. za poslovne usluge, OIB 76674680107 zastupanog po punomoćniku Sonja Šoštar</item>
    </derivirana_varijabla>
  </DomainObject.Predmet.StrankaListFormatedOIB>
  <DomainObject.Predmet.StrankaListFormatedWithAdress>
    <izvorni_sadrzaj>
      <item>Dragan Špoljarić, Kralja Tomislava 1, 33525 Sopje</item>
      <item>EOS MATRIX d.o.o. za poslovne usluge, Horvatova 82, 10000 Zagreb zastupanog po punomoćniku Sonja Šoštar</item>
    </izvorni_sadrzaj>
    <derivirana_varijabla naziv="DomainObject.Predmet.StrankaListFormatedWithAdress_1">
      <item>Dragan Špoljarić, Kralja Tomislava 1, 33525 Sopje</item>
      <item>EOS MATRIX d.o.o. za poslovne usluge, Horvatova 82, 10000 Zagreb zastupanog po punomoćniku Sonja Šoštar</item>
    </derivirana_varijabla>
  </DomainObject.Predmet.StrankaListFormatedWithAdress>
  <DomainObject.Predmet.StrankaListFormatedWithAdressOIB>
    <izvorni_sadrzaj>
      <item>Dragan Špoljarić, OIB 62636401203, Kralja Tomislava 1, 33525 Sopje</item>
      <item>EOS MATRIX d.o.o. za poslovne usluge, OIB 76674680107, Horvatova 82, 10000 Zagreb zastupanog po punomoćniku Sonja Šoštar</item>
    </izvorni_sadrzaj>
    <derivirana_varijabla naziv="DomainObject.Predmet.StrankaListFormatedWithAdressOIB_1">
      <item>Dragan Špoljarić, OIB 62636401203, Kralja Tomislava 1, 33525 Sopje</item>
      <item>EOS MATRIX d.o.o. za poslovne usluge, OIB 76674680107, Horvatova 82, 10000 Zagreb zastupanog po punomoćniku Sonja Šoštar</item>
    </derivirana_varijabla>
  </DomainObject.Predmet.StrankaListFormatedWithAdressOIB>
  <DomainObject.Predmet.StrankaListNazivFormated>
    <izvorni_sadrzaj>
      <item>Dragan Špoljarić</item>
      <item>EOS MATRIX d.o.o. za poslovne usluge</item>
    </izvorni_sadrzaj>
    <derivirana_varijabla naziv="DomainObject.Predmet.StrankaListNazivFormated_1">
      <item>Dragan Špoljarić</item>
      <item>EOS MATRIX d.o.o. za poslovne usluge</item>
    </derivirana_varijabla>
  </DomainObject.Predmet.StrankaListNazivFormated>
  <DomainObject.Predmet.StrankaListNazivFormatedOIB>
    <izvorni_sadrzaj>
      <item>Dragan Špoljarić, OIB 62636401203</item>
      <item>EOS MATRIX d.o.o. za poslovne usluge, OIB 76674680107</item>
    </izvorni_sadrzaj>
    <derivirana_varijabla naziv="DomainObject.Predmet.StrankaListNazivFormatedOIB_1">
      <item>Dragan Špoljarić, OIB 62636401203</item>
      <item>EOS MATRIX d.o.o. za poslovne usluge, OIB 76674680107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dd</item>
      <item>IMETAK ŠKZ u likvidaciji</item>
      <item>Financijska agencija, Poslovnica Virovitica</item>
      <item>Policijska uprava Virovitičko-podravska, Policijska postaja Slatina</item>
      <item>Financijska agencija Zagreb</item>
      <item>Sonja Šoštar punomoćnik sudionika u postupku EOS MATRIX d.o.o. za poslovne usluge</item>
      <item>Miroslava Kokorić</item>
    </izvorni_sadrzaj>
    <derivirana_varijabla naziv="DomainObject.Predmet.OstaliListFormated_1">
      <item>Privredna banka Zagreb dd</item>
      <item>IMETAK ŠKZ u likvidaciji</item>
      <item>Financijska agencija, Poslovnica Virovitica</item>
      <item>Policijska uprava Virovitičko-podravska, Policijska postaja Slatina</item>
      <item>Financijska agencija Zagreb</item>
      <item>Sonja Šoštar punomoćnik sudionika u postupku EOS MATRIX d.o.o. za poslovne usluge</item>
      <item>Miroslava Kokorić</item>
    </derivirana_varijabla>
  </DomainObject.Predmet.OstaliListFormated>
  <DomainObject.Predmet.OstaliListFormatedOIB>
    <izvorni_sadrzaj>
      <item>Privredna banka Zagreb dd</item>
      <item>IMETAK ŠKZ u likvidaciji</item>
      <item>Financijska agencija, Poslovnica Virovitica</item>
      <item>Policijska uprava Virovitičko-podravska, Policijska postaja Slatina</item>
      <item>Financijska agencija Zagreb</item>
      <item>Sonja Šoštar punomoćnik sudionika u postupku EOS MATRIX d.o.o. za poslovne usluge</item>
      <item>Miroslava Kokorić, OIB 23570138632</item>
    </izvorni_sadrzaj>
    <derivirana_varijabla naziv="DomainObject.Predmet.OstaliListFormatedOIB_1">
      <item>Privredna banka Zagreb dd</item>
      <item>IMETAK ŠKZ u likvidaciji</item>
      <item>Financijska agencija, Poslovnica Virovitica</item>
      <item>Policijska uprava Virovitičko-podravska, Policijska postaja Slatina</item>
      <item>Financijska agencija Zagreb</item>
      <item>Sonja Šoštar punomoćnik sudionika u postupku EOS MATRIX d.o.o. za poslovne usluge</item>
      <item>Miroslava Kokorić, OIB 23570138632</item>
    </derivirana_varijabla>
  </DomainObject.Predmet.OstaliListFormatedOIB>
  <DomainObject.Predmet.OstaliListFormatedWithAdress>
    <izvorni_sadrzaj>
      <item>Privredna banka Zagreb dd, Radnička cesta 50, 10000 Zagreb</item>
      <item>IMETAK ŠKZ u likvidaciji, J.J.Štrosmajera 7, 32270 Županja</item>
      <item>Financijska agencija, Poslovnica Virovitica, Trg kralja Tomislava 3, 33000 Virovitica</item>
      <item>Policijska uprava Virovitičko-podravska, Policijska postaja Slatina, B.Radić 22, 33520 Slatina</item>
      <item>Financijska agencija Zagreb, Vrtni put 3, 10000 Zagreb</item>
      <item>Sonja Šoštar, Mirka Kleščića 7, 10430 Samobor punomoćnik sudionika u postupku EOS MATRIX d.o.o. za poslovne usluge</item>
      <item>Miroslava Kokorić, Kralja Tomislava 10, 33525 Sopje</item>
    </izvorni_sadrzaj>
    <derivirana_varijabla naziv="DomainObject.Predmet.OstaliListFormatedWithAdress_1">
      <item>Privredna banka Zagreb dd, Radnička cesta 50, 10000 Zagreb</item>
      <item>IMETAK ŠKZ u likvidaciji, J.J.Štrosmajera 7, 32270 Županja</item>
      <item>Financijska agencija, Poslovnica Virovitica, Trg kralja Tomislava 3, 33000 Virovitica</item>
      <item>Policijska uprava Virovitičko-podravska, Policijska postaja Slatina, B.Radić 22, 33520 Slatina</item>
      <item>Financijska agencija Zagreb, Vrtni put 3, 10000 Zagreb</item>
      <item>Sonja Šoštar, Mirka Kleščića 7, 10430 Samobor punomoćnik sudionika u postupku EOS MATRIX d.o.o. za poslovne usluge</item>
      <item>Miroslava Kokorić, Kralja Tomislava 10, 33525 Sopje</item>
    </derivirana_varijabla>
  </DomainObject.Predmet.OstaliListFormatedWithAdress>
  <DomainObject.Predmet.OstaliListFormatedWithAdressOIB>
    <izvorni_sadrzaj>
      <item>Privredna banka Zagreb dd, Radnička cesta 50, 10000 Zagreb</item>
      <item>IMETAK ŠKZ u likvidaciji, J.J.Štrosmajera 7, 32270 Županja</item>
      <item>Financijska agencija, Poslovnica Virovitica, Trg kralja Tomislava 3, 33000 Virovitica</item>
      <item>Policijska uprava Virovitičko-podravska, Policijska postaja Slatina, B.Radić 22, 33520 Slatina</item>
      <item>Financijska agencija Zagreb, Vrtni put 3, 10000 Zagreb</item>
      <item>Sonja Šoštar, Mirka Kleščića 7, 10430 Samobor punomoćnik sudionika u postupku EOS MATRIX d.o.o. za poslovne usluge</item>
      <item>Miroslava Kokorić, OIB 23570138632, Kralja Tomislava 10, 33525 Sopje</item>
    </izvorni_sadrzaj>
    <derivirana_varijabla naziv="DomainObject.Predmet.OstaliListFormatedWithAdressOIB_1">
      <item>Privredna banka Zagreb dd, Radnička cesta 50, 10000 Zagreb</item>
      <item>IMETAK ŠKZ u likvidaciji, J.J.Štrosmajera 7, 32270 Županja</item>
      <item>Financijska agencija, Poslovnica Virovitica, Trg kralja Tomislava 3, 33000 Virovitica</item>
      <item>Policijska uprava Virovitičko-podravska, Policijska postaja Slatina, B.Radić 22, 33520 Slatina</item>
      <item>Financijska agencija Zagreb, Vrtni put 3, 10000 Zagreb</item>
      <item>Sonja Šoštar, Mirka Kleščića 7, 10430 Samobor punomoćnik sudionika u postupku EOS MATRIX d.o.o. za poslovne usluge</item>
      <item>Miroslava Kokorić, OIB 23570138632, Kralja Tomislava 10, 33525 Sopje</item>
    </derivirana_varijabla>
  </DomainObject.Predmet.OstaliListFormatedWithAdressOIB>
  <DomainObject.Predmet.OstaliListNazivFormated>
    <izvorni_sadrzaj>
      <item>Privredna banka Zagreb dd</item>
      <item>IMETAK ŠKZ u likvidaciji</item>
      <item>Financijska agencija, Poslovnica Virovitica</item>
      <item>Policijska uprava Virovitičko-podravska, Policijska postaja Slatina</item>
      <item>Financijska agencija Zagreb</item>
      <item>Sonja Šoštar</item>
      <item>Miroslava Kokorić</item>
    </izvorni_sadrzaj>
    <derivirana_varijabla naziv="DomainObject.Predmet.OstaliListNazivFormated_1">
      <item>Privredna banka Zagreb dd</item>
      <item>IMETAK ŠKZ u likvidaciji</item>
      <item>Financijska agencija, Poslovnica Virovitica</item>
      <item>Policijska uprava Virovitičko-podravska, Policijska postaja Slatina</item>
      <item>Financijska agencija Zagreb</item>
      <item>Sonja Šoštar</item>
      <item>Miroslava Kokorić</item>
    </derivirana_varijabla>
  </DomainObject.Predmet.OstaliListNazivFormated>
  <DomainObject.Predmet.OstaliListNazivFormatedOIB>
    <izvorni_sadrzaj>
      <item>Privredna banka Zagreb dd</item>
      <item>IMETAK ŠKZ u likvidaciji</item>
      <item>Financijska agencija, Poslovnica Virovitica</item>
      <item>Policijska uprava Virovitičko-podravska, Policijska postaja Slatina</item>
      <item>Financijska agencija Zagreb</item>
      <item>Sonja Šoštar</item>
      <item>Miroslava Kokorić, OIB 23570138632</item>
    </izvorni_sadrzaj>
    <derivirana_varijabla naziv="DomainObject.Predmet.OstaliListNazivFormatedOIB_1">
      <item>Privredna banka Zagreb dd</item>
      <item>IMETAK ŠKZ u likvidaciji</item>
      <item>Financijska agencija, Poslovnica Virovitica</item>
      <item>Policijska uprava Virovitičko-podravska, Policijska postaja Slatina</item>
      <item>Financijska agencija Zagreb</item>
      <item>Sonja Šoštar</item>
      <item>Miroslava Kokorić, OIB 23570138632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Sp-17/2016-9</izvorni_sadrzaj>
    <derivirana_varijabla naziv="DomainObject.PoslovniBrojDokumenta_1">Sp-17/2016-9</derivirana_varijabla>
  </DomainObject.PoslovniBrojDokumenta>
  <DomainObject.Predmet.StrankaIDrugi>
    <izvorni_sadrzaj>Dragan Špoljarić i dr.</izvorni_sadrzaj>
    <derivirana_varijabla naziv="DomainObject.Predmet.StrankaIDrugi_1">Dragan Špoljarić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Špoljarić, OIB 62636401203, Kralja Tomislava 1, 33525 Sopje i dr.</izvorni_sadrzaj>
    <derivirana_varijabla naziv="DomainObject.Predmet.StrankaIDrugiAdressOIB_1">Dragan Špoljarić, OIB 62636401203, Kralja Tomislava 1, 33525 Sopje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Špoljarić</item>
      <item>Privredna banka Zagreb dd</item>
      <item>IMETAK ŠKZ u likvidaciji</item>
      <item>Financijska agencija, Poslovnica Virovitica</item>
      <item>Policijska uprava Virovitičko-podravska, Policijska postaja Slatina</item>
      <item>Financijska agencija Zagreb</item>
      <item>EOS MATRIX d.o.o. za poslovne usluge</item>
      <item>Sonja Šoštar</item>
      <item>Miroslava Kokorić</item>
    </izvorni_sadrzaj>
    <derivirana_varijabla naziv="DomainObject.Predmet.SudioniciListNaziv_1">
      <item>Dragan Špoljarić</item>
      <item>Privredna banka Zagreb dd</item>
      <item>IMETAK ŠKZ u likvidaciji</item>
      <item>Financijska agencija, Poslovnica Virovitica</item>
      <item>Policijska uprava Virovitičko-podravska, Policijska postaja Slatina</item>
      <item>Financijska agencija Zagreb</item>
      <item>EOS MATRIX d.o.o. za poslovne usluge</item>
      <item>Sonja Šoštar</item>
      <item>Miroslava Kokorić</item>
    </derivirana_varijabla>
  </DomainObject.Predmet.SudioniciListNaziv>
  <DomainObject.Predmet.SudioniciListAdressOIB>
    <izvorni_sadrzaj>
      <item>Dragan Špoljarić, OIB 62636401203, Kralja Tomislava 1,33525 Sopje</item>
      <item>Privredna banka Zagreb dd, Radnička cesta 50,10000 Zagreb</item>
      <item>IMETAK ŠKZ u likvidaciji, J.J.Štrosmajera 7,32270 Županja</item>
      <item>Financijska agencija, Poslovnica Virovitica, Trg kralja Tomislava 3,33000 Virovitica</item>
      <item>Policijska uprava Virovitičko-podravska, Policijska postaja Slatina, B.Radić 22,33520 Slatina</item>
      <item>Financijska agencija Zagreb, Vrtni put 3,10000 Zagreb</item>
      <item>EOS MATRIX d.o.o. za poslovne usluge, OIB 76674680107, Horvatova 82,10000 Zagreb</item>
      <item>Sonja Šoštar, Mirka Kleščića 7,10430 Samobor</item>
      <item>Miroslava Kokorić, OIB 23570138632, Kralja Tomislava 10,33525 Sopje</item>
    </izvorni_sadrzaj>
    <derivirana_varijabla naziv="DomainObject.Predmet.SudioniciListAdressOIB_1">
      <item>Dragan Špoljarić, OIB 62636401203, Kralja Tomislava 1,33525 Sopje</item>
      <item>Privredna banka Zagreb dd, Radnička cesta 50,10000 Zagreb</item>
      <item>IMETAK ŠKZ u likvidaciji, J.J.Štrosmajera 7,32270 Županja</item>
      <item>Financijska agencija, Poslovnica Virovitica, Trg kralja Tomislava 3,33000 Virovitica</item>
      <item>Policijska uprava Virovitičko-podravska, Policijska postaja Slatina, B.Radić 22,33520 Slatina</item>
      <item>Financijska agencija Zagreb, Vrtni put 3,10000 Zagreb</item>
      <item>EOS MATRIX d.o.o. za poslovne usluge, OIB 76674680107, Horvatova 82,10000 Zagreb</item>
      <item>Sonja Šoštar, Mirka Kleščića 7,10430 Samobor</item>
      <item>Miroslava Kokorić, OIB 23570138632, Kralja Tomislava 10,33525 Sopje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62636401203</item>
      <item>, OIB null</item>
      <item>, OIB null</item>
      <item>, OIB null</item>
      <item>, OIB null</item>
      <item>, OIB null</item>
      <item>, OIB 76674680107</item>
      <item>, OIB null</item>
      <item>, OIB 23570138632</item>
    </izvorni_sadrzaj>
    <derivirana_varijabla naziv="DomainObject.Predmet.SudioniciListNazivOIB_1">
      <item>, OIB 62636401203</item>
      <item>, OIB null</item>
      <item>, OIB null</item>
      <item>, OIB null</item>
      <item>, OIB null</item>
      <item>, OIB null</item>
      <item>, OIB 76674680107</item>
      <item>, OIB null</item>
      <item>, OIB 23570138632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322</properties:Words>
  <properties:Characters>1649</properties:Characters>
  <properties:Lines>60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2017-01-17T10:35:00Z</dcterms:created>
  <dc:creator>RH - TDU</dc:creator>
  <cp:lastModifiedBy>Marina Artić</cp:lastModifiedBy>
  <cp:lastPrinted>2017-01-17T10:34:00Z</cp:lastPrinted>
  <dcterms:modified xmlns:xsi="http://www.w3.org/2001/XMLSchema-instance" xsi:type="dcterms:W3CDTF">2017-01-17T10:50:00Z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Sp-17/2016-9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