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d49c" w14:paraId="708d49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837572">
        <w:t>2492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837572">
        <w:t>08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837572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37572" w:rsidRPr="00837572">
        <w:t>POLJOPRIVREDNO OBRTNIČKO GRADITELJSKA ZADRUGA STUPNIK</w:t>
      </w:r>
      <w:r w:rsidR="00DB5086">
        <w:t>,</w:t>
      </w:r>
      <w:r w:rsidR="007F4340">
        <w:t xml:space="preserve"> </w:t>
      </w:r>
      <w:r w:rsidR="00837572" w:rsidRPr="00837572">
        <w:t xml:space="preserve">Gornji </w:t>
      </w:r>
      <w:proofErr w:type="spellStart"/>
      <w:r w:rsidR="00837572" w:rsidRPr="00837572">
        <w:t>Stupnik</w:t>
      </w:r>
      <w:proofErr w:type="spellEnd"/>
      <w:r w:rsidR="004A0CFF">
        <w:t xml:space="preserve">, </w:t>
      </w:r>
      <w:proofErr w:type="spellStart"/>
      <w:r w:rsidR="00837572" w:rsidRPr="00837572">
        <w:t>Gornjostupnička</w:t>
      </w:r>
      <w:proofErr w:type="spellEnd"/>
      <w:r w:rsidR="00837572" w:rsidRPr="00837572">
        <w:t xml:space="preserve"> 33</w:t>
      </w:r>
      <w:r w:rsidR="00C44A93">
        <w:t xml:space="preserve">, </w:t>
      </w:r>
      <w:r w:rsidR="004A0CFF">
        <w:t xml:space="preserve"> </w:t>
      </w:r>
      <w:r w:rsidR="000566AD" w:rsidRPr="00D80305">
        <w:t xml:space="preserve">OIB: </w:t>
      </w:r>
      <w:r w:rsidR="00837572" w:rsidRPr="00837572">
        <w:t>47880964892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37572">
        <w:t>38.118,35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37572">
        <w:t>08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A5736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11EF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0E37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A0CFF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169BD"/>
    <w:rsid w:val="00627F6A"/>
    <w:rsid w:val="00631643"/>
    <w:rsid w:val="006421FC"/>
    <w:rsid w:val="00646F69"/>
    <w:rsid w:val="00654CDF"/>
    <w:rsid w:val="00657B8E"/>
    <w:rsid w:val="006626A5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35AD9"/>
    <w:rsid w:val="00741278"/>
    <w:rsid w:val="0077002E"/>
    <w:rsid w:val="007715C3"/>
    <w:rsid w:val="007778B2"/>
    <w:rsid w:val="00787C5E"/>
    <w:rsid w:val="0079394F"/>
    <w:rsid w:val="007A78D5"/>
    <w:rsid w:val="007B5AFD"/>
    <w:rsid w:val="007C0AA9"/>
    <w:rsid w:val="007C43B5"/>
    <w:rsid w:val="007D109C"/>
    <w:rsid w:val="007D5A5D"/>
    <w:rsid w:val="007E042F"/>
    <w:rsid w:val="007F4340"/>
    <w:rsid w:val="007F563A"/>
    <w:rsid w:val="008053B1"/>
    <w:rsid w:val="008155EE"/>
    <w:rsid w:val="00822950"/>
    <w:rsid w:val="00837572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A3EF6"/>
    <w:rsid w:val="00AB23BC"/>
    <w:rsid w:val="00AC2E3E"/>
    <w:rsid w:val="00AC4528"/>
    <w:rsid w:val="00AC6D81"/>
    <w:rsid w:val="00AD027A"/>
    <w:rsid w:val="00AE73EC"/>
    <w:rsid w:val="00B04C1E"/>
    <w:rsid w:val="00B31481"/>
    <w:rsid w:val="00B449F3"/>
    <w:rsid w:val="00B452FD"/>
    <w:rsid w:val="00B54F08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4A93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23C8"/>
    <w:rsid w:val="00D771D7"/>
    <w:rsid w:val="00D80305"/>
    <w:rsid w:val="00DA7A05"/>
    <w:rsid w:val="00DB5086"/>
    <w:rsid w:val="00DD4158"/>
    <w:rsid w:val="00DE6A4F"/>
    <w:rsid w:val="00E42095"/>
    <w:rsid w:val="00E463F2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St-2492/2015</izvorni_sadrzaj>
    <derivirana_varijabla naziv="DomainObject.Predmet.OznakaBroj_1">St-2492/2015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OBRTNIČKO GRADITELJSKA ZADRUGA STUPNIK</izvorni_sadrzaj>
    <derivirana_varijabla naziv="DomainObject.Predmet.ProtustrankaFormated_1">  POLJOPRIVREDNO OBRTNIČKO GRADITELJSKA ZADRUGA STUPNIK</derivirana_varijabla>
  </DomainObject.Predmet.ProtustrankaFormated>
  <DomainObject.Predmet.ProtustrankaFormatedOIB>
    <izvorni_sadrzaj>  POLJOPRIVREDNO OBRTNIČKO GRADITELJSKA ZADRUGA STUPNIK, OIB 47880964892</izvorni_sadrzaj>
    <derivirana_varijabla naziv="DomainObject.Predmet.ProtustrankaFormatedOIB_1">  POLJOPRIVREDNO OBRTNIČKO GRADITELJSKA ZADRUGA STUPNIK, OIB 47880964892</derivirana_varijabla>
  </DomainObject.Predmet.ProtustrankaFormatedOIB>
  <DomainObject.Predmet.ProtustrankaFormatedWithAdress>
    <izvorni_sadrzaj> POLJOPRIVREDNO OBRTNIČKO GRADITELJSKA ZADRUGA STUPNIK, Gornjostupnička 33, 10255 Gornji Stupnik</izvorni_sadrzaj>
    <derivirana_varijabla naziv="DomainObject.Predmet.ProtustrankaFormatedWithAdress_1"> POLJOPRIVREDNO OBRTNIČKO GRADITELJSKA ZADRUGA STUPNIK, Gornjostupnička 33, 10255 Gornji Stupnik</derivirana_varijabla>
  </DomainObject.Predmet.ProtustrankaFormatedWithAdress>
  <DomainObject.Predmet.ProtustrankaFormatedWithAdressOIB>
    <izvorni_sadrzaj> POLJOPRIVREDNO OBRTNIČKO GRADITELJSKA ZADRUGA STUPNIK, OIB 47880964892, Gornjostupnička 33, 10255 Gornji Stupnik</izvorni_sadrzaj>
    <derivirana_varijabla naziv="DomainObject.Predmet.ProtustrankaFormatedWithAdressOIB_1"> POLJOPRIVREDNO OBRTNIČKO GRADITELJSKA ZADRUGA STUPNIK, OIB 47880964892, Gornjostupnička 33, 10255 Gornji Stupnik</derivirana_varijabla>
  </DomainObject.Predmet.ProtustrankaFormatedWithAdressOIB>
  <DomainObject.Predmet.ProtustrankaWithAdress>
    <izvorni_sadrzaj>POLJOPRIVREDNO OBRTNIČKO GRADITELJSKA ZADRUGA STUPNIK Gornjostupnička 33, 10255 Gornji Stupnik</izvorni_sadrzaj>
    <derivirana_varijabla naziv="DomainObject.Predmet.ProtustrankaWithAdress_1">POLJOPRIVREDNO OBRTNIČKO GRADITELJSKA ZADRUGA STUPNIK Gornjostupnička 33, 10255 Gornji Stupnik</derivirana_varijabla>
  </DomainObject.Predmet.ProtustrankaWithAdress>
  <DomainObject.Predmet.ProtustrankaWithAdressOIB>
    <izvorni_sadrzaj>POLJOPRIVREDNO OBRTNIČKO GRADITELJSKA ZADRUGA STUPNIK, OIB 47880964892, Gornjostupnička 33, 10255 Gornji Stupnik</izvorni_sadrzaj>
    <derivirana_varijabla naziv="DomainObject.Predmet.ProtustrankaWithAdressOIB_1">POLJOPRIVREDNO OBRTNIČKO GRADITELJSKA ZADRUGA STUPNIK, OIB 47880964892, Gornjostupnička 33, 10255 Gornji Stupnik</derivirana_varijabla>
  </DomainObject.Predmet.ProtustrankaWithAdressOIB>
  <DomainObject.Predmet.ProtustrankaNazivFormated>
    <izvorni_sadrzaj>POLJOPRIVREDNO OBRTNIČKO GRADITELJSKA ZADRUGA STUPNIK</izvorni_sadrzaj>
    <derivirana_varijabla naziv="DomainObject.Predmet.ProtustrankaNazivFormated_1">POLJOPRIVREDNO OBRTNIČKO GRADITELJSKA ZADRUGA STUPNIK</derivirana_varijabla>
  </DomainObject.Predmet.ProtustrankaNazivFormated>
  <DomainObject.Predmet.ProtustrankaNazivFormatedOIB>
    <izvorni_sadrzaj>POLJOPRIVREDNO OBRTNIČKO GRADITELJSKA ZADRUGA STUPNIK, OIB 47880964892</izvorni_sadrzaj>
    <derivirana_varijabla naziv="DomainObject.Predmet.ProtustrankaNazivFormatedOIB_1">POLJOPRIVREDNO OBRTNIČKO GRADITELJSKA ZADRUGA STUPNIK, OIB 47880964892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 OBRTNIČKO GRADITELJSKA ZADRUGA STUPNIK</item>
    </izvorni_sadrzaj>
    <derivirana_varijabla naziv="DomainObject.Predmet.ProtuStrankaListFormated_1">
      <item>POLJOPRIVREDNO OBRTNIČKO GRADITELJSKA ZADRUGA STUPNIK</item>
    </derivirana_varijabla>
  </DomainObject.Predmet.ProtuStrankaListFormated>
  <DomainObject.Predmet.ProtuStrankaListFormatedOIB>
    <izvorni_sadrzaj>
      <item>POLJOPRIVREDNO OBRTNIČKO GRADITELJSKA ZADRUGA STUPNIK, OIB 47880964892</item>
    </izvorni_sadrzaj>
    <derivirana_varijabla naziv="DomainObject.Predmet.ProtuStrankaListFormatedOIB_1">
      <item>POLJOPRIVREDNO OBRTNIČKO GRADITELJSKA ZADRUGA STUPNIK, OIB 47880964892</item>
    </derivirana_varijabla>
  </DomainObject.Predmet.ProtuStrankaListFormatedOIB>
  <DomainObject.Predmet.ProtuStrankaListFormatedWithAdress>
    <izvorni_sadrzaj>
      <item>POLJOPRIVREDNO OBRTNIČKO GRADITELJSKA ZADRUGA STUPNIK, Gornjostupnička 33, 10255 Gornji Stupnik</item>
    </izvorni_sadrzaj>
    <derivirana_varijabla naziv="DomainObject.Predmet.ProtuStrankaListFormatedWithAdress_1">
      <item>POLJOPRIVREDNO OBRTNIČKO GRADITELJSKA ZADRUGA STUPNIK, Gornjostupnička 33, 10255 Gornji Stupnik</item>
    </derivirana_varijabla>
  </DomainObject.Predmet.ProtuStrankaListFormatedWithAdress>
  <DomainObject.Predmet.ProtuStrankaListFormatedWithAdressOIB>
    <izvorni_sadrzaj>
      <item>POLJOPRIVREDNO OBRTNIČKO GRADITELJSKA ZADRUGA STUPNIK, OIB 47880964892, Gornjostupnička 33, 10255 Gornji Stupnik</item>
    </izvorni_sadrzaj>
    <derivirana_varijabla naziv="DomainObject.Predmet.ProtuStrankaListFormatedWithAdressOIB_1">
      <item>POLJOPRIVREDNO OBRTNIČKO GRADITELJSKA ZADRUGA STUPNIK, OIB 47880964892, Gornjostupnička 33, 10255 Gornji Stupnik</item>
    </derivirana_varijabla>
  </DomainObject.Predmet.ProtuStrankaListFormatedWithAdressOIB>
  <DomainObject.Predmet.ProtuStrankaListNazivFormated>
    <izvorni_sadrzaj>
      <item>POLJOPRIVREDNO OBRTNIČKO GRADITELJSKA ZADRUGA STUPNIK</item>
    </izvorni_sadrzaj>
    <derivirana_varijabla naziv="DomainObject.Predmet.ProtuStrankaListNazivFormated_1">
      <item>POLJOPRIVREDNO OBRTNIČKO GRADITELJSKA ZADRUGA STUPNIK</item>
    </derivirana_varijabla>
  </DomainObject.Predmet.ProtuStrankaListNazivFormated>
  <DomainObject.Predmet.ProtuStrankaListNazivFormatedOIB>
    <izvorni_sadrzaj>
      <item>POLJOPRIVREDNO OBRTNIČKO GRADITELJSKA ZADRUGA STUPNIK, OIB 47880964892</item>
    </izvorni_sadrzaj>
    <derivirana_varijabla naziv="DomainObject.Predmet.ProtuStrankaListNazivFormatedOIB_1">
      <item>POLJOPRIVREDNO OBRTNIČKO GRADITELJSKA ZADRUGA STUPNIK, OIB 47880964892</item>
    </derivirana_varijabla>
  </DomainObject.Predmet.ProtuStrankaListNazivFormatedOIB>
  <DomainObject.Predmet.OstaliListFormated>
    <izvorni_sadrzaj>
      <item>Tomislav Vrbanić</item>
    </izvorni_sadrzaj>
    <derivirana_varijabla naziv="DomainObject.Predmet.OstaliListFormated_1">
      <item>Tomislav Vrbanić</item>
    </derivirana_varijabla>
  </DomainObject.Predmet.OstaliListFormated>
  <DomainObject.Predmet.OstaliListFormatedOIB>
    <izvorni_sadrzaj>
      <item>Tomislav Vrbanić, OIB 87635246906</item>
    </izvorni_sadrzaj>
    <derivirana_varijabla naziv="DomainObject.Predmet.OstaliListFormatedOIB_1">
      <item>Tomislav Vrbanić, OIB 87635246906</item>
    </derivirana_varijabla>
  </DomainObject.Predmet.OstaliListFormatedOIB>
  <DomainObject.Predmet.OstaliListFormatedWithAdress>
    <izvorni_sadrzaj>
      <item>Tomislav Vrbanić, Donjostupnička 57, 10255 Gornji Stupnik</item>
    </izvorni_sadrzaj>
    <derivirana_varijabla naziv="DomainObject.Predmet.OstaliListFormatedWithAdress_1">
      <item>Tomislav Vrbanić, Donjostupnička 57, 10255 Gornji Stupnik</item>
    </derivirana_varijabla>
  </DomainObject.Predmet.OstaliListFormatedWithAdress>
  <DomainObject.Predmet.OstaliListFormatedWithAdressOIB>
    <izvorni_sadrzaj>
      <item>Tomislav Vrbanić, OIB 87635246906, Donjostupnička 57, 10255 Gornji Stupnik</item>
    </izvorni_sadrzaj>
    <derivirana_varijabla naziv="DomainObject.Predmet.OstaliListFormatedWithAdressOIB_1">
      <item>Tomislav Vrbanić, OIB 87635246906, Donjostupnička 57, 10255 Gornji Stupnik</item>
    </derivirana_varijabla>
  </DomainObject.Predmet.OstaliListFormatedWithAdressOIB>
  <DomainObject.Predmet.OstaliListNazivFormated>
    <izvorni_sadrzaj>
      <item>Tomislav Vrbanić</item>
    </izvorni_sadrzaj>
    <derivirana_varijabla naziv="DomainObject.Predmet.OstaliListNazivFormated_1">
      <item>Tomislav Vrbanić</item>
    </derivirana_varijabla>
  </DomainObject.Predmet.OstaliListNazivFormated>
  <DomainObject.Predmet.OstaliListNazivFormatedOIB>
    <izvorni_sadrzaj>
      <item>Tomislav Vrbanić, OIB 87635246906</item>
    </izvorni_sadrzaj>
    <derivirana_varijabla naziv="DomainObject.Predmet.OstaliListNazivFormatedOIB_1">
      <item>Tomislav Vrbanić, OIB 87635246906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 OBRTNIČKO GRADITELJSKA ZADRUGA STUPNIK</izvorni_sadrzaj>
    <derivirana_varijabla naziv="DomainObject.Predmet.ProtustrankaIDrugi_1">POLJOPRIVREDNO OBRTNIČKO GRADITELJSKA ZADRUGA STUPNIK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 OBRTNIČKO GRADITELJSKA ZADRUGA STUPNIK, OIB 47880964892, Gornjostupnička 33, 10255 Gornji Stupnik</izvorni_sadrzaj>
    <derivirana_varijabla naziv="DomainObject.Predmet.ProtustrankaIDrugiAdressOIB_1">POLJOPRIVREDNO OBRTNIČKO GRADITELJSKA ZADRUGA STUPNIK, OIB 47880964892, Gornjostupnička 33,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 OBRTNIČKO GRADITELJSKA ZADRUGA STUPNIK</item>
      <item>Tomislav Vrbanić</item>
    </izvorni_sadrzaj>
    <derivirana_varijabla naziv="DomainObject.Predmet.SudioniciListNaziv_1">
      <item>FINA Regionalni centar Zagreb</item>
      <item>POLJOPRIVREDNO OBRTNIČKO GRADITELJSKA ZADRUGA STUPNIK</item>
      <item>Tomislav Vrbanić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 OBRTNIČKO GRADITELJSKA ZADRUGA STUPNIK, OIB 47880964892, Gornjostupnička 33,10255 Gornji Stupnik</item>
      <item>Tomislav Vrbanić, OIB 87635246906, Donjostupnička 57,10255 Gornji Stupnik</item>
    </izvorni_sadrzaj>
    <derivirana_varijabla naziv="DomainObject.Predmet.SudioniciListAdressOIB_1">
      <item>FINA Regionalni centar Zagreb, OIB 85821130368, Trg svibanjskih žrtava 1995. 1,10000 Zagreb</item>
      <item>POLJOPRIVREDNO OBRTNIČKO GRADITELJSKA ZADRUGA STUPNIK, OIB 47880964892, Gornjostupnička 33,10255 Gornji Stupnik</item>
      <item>Tomislav Vrbanić, OIB 87635246906, Donjostupnička 57,10255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47880964892</item>
      <item>, OIB 87635246906</item>
    </izvorni_sadrzaj>
    <derivirana_varijabla naziv="DomainObject.Predmet.SudioniciListNazivOIB_1">
      <item>, OIB 85821130368</item>
      <item>, OIB 47880964892</item>
      <item>, OIB 87635246906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F92C2-7BA6-440B-B282-037928CFF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1381</properties:Characters>
  <properties:Lines>44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2015-12-08T08:06:00Z</dcterms:created>
  <dc:creator>ilukac</dc:creator>
  <cp:lastModifiedBy>Katica Franjić</cp:lastModifiedBy>
  <cp:lastPrinted>2015-12-07T09:44:00Z</cp:lastPrinted>
  <dcterms:modified xmlns:xsi="http://www.w3.org/2001/XMLSchema-instance" xsi:type="dcterms:W3CDTF">2015-12-08T08:13:00Z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