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7584" w14:paraId="0f87584" w:rsidRDefault="00A324A5" w:rsidP="00910611" w:rsidR="00A324A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324A5" w:rsidP="00910611" w:rsidR="00A324A5">
      <w:r>
        <w:rPr>
          <w:rFonts w:eastAsia="MS Mincho"/>
        </w:rPr>
        <w:t xml:space="preserve">   REPUBLIKA HRVATSKA</w:t>
      </w:r>
    </w:p>
    <w:p w:rsidRDefault="00A324A5" w:rsidP="00910611" w:rsidR="00A324A5">
      <w:r>
        <w:rPr>
          <w:rFonts w:eastAsia="MS Mincho"/>
        </w:rPr>
        <w:t>TRGOVAČKI SUD U RIJECI</w:t>
      </w:r>
    </w:p>
    <w:p w:rsidRDefault="00A324A5" w:rsidR="00A324A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892AE3" w:rsidRPr="00892AE3">
        <w:rPr>
          <w:rFonts w:cs="Arial"/>
          <w:b/>
        </w:rPr>
        <w:t>MIMA jednostavno društvo s ograničenom odgovornošću za pružanje usluga i trgovinu, Marčelji, Marčelji 6, OIB 46137352352</w:t>
      </w:r>
      <w:r w:rsidRPr="00D95CA5">
        <w:rPr>
          <w:rFonts w:cs="Arial"/>
          <w:b/>
        </w:rPr>
        <w:t xml:space="preserve">, </w:t>
      </w:r>
      <w:r w:rsidRPr="00D95CA5">
        <w:rPr>
          <w:rFonts w:cs="Arial"/>
        </w:rPr>
        <w:t xml:space="preserve">dana </w:t>
      </w:r>
      <w:r w:rsidR="00E90A0D">
        <w:rPr>
          <w:rFonts w:cs="Arial"/>
        </w:rPr>
        <w:t>20</w:t>
      </w:r>
      <w:r w:rsidRPr="00D95CA5">
        <w:rPr>
          <w:rFonts w:cs="Arial"/>
        </w:rPr>
        <w:t>.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92AE3" w:rsidRPr="00892AE3">
        <w:rPr>
          <w:b/>
        </w:rPr>
        <w:t>MIMA jednostavno društvo s ograničenom odgovornošću za pružanje usluga i trgovinu, Marčelji, Marčelji 6, OIB 46137352352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892AE3">
        <w:t>DAMIRU TARAŠ, Marčelji, Marčelji 6, OIB 09766534830</w:t>
      </w:r>
      <w:r w:rsidR="00733023">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za otvaranje stečajnog postupka nad dužnikom za dan </w:t>
      </w:r>
    </w:p>
    <w:p w:rsidRDefault="00DE7081" w:rsidP="00DE7081" w:rsidR="00DE7081">
      <w:pPr>
        <w:ind w:left="1080"/>
        <w:jc w:val="both"/>
      </w:pPr>
    </w:p>
    <w:p w:rsidRDefault="00DE7081" w:rsidP="00BF24A6" w:rsidR="00BF24A6" w:rsidRPr="00BF24A6">
      <w:pPr>
        <w:jc w:val="center"/>
        <w:rPr>
          <w:b/>
          <w:bCs/>
        </w:rPr>
      </w:pPr>
      <w:r>
        <w:rPr>
          <w:b/>
          <w:bCs/>
        </w:rPr>
        <w:t>12. prosinca</w:t>
      </w:r>
      <w:r w:rsidR="00BF24A6" w:rsidRPr="00BF24A6">
        <w:rPr>
          <w:b/>
          <w:bCs/>
        </w:rPr>
        <w:t xml:space="preserve"> 201</w:t>
      </w:r>
      <w:r w:rsidR="002267F1">
        <w:rPr>
          <w:b/>
          <w:bCs/>
        </w:rPr>
        <w:t>7</w:t>
      </w:r>
      <w:r w:rsidR="00367E18">
        <w:rPr>
          <w:b/>
          <w:bCs/>
        </w:rPr>
        <w:t xml:space="preserve">. godine u </w:t>
      </w:r>
      <w:r w:rsidR="00892AE3">
        <w:rPr>
          <w:b/>
          <w:bCs/>
        </w:rPr>
        <w:t>11</w:t>
      </w:r>
      <w:r w:rsidR="00BF24A6" w:rsidRPr="00BF24A6">
        <w:rPr>
          <w:b/>
          <w:bCs/>
        </w:rPr>
        <w:t>:</w:t>
      </w:r>
      <w:r w:rsidR="00892AE3">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92AE3">
        <w:t>11. travnja</w:t>
      </w:r>
      <w:r w:rsidR="004827D7">
        <w:t xml:space="preserve"> </w:t>
      </w:r>
      <w:r w:rsidR="00727D2D">
        <w:t>201</w:t>
      </w:r>
      <w:r w:rsidR="00BE52D4">
        <w:t>7</w:t>
      </w:r>
      <w:r w:rsidR="00727D2D">
        <w:t xml:space="preserve">. godine prijedlog za otvaranje stečajnog postupka nad dužnikom </w:t>
      </w:r>
      <w:r w:rsidR="00892AE3" w:rsidRPr="00892AE3">
        <w:rPr>
          <w:b/>
        </w:rPr>
        <w:t>MIMA jednostavno društvo s ograničenom odgovornošću za pružanje usluga i trgovinu, Marčelji, Marčelji 6, OIB 46137352352</w:t>
      </w:r>
      <w:r w:rsidR="00E90A0D" w:rsidRPr="00E90A0D">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892AE3">
        <w:t>07. travnja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92AE3">
        <w:t>9.533,45</w:t>
      </w:r>
      <w:r w:rsidR="00853328">
        <w:t xml:space="preserve"> </w:t>
      </w:r>
      <w:r>
        <w:t xml:space="preserve">kn u koji iznos je uračunata i kamata i naknada Financijske agencije za provedbe ovrhe, da dužnik ima </w:t>
      </w:r>
      <w:r w:rsidR="00E90A0D">
        <w:t>dva</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733023">
        <w:t>10. listopada</w:t>
      </w:r>
      <w:r w:rsidR="00BE52D4">
        <w:t xml:space="preserve"> 2017</w:t>
      </w:r>
      <w:r w:rsidR="00C965DC" w:rsidRPr="00C965DC">
        <w:t xml:space="preserve">. godine ima evidentirane neizvršene osnove za plaćanje u neprekinutom razdoblju od </w:t>
      </w:r>
      <w:r w:rsidR="00E90A0D">
        <w:t>3</w:t>
      </w:r>
      <w:r w:rsidR="002E61E6">
        <w:t>0</w:t>
      </w:r>
      <w:r w:rsidR="00E90A0D">
        <w:t>5</w:t>
      </w:r>
      <w:r w:rsidR="00C965DC" w:rsidRPr="00C965DC">
        <w:t xml:space="preserve"> dan</w:t>
      </w:r>
      <w:r w:rsidR="00CB4867">
        <w:t>a</w:t>
      </w:r>
      <w:r w:rsidR="002E61E6">
        <w:t>, a neizmirene obveze iznose 9.855,54 kn</w:t>
      </w:r>
      <w:r w:rsidR="0073302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90A0D">
        <w:rPr>
          <w:b/>
        </w:rPr>
        <w:t>20</w:t>
      </w:r>
      <w:r w:rsidR="00D95CA5">
        <w:rPr>
          <w:b/>
        </w:rPr>
        <w:t>.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324A5" w:rsidR="00F24FEC" w:rsidRPr="009D13FD">
      <w:pPr>
        <w:ind w:firstLine="708" w:left="1416"/>
        <w:jc w:val="right"/>
        <w:rPr>
          <w:b/>
          <w:sz w:val="28"/>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p>
    <w:p w:rsidRDefault="009D13FD" w:rsidP="001A5F3A" w:rsidR="009D13FD">
      <w:pPr>
        <w:ind w:firstLine="708" w:left="1416"/>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E61E6">
        <w:rPr>
          <w:sz w:val="20"/>
          <w:szCs w:val="20"/>
        </w:rPr>
        <w:t>Damir Taraš</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0A0D">
        <w:rPr>
          <w:sz w:val="20"/>
          <w:szCs w:val="20"/>
        </w:rPr>
        <w:t>20</w:t>
      </w:r>
      <w:r w:rsidR="00D95CA5">
        <w:rPr>
          <w:sz w:val="20"/>
          <w:szCs w:val="20"/>
        </w:rPr>
        <w:t>.10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24A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5374C">
      <w:t>254</w:t>
    </w:r>
    <w:r w:rsidR="00BE52D4">
      <w:t>/2017-</w:t>
    </w:r>
    <w:r w:rsidR="00480FF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D13FD"/>
    <w:rsid w:val="009F14C4"/>
    <w:rsid w:val="009F2A16"/>
    <w:rsid w:val="00A276A9"/>
    <w:rsid w:val="00A324A5"/>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324A5"/>
    <w:rPr>
      <w:color w:val="808080"/>
      <w:bdr w:space="0" w:sz="0" w:color="auto" w:val="none"/>
      <w:shd w:fill="auto" w:color="auto" w:val="clear"/>
    </w:rPr>
  </w:style>
  <w:style w:customStyle="true" w:styleId="eSPISCCParagraphDefaultFont" w:type="character">
    <w:name w:val="eSPIS_CC_Paragraph Default Font"/>
    <w:basedOn w:val="Zadanifontodlomka"/>
    <w:rsid w:val="00A32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24A5"/>
    <w:rPr>
      <w:bdr w:space="0" w:sz="0" w:color="auto" w:val="none"/>
      <w:shd w:fill="FFFFCC" w:color="auto" w:val="clear"/>
      <w:lang w:val="hr-HR"/>
    </w:rPr>
  </w:style>
  <w:style w:customStyle="true" w:styleId="PozadinaSvijetloCrvena" w:type="character">
    <w:name w:val="Pozadina_SvijetloCrvena"/>
    <w:basedOn w:val="eSPISCCParagraphDefaultFont"/>
    <w:rsid w:val="00A32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24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324A5"/>
    <w:rPr>
      <w:color w:val="808080"/>
      <w:bdr w:color="auto" w:space="0" w:sz="0" w:val="none"/>
      <w:shd w:color="auto" w:fill="auto" w:val="clear"/>
    </w:rPr>
  </w:style>
  <w:style w:customStyle="1" w:styleId="eSPISCCParagraphDefaultFont" w:type="character">
    <w:name w:val="eSPIS_CC_Paragraph Default Font"/>
    <w:basedOn w:val="Zadanifontodlomka"/>
    <w:rsid w:val="00A32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24A5"/>
    <w:rPr>
      <w:bdr w:color="auto" w:space="0" w:sz="0" w:val="none"/>
      <w:shd w:color="auto" w:fill="FFFFCC" w:val="clear"/>
      <w:lang w:val="hr-HR"/>
    </w:rPr>
  </w:style>
  <w:style w:customStyle="1" w:styleId="PozadinaSvijetloCrvena" w:type="character">
    <w:name w:val="Pozadina_SvijetloCrvena"/>
    <w:basedOn w:val="eSPISCCParagraphDefaultFont"/>
    <w:rsid w:val="00A32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24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MIMA jednostavno društvo s ograničenom odgovornošću za pružanje usluga i trgovinu</izvorni_sadrzaj>
    <derivirana_varijabla naziv="DomainObject.Predmet.ProtustrankaFormated_1">  MIMA jednostavno društvo s ograničenom odgovornošću za pružanje usluga i trgovinu</derivirana_varijabla>
  </DomainObject.Predmet.ProtustrankaFormated>
  <DomainObject.Predmet.ProtustrankaFormatedOIB>
    <izvorni_sadrzaj>  MIMA jednostavno društvo s ograničenom odgovornošću za pružanje usluga i trgovinu, OIB 46137352352</izvorni_sadrzaj>
    <derivirana_varijabla naziv="DomainObject.Predmet.ProtustrankaFormatedOIB_1">  MIMA jednostavno društvo s ograničenom odgovornošću za pružanje usluga i trgovinu, OIB 46137352352</derivirana_varijabla>
  </DomainObject.Predmet.ProtustrankaFormatedOIB>
  <DomainObject.Predmet.ProtustrankaFormatedWithAdress>
    <izvorni_sadrzaj> MIMA jednostavno društvo s ograničenom odgovornošću za pružanje usluga i trgovinu, Marčelji 6, 51216 Marčelji</izvorni_sadrzaj>
    <derivirana_varijabla naziv="DomainObject.Predmet.ProtustrankaFormatedWithAdress_1"> MIMA jednostavno društvo s ograničenom odgovornošću za pružanje usluga i trgovinu, Marčelji 6, 51216 Marčelji</derivirana_varijabla>
  </DomainObject.Predmet.ProtustrankaFormatedWithAdress>
  <DomainObject.Predmet.ProtustrankaFormatedWithAdressOIB>
    <izvorni_sadrzaj> MIMA jednostavno društvo s ograničenom odgovornošću za pružanje usluga i trgovinu, OIB 46137352352, Marčelji 6, 51216 Marčelji</izvorni_sadrzaj>
    <derivirana_varijabla naziv="DomainObject.Predmet.ProtustrankaFormatedWithAdressOIB_1"> MIMA jednostavno društvo s ograničenom odgovornošću za pružanje usluga i trgovinu, OIB 46137352352, Marčelji 6, 51216 Marčelji</derivirana_varijabla>
  </DomainObject.Predmet.ProtustrankaFormatedWithAdressOIB>
  <DomainObject.Predmet.ProtustrankaWithAdress>
    <izvorni_sadrzaj>MIMA jednostavno društvo s ograničenom odgovornošću za pružanje usluga i trgovinu Marčelji 6, 51216 Marčelji</izvorni_sadrzaj>
    <derivirana_varijabla naziv="DomainObject.Predmet.ProtustrankaWithAdress_1">MIMA jednostavno društvo s ograničenom odgovornošću za pružanje usluga i trgovinu Marčelji 6, 51216 Marčelji</derivirana_varijabla>
  </DomainObject.Predmet.ProtustrankaWithAdress>
  <DomainObject.Predmet.ProtustrankaWithAdressOIB>
    <izvorni_sadrzaj>MIMA jednostavno društvo s ograničenom odgovornošću za pružanje usluga i trgovinu, OIB 46137352352, Marčelji 6, 51216 Marčelji</izvorni_sadrzaj>
    <derivirana_varijabla naziv="DomainObject.Predmet.ProtustrankaWithAdressOIB_1">MIMA jednostavno društvo s ograničenom odgovornošću za pružanje usluga i trgovinu, OIB 46137352352, Marčelji 6, 51216 Marčelji</derivirana_varijabla>
  </DomainObject.Predmet.ProtustrankaWithAdressOIB>
  <DomainObject.Predmet.ProtustrankaNazivFormated>
    <izvorni_sadrzaj>MIMA jednostavno društvo s ograničenom odgovornošću za pružanje usluga i trgovinu</izvorni_sadrzaj>
    <derivirana_varijabla naziv="DomainObject.Predmet.ProtustrankaNazivFormated_1">MIMA jednostavno društvo s ograničenom odgovornošću za pružanje usluga i trgovinu</derivirana_varijabla>
  </DomainObject.Predmet.ProtustrankaNazivFormated>
  <DomainObject.Predmet.ProtustrankaNazivFormatedOIB>
    <izvorni_sadrzaj>MIMA jednostavno društvo s ograničenom odgovornošću za pružanje usluga i trgovinu, OIB 46137352352</izvorni_sadrzaj>
    <derivirana_varijabla naziv="DomainObject.Predmet.ProtustrankaNazivFormatedOIB_1">MIMA jednostavno društvo s ograničenom odgovornošću za pružanje usluga i trgovinu, OIB 46137352352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MIMA jednostavno društvo s ograničenom odgovornošću za pružanje usluga i trgovinu</item>
    </izvorni_sadrzaj>
    <derivirana_varijabla naziv="DomainObject.Predmet.ProtuStrankaListFormated_1">
      <item>MIMA jednostavno društvo s ograničenom odgovornošću za pružanje usluga i trgovinu</item>
    </derivirana_varijabla>
  </DomainObject.Predmet.ProtuStrankaListFormated>
  <DomainObject.Predmet.ProtuStrankaListFormatedOIB>
    <izvorni_sadrzaj>
      <item>MIMA jednostavno društvo s ograničenom odgovornošću za pružanje usluga i trgovinu, OIB 46137352352</item>
    </izvorni_sadrzaj>
    <derivirana_varijabla naziv="DomainObject.Predmet.ProtuStrankaListFormatedOIB_1">
      <item>MIMA jednostavno društvo s ograničenom odgovornošću za pružanje usluga i trgovinu, OIB 46137352352</item>
    </derivirana_varijabla>
  </DomainObject.Predmet.ProtuStrankaListFormatedOIB>
  <DomainObject.Predmet.ProtuStrankaListFormatedWithAdress>
    <izvorni_sadrzaj>
      <item>MIMA jednostavno društvo s ograničenom odgovornošću za pružanje usluga i trgovinu, Marčelji 6, 51216 Marčelji</item>
    </izvorni_sadrzaj>
    <derivirana_varijabla naziv="DomainObject.Predmet.ProtuStrankaListFormatedWithAdress_1">
      <item>MIMA jednostavno društvo s ograničenom odgovornošću za pružanje usluga i trgovinu, Marčelji 6, 51216 Marčelji</item>
    </derivirana_varijabla>
  </DomainObject.Predmet.ProtuStrankaListFormatedWithAdress>
  <DomainObject.Predmet.ProtuStrankaListFormatedWithAdressOIB>
    <izvorni_sadrzaj>
      <item>MIMA jednostavno društvo s ograničenom odgovornošću za pružanje usluga i trgovinu, OIB 46137352352, Marčelji 6, 51216 Marčelji</item>
    </izvorni_sadrzaj>
    <derivirana_varijabla naziv="DomainObject.Predmet.ProtuStrankaListFormatedWithAdressOIB_1">
      <item>MIMA jednostavno društvo s ograničenom odgovornošću za pružanje usluga i trgovinu, OIB 46137352352, Marčelji 6, 51216 Marčelji</item>
    </derivirana_varijabla>
  </DomainObject.Predmet.ProtuStrankaListFormatedWithAdressOIB>
  <DomainObject.Predmet.ProtuStrankaListNazivFormated>
    <izvorni_sadrzaj>
      <item>MIMA jednostavno društvo s ograničenom odgovornošću za pružanje usluga i trgovinu</item>
    </izvorni_sadrzaj>
    <derivirana_varijabla naziv="DomainObject.Predmet.ProtuStrankaListNazivFormated_1">
      <item>MIMA jednostavno društvo s ograničenom odgovornošću za pružanje usluga i trgovinu</item>
    </derivirana_varijabla>
  </DomainObject.Predmet.ProtuStrankaListNazivFormated>
  <DomainObject.Predmet.ProtuStrankaListNazivFormatedOIB>
    <izvorni_sadrzaj>
      <item>MIMA jednostavno društvo s ograničenom odgovornošću za pružanje usluga i trgovinu, OIB 46137352352</item>
    </izvorni_sadrzaj>
    <derivirana_varijabla naziv="DomainObject.Predmet.ProtuStrankaListNazivFormatedOIB_1">
      <item>MIMA jednostavno društvo s ograničenom odgovornošću za pružanje usluga i trgovinu, OIB 46137352352</item>
    </derivirana_varijabla>
  </DomainObject.Predmet.ProtuStrankaListNazivFormatedOIB>
  <DomainObject.Predmet.OstaliListFormated>
    <izvorni_sadrzaj>
      <item>Damir Taraš</item>
    </izvorni_sadrzaj>
    <derivirana_varijabla naziv="DomainObject.Predmet.OstaliListFormated_1">
      <item>Damir Taraš</item>
    </derivirana_varijabla>
  </DomainObject.Predmet.OstaliListFormated>
  <DomainObject.Predmet.OstaliListFormatedOIB>
    <izvorni_sadrzaj>
      <item>Damir Taraš, OIB 09766534830</item>
    </izvorni_sadrzaj>
    <derivirana_varijabla naziv="DomainObject.Predmet.OstaliListFormatedOIB_1">
      <item>Damir Taraš, OIB 09766534830</item>
    </derivirana_varijabla>
  </DomainObject.Predmet.OstaliListFormatedOIB>
  <DomainObject.Predmet.OstaliListFormatedWithAdress>
    <izvorni_sadrzaj>
      <item>Damir Taraš, Marčelji 6, 51216 Marčelji</item>
    </izvorni_sadrzaj>
    <derivirana_varijabla naziv="DomainObject.Predmet.OstaliListFormatedWithAdress_1">
      <item>Damir Taraš, Marčelji 6, 51216 Marčelji</item>
    </derivirana_varijabla>
  </DomainObject.Predmet.OstaliListFormatedWithAdress>
  <DomainObject.Predmet.OstaliListFormatedWithAdressOIB>
    <izvorni_sadrzaj>
      <item>Damir Taraš, OIB 09766534830, Marčelji 6, 51216 Marčelji</item>
    </izvorni_sadrzaj>
    <derivirana_varijabla naziv="DomainObject.Predmet.OstaliListFormatedWithAdressOIB_1">
      <item>Damir Taraš, OIB 09766534830, Marčelji 6, 51216 Marčelji</item>
    </derivirana_varijabla>
  </DomainObject.Predmet.OstaliListFormatedWithAdressOIB>
  <DomainObject.Predmet.OstaliListNazivFormated>
    <izvorni_sadrzaj>
      <item>Damir Taraš</item>
    </izvorni_sadrzaj>
    <derivirana_varijabla naziv="DomainObject.Predmet.OstaliListNazivFormated_1">
      <item>Damir Taraš</item>
    </derivirana_varijabla>
  </DomainObject.Predmet.OstaliListNazivFormated>
  <DomainObject.Predmet.OstaliListNazivFormatedOIB>
    <izvorni_sadrzaj>
      <item>Damir Taraš, OIB 09766534830</item>
    </izvorni_sadrzaj>
    <derivirana_varijabla naziv="DomainObject.Predmet.OstaliListNazivFormatedOIB_1">
      <item>Damir Taraš, OIB 09766534830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MIMA jednostavno društvo s ograničenom odgovornošću za pružanje usluga i trgovinu</izvorni_sadrzaj>
    <derivirana_varijabla naziv="DomainObject.Predmet.ProtustrankaIDrugi_1">MIMA jednostavno društvo s ograničenom odgovornošću za pružanje usluga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MIMA jednostavno društvo s ograničenom odgovornošću za pružanje usluga i trgovinu, OIB 46137352352, Marčelji 6, 51216 Marčelji</izvorni_sadrzaj>
    <derivirana_varijabla naziv="DomainObject.Predmet.ProtustrankaIDrugiAdressOIB_1">MIMA jednostavno društvo s ograničenom odgovornošću za pružanje usluga i trgovinu, OIB 46137352352, Marčelji 6, 51216 Marčelji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MIMA jednostavno društvo s ograničenom odgovornošću za pružanje usluga i trgovinu</item>
      <item>Damir Taraš</item>
    </izvorni_sadrzaj>
    <derivirana_varijabla naziv="DomainObject.Predmet.SudioniciListNaziv_1">
      <item>FINA  Rijeka</item>
      <item>MIMA jednostavno društvo s ograničenom odgovornošću za pružanje usluga i trgovinu</item>
      <item>Damir Taraš</item>
    </derivirana_varijabla>
  </DomainObject.Predmet.SudioniciListNaziv>
  <DomainObject.Predmet.SudioniciListAdressOIB>
    <izvorni_sadrzaj>
      <item>FINA  Rijeka, OIB 85821130368, Frana Kurelca 8,51000 Rijeka</item>
      <item>MIMA jednostavno društvo s ograničenom odgovornošću za pružanje usluga i trgovinu, OIB 46137352352, Marčelji 6,51216 Marčelji</item>
      <item>Damir Taraš, OIB 09766534830, Marčelji 6,51216 Marčelji</item>
    </izvorni_sadrzaj>
    <derivirana_varijabla naziv="DomainObject.Predmet.SudioniciListAdressOIB_1">
      <item>FINA  Rijeka, OIB 85821130368, Frana Kurelca 8,51000 Rijeka</item>
      <item>MIMA jednostavno društvo s ograničenom odgovornošću za pružanje usluga i trgovinu, OIB 46137352352, Marčelji 6,51216 Marčelji</item>
      <item>Damir Taraš, OIB 09766534830, Marčelji 6,51216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46137352352</item>
      <item>, OIB 09766534830</item>
    </izvorni_sadrzaj>
    <derivirana_varijabla naziv="DomainObject.Predmet.SudioniciListNazivOIB_1">
      <item>, OIB 85821130368</item>
      <item>, OIB 46137352352</item>
      <item>, OIB 09766534830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FBAEB-9D57-43AE-B744-EA89E4750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811</properties:Words>
  <properties:Characters>4345</properties:Characters>
  <properties:Lines>122</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2017-10-20T07:51:00Z</dcterms:created>
  <dc:creator>stecaj</dc:creator>
  <cp:lastModifiedBy>Jasna Radulović</cp:lastModifiedBy>
  <cp:lastPrinted>2017-10-20T07:35:00Z</cp:lastPrinted>
  <dcterms:modified xmlns:xsi="http://www.w3.org/2001/XMLSchema-instance" xsi:type="dcterms:W3CDTF">2017-10-20T10:37:00Z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