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c548" w14:paraId="f81c548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27899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9F0A04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27899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0098F-B5AB-4FAB-A918-BBD32F323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2017-05-22T11:07:00Z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HEP Plin d.o.o. Osijek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