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945f" w14:paraId="974945f" w:rsidRDefault="008C23BA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7.St.1056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1D3334" w:rsidR="00407841" w:rsidRPr="00F14A92">
      <w:pPr>
        <w:ind w:firstLine="708"/>
        <w:jc w:val="both"/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1D3334">
        <w:t xml:space="preserve"> </w:t>
      </w:r>
      <w:r w:rsidR="001D3334">
        <w:rPr>
          <w:sz w:val="22"/>
          <w:szCs w:val="22"/>
        </w:rPr>
        <w:t xml:space="preserve">GRADITELJSTVO PRANJIĆ j.d.o.o., Ploče, V. Nazora 10, OIB: 77675928712, </w:t>
      </w:r>
      <w:r w:rsidRPr="00F14A92">
        <w:t>dana</w:t>
      </w:r>
      <w:r w:rsidR="00583F5B" w:rsidRPr="00F14A92">
        <w:t xml:space="preserve"> </w:t>
      </w:r>
      <w:r w:rsidR="001D3334">
        <w:t xml:space="preserve">11. kolovoza </w:t>
      </w:r>
      <w:r w:rsidR="00583F5B" w:rsidRPr="00F14A92">
        <w:t>2016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8C23BA">
        <w:t xml:space="preserve"> </w:t>
      </w:r>
      <w:r w:rsidR="001D3334">
        <w:rPr>
          <w:sz w:val="22"/>
          <w:szCs w:val="22"/>
        </w:rPr>
        <w:t>GRADITELJSTVO PRANJIĆ j.d.o.o., Ploče, V. Nazora 10, OIB: 77675928712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AC50D3">
        <w:t>pozivom na broj 10-</w:t>
      </w:r>
      <w:r w:rsidR="001D3334">
        <w:t>1056</w:t>
      </w:r>
      <w:r w:rsidR="00AC50D3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8C23BA">
        <w:t>14</w:t>
      </w:r>
      <w:r w:rsidRPr="00F14A92">
        <w:t xml:space="preserve">. </w:t>
      </w:r>
      <w:r w:rsidR="008C23BA">
        <w:t>travnja</w:t>
      </w:r>
      <w:r w:rsidR="002D78E4" w:rsidRPr="00F14A92">
        <w:t xml:space="preserve"> 2016</w:t>
      </w:r>
      <w:r w:rsidRPr="00F14A92">
        <w:t>.g. prijedlog za otvaranje stečajnog postupka nad dužnikom</w:t>
      </w:r>
      <w:r w:rsidR="001D3334" w:rsidRPr="001D3334">
        <w:rPr>
          <w:sz w:val="22"/>
          <w:szCs w:val="22"/>
        </w:rPr>
        <w:t xml:space="preserve"> </w:t>
      </w:r>
      <w:r w:rsidR="001D3334">
        <w:rPr>
          <w:sz w:val="22"/>
          <w:szCs w:val="22"/>
        </w:rPr>
        <w:t>GRADITELJSTVO PRANJIĆ j.d.o.o., Ploče, V. Nazora 10, OIB: 77675928712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8C23BA">
        <w:t>1056/</w:t>
      </w:r>
      <w:r w:rsidR="002D78E4" w:rsidRPr="00F14A92">
        <w:t xml:space="preserve">16 od </w:t>
      </w:r>
      <w:r w:rsidR="008C23BA">
        <w:t>18</w:t>
      </w:r>
      <w:r w:rsidRPr="00F14A92">
        <w:t xml:space="preserve">. </w:t>
      </w:r>
      <w:r w:rsidR="008C23BA">
        <w:t>travnja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8C23BA">
        <w:t>54</w:t>
      </w:r>
      <w:r w:rsidR="004778A7">
        <w:t>.</w:t>
      </w:r>
      <w:r w:rsidR="008C23BA">
        <w:t>400</w:t>
      </w:r>
      <w:r w:rsidR="004778A7">
        <w:t>,</w:t>
      </w:r>
      <w:r w:rsidR="008C23BA">
        <w:t>57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4778A7">
        <w:t>5</w:t>
      </w:r>
      <w:r w:rsidR="008C23BA">
        <w:t>64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>Iz prokaznog popisa imovine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1D3334">
        <w:rPr>
          <w:b/>
        </w:rPr>
        <w:t>11. kolovoza</w:t>
      </w:r>
      <w:r w:rsidR="00AC50D3">
        <w:rPr>
          <w:b/>
        </w:rPr>
        <w:t xml:space="preserve"> 2016.g.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A6B">
          <w:rPr>
            <w:noProof/>
          </w:rPr>
          <w:t>2</w:t>
        </w:r>
        <w:r>
          <w:fldChar w:fldCharType="end"/>
        </w:r>
        <w:r w:rsidR="008C23BA">
          <w:t xml:space="preserve"> </w:t>
        </w:r>
        <w:r w:rsidR="008C23BA">
          <w:tab/>
        </w:r>
        <w:r w:rsidR="008C23BA">
          <w:tab/>
          <w:t>Posl.br. 7.St.1056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1D3334"/>
    <w:rsid w:val="002D78E4"/>
    <w:rsid w:val="00407841"/>
    <w:rsid w:val="00420A6B"/>
    <w:rsid w:val="00443432"/>
    <w:rsid w:val="004778A7"/>
    <w:rsid w:val="00550A50"/>
    <w:rsid w:val="00583F5B"/>
    <w:rsid w:val="005C12B7"/>
    <w:rsid w:val="0065181B"/>
    <w:rsid w:val="008C23BA"/>
    <w:rsid w:val="009D5071"/>
    <w:rsid w:val="00A126EF"/>
    <w:rsid w:val="00AC50D3"/>
    <w:rsid w:val="00CC5486"/>
    <w:rsid w:val="00EA5C88"/>
    <w:rsid w:val="00F1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A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A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A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A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A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A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A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A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PRANJIĆ j.d.o.o. za graditeljstvo</izvorni_sadrzaj>
    <derivirana_varijabla naziv="DomainObject.Predmet.ProtustrankaFormated_1">  GRADITELJSTVO PRANJIĆ j.d.o.o. za graditeljstvo</derivirana_varijabla>
  </DomainObject.Predmet.ProtustrankaFormated>
  <DomainObject.Predmet.ProtustrankaFormatedOIB>
    <izvorni_sadrzaj>  GRADITELJSTVO PRANJIĆ j.d.o.o. za graditeljstvo, OIB 77675928712</izvorni_sadrzaj>
    <derivirana_varijabla naziv="DomainObject.Predmet.ProtustrankaFormatedOIB_1">  GRADITELJSTVO PRANJIĆ j.d.o.o. za graditeljstvo, OIB 77675928712</derivirana_varijabla>
  </DomainObject.Predmet.ProtustrankaFormatedOIB>
  <DomainObject.Predmet.ProtustrankaFormatedWithAdress>
    <izvorni_sadrzaj> GRADITELJSTVO PRANJIĆ j.d.o.o. za graditeljstvo, Vladimira Nazora 10, 20340 Ploče</izvorni_sadrzaj>
    <derivirana_varijabla naziv="DomainObject.Predmet.ProtustrankaFormatedWithAdress_1"> GRADITELJSTVO PRANJIĆ j.d.o.o. za graditeljstvo, Vladimira Nazora 10, 20340 Ploče</derivirana_varijabla>
  </DomainObject.Predmet.ProtustrankaFormatedWithAdress>
  <DomainObject.Predmet.ProtustrankaFormatedWithAdressOIB>
    <izvorni_sadrzaj> GRADITELJSTVO PRANJIĆ j.d.o.o. za graditeljstvo, OIB 77675928712, Vladimira Nazora 10, 20340 Ploče</izvorni_sadrzaj>
    <derivirana_varijabla naziv="DomainObject.Predmet.ProtustrankaFormatedWithAdressOIB_1"> GRADITELJSTVO PRANJIĆ j.d.o.o. za graditeljstvo, OIB 77675928712, Vladimira Nazora 10, 20340 Ploče</derivirana_varijabla>
  </DomainObject.Predmet.ProtustrankaFormatedWithAdressOIB>
  <DomainObject.Predmet.ProtustrankaWithAdress>
    <izvorni_sadrzaj>GRADITELJSTVO PRANJIĆ j.d.o.o. za graditeljstvo Vladimira Nazora 10, 20340 Ploče</izvorni_sadrzaj>
    <derivirana_varijabla naziv="DomainObject.Predmet.ProtustrankaWithAdress_1">GRADITELJSTVO PRANJIĆ j.d.o.o. za graditeljstvo Vladimira Nazora 10, 20340 Ploče</derivirana_varijabla>
  </DomainObject.Predmet.ProtustrankaWithAdress>
  <DomainObject.Predmet.ProtustrankaWithAdressOIB>
    <izvorni_sadrzaj>GRADITELJSTVO PRANJIĆ j.d.o.o. za graditeljstvo, OIB 77675928712, Vladimira Nazora 10, 20340 Ploče</izvorni_sadrzaj>
    <derivirana_varijabla naziv="DomainObject.Predmet.ProtustrankaWithAdressOIB_1">GRADITELJSTVO PRANJIĆ j.d.o.o. za graditeljstvo, OIB 77675928712, Vladimira Nazora 10, 20340 Ploče</derivirana_varijabla>
  </DomainObject.Predmet.ProtustrankaWithAdressOIB>
  <DomainObject.Predmet.ProtustrankaNazivFormated>
    <izvorni_sadrzaj>GRADITELJSTVO PRANJIĆ j.d.o.o. za graditeljstvo</izvorni_sadrzaj>
    <derivirana_varijabla naziv="DomainObject.Predmet.ProtustrankaNazivFormated_1">GRADITELJSTVO PRANJIĆ j.d.o.o. za graditeljstvo</derivirana_varijabla>
  </DomainObject.Predmet.ProtustrankaNazivFormated>
  <DomainObject.Predmet.ProtustrankaNazivFormatedOIB>
    <izvorni_sadrzaj>GRADITELJSTVO PRANJIĆ j.d.o.o. za graditeljstvo, OIB 77675928712</izvorni_sadrzaj>
    <derivirana_varijabla naziv="DomainObject.Predmet.ProtustrankaNazivFormatedOIB_1">GRADITELJSTVO PRANJIĆ j.d.o.o. za graditeljstvo, OIB 77675928712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54400.57</izvorni_sadrzaj>
    <derivirana_varijabla naziv="DomainObject.Predmet.TrenutnaVrijednost_1">54400.57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GRADITELJSTVO PRANJIĆ j.d.o.o. za graditeljstvo</item>
    </izvorni_sadrzaj>
    <derivirana_varijabla naziv="DomainObject.Predmet.ProtuStrankaListFormated_1">
      <item>GRADITELJSTVO PRANJIĆ j.d.o.o. za graditeljstvo</item>
    </derivirana_varijabla>
  </DomainObject.Predmet.ProtuStrankaListFormated>
  <DomainObject.Predmet.ProtuStrankaListFormatedOIB>
    <izvorni_sadrzaj>
      <item>GRADITELJSTVO PRANJIĆ j.d.o.o. za graditeljstvo, OIB 77675928712</item>
    </izvorni_sadrzaj>
    <derivirana_varijabla naziv="DomainObject.Predmet.ProtuStrankaListFormatedOIB_1">
      <item>GRADITELJSTVO PRANJIĆ j.d.o.o. za graditeljstvo, OIB 77675928712</item>
    </derivirana_varijabla>
  </DomainObject.Predmet.ProtuStrankaListFormatedOIB>
  <DomainObject.Predmet.ProtuStrankaListFormatedWithAdress>
    <izvorni_sadrzaj>
      <item>GRADITELJSTVO PRANJIĆ j.d.o.o. za graditeljstvo, Vladimira Nazora 10, 20340 Ploče</item>
    </izvorni_sadrzaj>
    <derivirana_varijabla naziv="DomainObject.Predmet.ProtuStrankaListFormatedWithAdress_1">
      <item>GRADITELJSTVO PRANJIĆ j.d.o.o. za graditeljstvo, Vladimira Nazora 10, 20340 Ploče</item>
    </derivirana_varijabla>
  </DomainObject.Predmet.ProtuStrankaListFormatedWithAdress>
  <DomainObject.Predmet.ProtuStrankaListFormatedWithAdressOIB>
    <izvorni_sadrzaj>
      <item>GRADITELJSTVO PRANJIĆ j.d.o.o. za graditeljstvo, OIB 77675928712, Vladimira Nazora 10, 20340 Ploče</item>
    </izvorni_sadrzaj>
    <derivirana_varijabla naziv="DomainObject.Predmet.ProtuStrankaListFormatedWithAdressOIB_1">
      <item>GRADITELJSTVO PRANJIĆ j.d.o.o. za graditeljstvo, OIB 77675928712, Vladimira Nazora 10, 20340 Ploče</item>
    </derivirana_varijabla>
  </DomainObject.Predmet.ProtuStrankaListFormatedWithAdressOIB>
  <DomainObject.Predmet.ProtuStrankaListNazivFormated>
    <izvorni_sadrzaj>
      <item>GRADITELJSTVO PRANJIĆ j.d.o.o. za graditeljstvo</item>
    </izvorni_sadrzaj>
    <derivirana_varijabla naziv="DomainObject.Predmet.ProtuStrankaListNazivFormated_1">
      <item>GRADITELJSTVO PRANJIĆ j.d.o.o. za graditeljstvo</item>
    </derivirana_varijabla>
  </DomainObject.Predmet.ProtuStrankaListNazivFormated>
  <DomainObject.Predmet.ProtuStrankaListNazivFormatedOIB>
    <izvorni_sadrzaj>
      <item>GRADITELJSTVO PRANJIĆ j.d.o.o. za graditeljstvo, OIB 77675928712</item>
    </izvorni_sadrzaj>
    <derivirana_varijabla naziv="DomainObject.Predmet.ProtuStrankaListNazivFormatedOIB_1">
      <item>GRADITELJSTVO PRANJIĆ j.d.o.o. za graditeljstvo, OIB 77675928712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GRADITELJSTVO PRANJIĆ j.d.o.o. za graditeljstvo</izvorni_sadrzaj>
    <derivirana_varijabla naziv="DomainObject.Predmet.ProtustrankaIDrugi_1">GRADITELJSTVO PRANJIĆ j.d.o.o. za graditeljstvo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GRADITELJSTVO PRANJIĆ j.d.o.o. za graditeljstvo, OIB 77675928712, Vladimira Nazora 10, 20340 Ploče</izvorni_sadrzaj>
    <derivirana_varijabla naziv="DomainObject.Predmet.ProtustrankaIDrugiAdressOIB_1">GRADITELJSTVO PRANJIĆ j.d.o.o. za graditeljstvo, OIB 77675928712, Vladimira Nazora 10,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GRADITELJSTVO PRANJIĆ j.d.o.o. za graditeljstvo</item>
    </izvorni_sadrzaj>
    <derivirana_varijabla naziv="DomainObject.Predmet.SudioniciListNaziv_1">
      <item>FINA RC Split, Podružnica Dubrovnik</item>
      <item>GRADITELJSTVO PRANJIĆ j.d.o.o. za graditeljstvo</item>
    </derivirana_varijabla>
  </DomainObject.Predmet.SudioniciListNaziv>
  <DomainObject.Predmet.SudioniciListAdressOIB>
    <izvorni_sadrzaj>
      <item>FINA RC Split, Podružnica Dubrovnik, OIB 85821130368, Vukovarska 2,20000 Dubrovnik</item>
      <item>GRADITELJSTVO PRANJIĆ j.d.o.o. za graditeljstvo, OIB 77675928712, Vladimira Nazora 10,20340 Ploče</item>
    </izvorni_sadrzaj>
    <derivirana_varijabla naziv="DomainObject.Predmet.SudioniciListAdressOIB_1">
      <item>FINA RC Split, Podružnica Dubrovnik, OIB 85821130368, Vukovarska 2,20000 Dubrovnik</item>
      <item>GRADITELJSTVO PRANJIĆ j.d.o.o. za graditeljstvo, OIB 77675928712, Vladimira Nazora 10,20340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77675928712</item>
    </izvorni_sadrzaj>
    <derivirana_varijabla naziv="DomainObject.Predmet.SudioniciListNazivOIB_1">
      <item>, OIB 85821130368</item>
      <item>, OIB 77675928712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3543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2016-08-11T08:20:00Z</dcterms:created>
  <dc:creator>Diana Butigan Granić</dc:creator>
  <cp:lastModifiedBy>Mara Marčinko</cp:lastModifiedBy>
  <cp:lastPrinted>2016-08-11T08:28:00Z</cp:lastPrinted>
  <dcterms:modified xmlns:xsi="http://www.w3.org/2001/XMLSchema-instance" xsi:type="dcterms:W3CDTF">2016-08-11T08:29:00Z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