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ca76" w14:paraId="7b2ca76"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D73937" w:rsidP="00D73937" w:rsidR="00D73937">
      <w:pPr>
        <w:ind w:firstLine="708"/>
        <w:jc w:val="both"/>
      </w:pPr>
      <w:r w:rsidRPr="00EA4496">
        <w:rPr>
          <w:color w:val="000000"/>
        </w:rPr>
        <w:t xml:space="preserve">Trgovački sud u Osijeku, </w:t>
      </w:r>
      <w:r w:rsidRPr="00EA4496">
        <w:t>po stečajnom sucu mr. sc. Borisu Vukoviću</w:t>
      </w:r>
      <w:r w:rsidRPr="00EA4496">
        <w:rPr>
          <w:color w:val="000000"/>
        </w:rPr>
        <w:t xml:space="preserve">, povodom prijedloga predlagatelja </w:t>
      </w:r>
      <w:r>
        <w:t xml:space="preserve">FINANCIJSKA AGENCIJA Regionalni centar Osijek, L. </w:t>
      </w:r>
      <w:proofErr w:type="spellStart"/>
      <w:r>
        <w:t>Jägera</w:t>
      </w:r>
      <w:proofErr w:type="spellEnd"/>
      <w:r>
        <w:t xml:space="preserve"> 3, Osijek, OIB: 85821130368</w:t>
      </w:r>
      <w:r w:rsidRPr="00EA4496">
        <w:t xml:space="preserve">, za otvaranje stečajnog postupka nad dužnikom </w:t>
      </w:r>
      <w:r>
        <w:t>TURISTIČKA AGENCIJA TRPANJ j.d.o.o., Čepin, Psunjska 102, MBS: 030155634, OIB: 67483089267</w:t>
      </w:r>
      <w:r w:rsidRPr="00EA4496">
        <w:rPr>
          <w:color w:val="000000"/>
        </w:rPr>
        <w:t xml:space="preserve">, dana </w:t>
      </w:r>
      <w:r>
        <w:rPr>
          <w:color w:val="000000"/>
        </w:rPr>
        <w:t>23</w:t>
      </w:r>
      <w:r w:rsidRPr="00EA4496">
        <w:rPr>
          <w:color w:val="000000"/>
        </w:rPr>
        <w:t>. travnja 2018. godine</w:t>
      </w:r>
    </w:p>
    <w:p w:rsidRDefault="00BD33D5" w:rsidP="00BD33D5" w:rsidR="00BD33D5">
      <w:pPr>
        <w:pStyle w:val="Tijeloteksta"/>
        <w:ind w:firstLine="708"/>
        <w:rPr>
          <w:color w:val="000000"/>
          <w:sz w:val="24"/>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A11D83">
      <w:pPr>
        <w:jc w:val="both"/>
        <w:rPr>
          <w:sz w:val="22"/>
          <w:szCs w:val="22"/>
        </w:rPr>
      </w:pPr>
      <w:r w:rsidRPr="00047B69">
        <w:t>1. Naređuje se zakonsk</w:t>
      </w:r>
      <w:r w:rsidR="00CD7981">
        <w:t>o</w:t>
      </w:r>
      <w:r w:rsidRPr="00047B69">
        <w:t>m zastupni</w:t>
      </w:r>
      <w:r w:rsidR="00CD7981">
        <w:t>ku</w:t>
      </w:r>
      <w:r w:rsidRPr="00047B69">
        <w:t xml:space="preserve"> dužnika </w:t>
      </w:r>
      <w:r w:rsidR="003667E4">
        <w:t xml:space="preserve">direktoru </w:t>
      </w:r>
      <w:r w:rsidR="00A11D83" w:rsidRPr="00DF0B47">
        <w:t>Emilij</w:t>
      </w:r>
      <w:r w:rsidR="00A11D83">
        <w:t>i</w:t>
      </w:r>
      <w:r w:rsidR="00A11D83" w:rsidRPr="00DF0B47">
        <w:t xml:space="preserve"> Burić, OIB: 90128566416</w:t>
      </w:r>
      <w:r w:rsidR="00A11D83">
        <w:t xml:space="preserve">, </w:t>
      </w:r>
      <w:proofErr w:type="spellStart"/>
      <w:r w:rsidR="00A11D83" w:rsidRPr="00415900">
        <w:t>Trpanj</w:t>
      </w:r>
      <w:proofErr w:type="spellEnd"/>
      <w:r w:rsidR="00A11D83" w:rsidRPr="00415900">
        <w:t xml:space="preserve">, Put </w:t>
      </w:r>
      <w:proofErr w:type="spellStart"/>
      <w:r w:rsidR="00A11D83" w:rsidRPr="00415900">
        <w:t>Zaborča</w:t>
      </w:r>
      <w:proofErr w:type="spellEnd"/>
      <w:r w:rsidR="00A11D83" w:rsidRPr="00415900">
        <w:t xml:space="preserve"> 30 </w:t>
      </w:r>
      <w:r w:rsidRPr="00415900">
        <w:t xml:space="preserve">da u roku 8 (osam) dana preda sudu pisano izvješće o financijsko-gospodarskom stanju dužnika, te popis imovine i obveza, temeljem čl. 117., čl. 16. i čl. 17. </w:t>
      </w:r>
      <w:r w:rsidRPr="00415900">
        <w:rPr>
          <w:color w:val="000000"/>
        </w:rPr>
        <w:t xml:space="preserve">Stečajnog zakona (Narodne novine 71/15 i 104/17 dalje: SZ-a) </w:t>
      </w:r>
      <w:r w:rsidRPr="00415900">
        <w:t>uz odgovarajuću primjenu</w:t>
      </w:r>
      <w:r w:rsidRPr="00047B69">
        <w:t xml:space="preserve">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415900">
        <w:t>TURISTIČKA AGENCIJA TRPANJ j.d.o.o., Čepin, Psunjska 102, MBS: 030155634, OIB: 67483089267</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33512E" w:rsidP="0033512E" w:rsidR="0033512E">
      <w:pPr>
        <w:ind w:firstLine="708"/>
        <w:jc w:val="both"/>
      </w:pPr>
      <w:r>
        <w:t xml:space="preserve">Dana </w:t>
      </w:r>
      <w:r w:rsidR="00415900">
        <w:t>6</w:t>
      </w:r>
      <w:r>
        <w:t xml:space="preserve">. travnja 2018. godine zaprimljen je na ovome sudu zahtjev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415900">
        <w:t>1556</w:t>
      </w:r>
      <w:r>
        <w:t xml:space="preserve"> od </w:t>
      </w:r>
      <w:r w:rsidR="00415900">
        <w:t>5</w:t>
      </w:r>
      <w:r>
        <w:t xml:space="preserve">. travnja 2018. godine, za otvaranje stečajnog postupka nad dužnikom </w:t>
      </w:r>
      <w:r w:rsidR="00415900">
        <w:t>TURISTIČKA AGENCIJA TRPANJ j.d.o.o., Čepin, Psunjska 102, MBS: 030155634, OIB: 67483089267</w:t>
      </w:r>
      <w:r>
        <w:t xml:space="preserve">.  </w:t>
      </w:r>
    </w:p>
    <w:p w:rsidRDefault="0033512E" w:rsidP="0033512E" w:rsidR="0033512E">
      <w:pPr>
        <w:ind w:firstLine="708"/>
        <w:jc w:val="both"/>
      </w:pPr>
    </w:p>
    <w:p w:rsidRDefault="0033512E" w:rsidP="0033512E" w:rsidR="0033512E">
      <w:pPr>
        <w:ind w:firstLine="708"/>
        <w:jc w:val="both"/>
      </w:pPr>
      <w:r>
        <w:t xml:space="preserve">U zahtjevu je navela da na dan </w:t>
      </w:r>
      <w:r w:rsidR="00415900">
        <w:t>4. travnja</w:t>
      </w:r>
      <w:r>
        <w:t xml:space="preserve"> 2018. godine dužnik u Očevidniku redoslijeda osnova za plaćanje ima evidentirane neizvršene osnove za plaćanje u neprekinutom razdoblju od 120 dana, u ukupnom iznosu od </w:t>
      </w:r>
      <w:r w:rsidR="00415900">
        <w:t>8.183,53</w:t>
      </w:r>
      <w:r>
        <w:t xml:space="preserve"> kn, u koji iznos je uračunata kamata i naknada FINE za provedbu ovrhe na novčanim sredstvima dužnika. Navodi da dužnik ima </w:t>
      </w:r>
      <w:r w:rsidR="007B1470">
        <w:t>1</w:t>
      </w:r>
      <w:r>
        <w:t xml:space="preserve"> zaposlen</w:t>
      </w:r>
      <w:r w:rsidR="007B1470">
        <w:t>og</w:t>
      </w:r>
      <w:r>
        <w:t xml:space="preserve"> radnika.</w:t>
      </w:r>
    </w:p>
    <w:p w:rsidRDefault="0033512E" w:rsidP="0033512E" w:rsidR="0033512E">
      <w:pPr>
        <w:ind w:firstLine="708"/>
        <w:jc w:val="both"/>
      </w:pPr>
    </w:p>
    <w:p w:rsidRDefault="0033512E" w:rsidP="0033512E" w:rsidR="0033512E">
      <w:pPr>
        <w:ind w:firstLine="708"/>
        <w:jc w:val="both"/>
      </w:pPr>
      <w:r>
        <w:t xml:space="preserve">FINA je dostavila popis računa i oročenih novčanih sredstava dužnika na dan </w:t>
      </w:r>
      <w:r w:rsidR="007B1470">
        <w:t>4. travnja</w:t>
      </w:r>
      <w:r>
        <w:t xml:space="preserve"> 2018. godine te u svom podnesku od </w:t>
      </w:r>
      <w:r w:rsidR="00B05F37">
        <w:t>5</w:t>
      </w:r>
      <w:r>
        <w:t xml:space="preserve">. travnja 2018. godine navodi da dužnik na dan </w:t>
      </w:r>
      <w:r w:rsidR="00A576C3">
        <w:t>4. travnja</w:t>
      </w:r>
      <w:r w:rsidR="00EB7AC5">
        <w:t xml:space="preserve"> </w:t>
      </w:r>
      <w:r>
        <w:t xml:space="preserve">2018. godine u Jedinstvenom registru računa ima otvorene sljedeće račune i oročena novčana sredstva: </w:t>
      </w:r>
      <w:r w:rsidR="00C025CA">
        <w:t xml:space="preserve">HR0623400091110703374 Privredna banka Zagreb </w:t>
      </w:r>
      <w:r w:rsidR="00EB7AC5">
        <w:t>d.d.</w:t>
      </w:r>
      <w:r>
        <w:rPr>
          <w:color w:val="000000"/>
        </w:rPr>
        <w:t xml:space="preserve">, </w:t>
      </w:r>
      <w:r>
        <w:t xml:space="preserve">te da na temelju čl. 112. st. 5. Stečajnog zakona dužnik na dan </w:t>
      </w:r>
      <w:r w:rsidR="00C025CA">
        <w:t>4. travnja</w:t>
      </w:r>
      <w:r w:rsidR="00263972">
        <w:t xml:space="preserve"> </w:t>
      </w:r>
      <w:r>
        <w:t xml:space="preserve">2018. godine na ime predujma za namirenje troškova stečajnog postupka </w:t>
      </w:r>
      <w:r w:rsidR="00263972">
        <w:t xml:space="preserve">ima zaplijenjena novčana sredstva u iznosu od </w:t>
      </w:r>
      <w:r w:rsidR="00C025CA">
        <w:t>4.706,08</w:t>
      </w:r>
      <w:r w:rsidR="00263972">
        <w:t xml:space="preserve"> kn.</w:t>
      </w:r>
    </w:p>
    <w:p w:rsidRDefault="009D1C0E" w:rsidP="00BD33D5" w:rsidR="009D1C0E">
      <w:pPr>
        <w:jc w:val="both"/>
      </w:pPr>
      <w:r>
        <w:t xml:space="preserve">   </w:t>
      </w:r>
    </w:p>
    <w:p w:rsidRDefault="00341C0D" w:rsidP="00344FB6" w:rsidR="00BC548C">
      <w:pPr>
        <w:ind w:firstLine="708"/>
        <w:jc w:val="both"/>
      </w:pPr>
      <w:r>
        <w:t>Sud je utvrdio da je predlagatelj ovlašten za podnošenje predmetnoga prijedloga temeljem odredbe čl. 110. st. 1. Stečajnog zakona („Narodne novine“ broj 71/15 i 104/17; u daljnjem tekstu SZ)</w:t>
      </w:r>
      <w:r w:rsidR="009D1C0E" w:rsidRPr="00341C0D">
        <w:t xml:space="preserve">, a kako osoba iz čl. 110. st. 2. SZ-a nije podnijela prijedlog za otvaranje stečajnog postupka u propisanom roku, sud joj je po službenoj dužnosti naredio dostavu </w:t>
      </w:r>
      <w:r w:rsidR="009D1C0E" w:rsidRPr="00341C0D">
        <w:lastRenderedPageBreak/>
        <w:t>popisa imovine i obveza kao i  pisanog izvješća o financijsko-gospodarskom stanju dužnika te odlučio kao u izreci temeljem odredbi čl. 16., čl. 17., čl. 117., čl. 177., čl. 178. i čl. 180. SZ-a.</w:t>
      </w:r>
    </w:p>
    <w:p w:rsidRDefault="008E28EF" w:rsidP="00344FB6" w:rsidR="008E28EF">
      <w:pPr>
        <w:ind w:firstLine="708"/>
        <w:jc w:val="both"/>
      </w:pPr>
    </w:p>
    <w:p w:rsidRDefault="00341C0D" w:rsidP="00344FB6" w:rsidR="00341C0D" w:rsidRPr="00047B69">
      <w:pPr>
        <w:ind w:firstLine="708"/>
        <w:jc w:val="both"/>
      </w:pPr>
    </w:p>
    <w:p w:rsidRDefault="00BC548C" w:rsidP="00721780" w:rsidR="00344FB6">
      <w:pPr>
        <w:jc w:val="center"/>
      </w:pPr>
      <w:r w:rsidRPr="00047B69">
        <w:t xml:space="preserve">U Osijeku </w:t>
      </w:r>
      <w:r w:rsidR="00341C0D">
        <w:t>23</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5E1272" w:rsidP="00BC548C" w:rsidR="005E1272">
      <w:pPr>
        <w:jc w:val="both"/>
      </w:pPr>
    </w:p>
    <w:p w:rsidRDefault="005E1272" w:rsidP="00BC548C" w:rsidR="005E1272">
      <w:pPr>
        <w:jc w:val="both"/>
      </w:pPr>
    </w:p>
    <w:p w:rsidRDefault="005E1272" w:rsidP="00BC548C" w:rsidR="005E1272">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981395" w:rsidR="008E28EF">
      <w:pPr>
        <w:jc w:val="both"/>
        <w:rPr>
          <w:color w:val="000000"/>
        </w:rPr>
      </w:pPr>
      <w:r w:rsidRPr="00047B69">
        <w:t xml:space="preserve">1. </w:t>
      </w:r>
      <w:proofErr w:type="spellStart"/>
      <w:r w:rsidR="008E28EF">
        <w:rPr>
          <w:color w:val="000000"/>
        </w:rPr>
        <w:t>zz</w:t>
      </w:r>
      <w:proofErr w:type="spellEnd"/>
      <w:r w:rsidR="008E28EF">
        <w:rPr>
          <w:color w:val="000000"/>
        </w:rPr>
        <w:t xml:space="preserve"> dužnika </w:t>
      </w:r>
      <w:r w:rsidR="000B5088" w:rsidRPr="000B5088">
        <w:rPr>
          <w:color w:val="000000"/>
        </w:rPr>
        <w:t xml:space="preserve">Emilija Burić, </w:t>
      </w:r>
      <w:proofErr w:type="spellStart"/>
      <w:r w:rsidR="000B5088" w:rsidRPr="000B5088">
        <w:rPr>
          <w:color w:val="000000"/>
        </w:rPr>
        <w:t>Trpanj</w:t>
      </w:r>
      <w:proofErr w:type="spellEnd"/>
      <w:r w:rsidR="000B5088" w:rsidRPr="000B5088">
        <w:rPr>
          <w:color w:val="000000"/>
        </w:rPr>
        <w:t xml:space="preserve">, Put </w:t>
      </w:r>
      <w:proofErr w:type="spellStart"/>
      <w:r w:rsidR="000B5088" w:rsidRPr="000B5088">
        <w:rPr>
          <w:color w:val="000000"/>
        </w:rPr>
        <w:t>Zaborča</w:t>
      </w:r>
      <w:proofErr w:type="spellEnd"/>
      <w:r w:rsidR="000B5088" w:rsidRPr="000B5088">
        <w:rPr>
          <w:color w:val="000000"/>
        </w:rPr>
        <w:t xml:space="preserve"> 30</w:t>
      </w:r>
    </w:p>
    <w:p w:rsidRDefault="00BC548C" w:rsidP="00981395" w:rsidR="00981395">
      <w:pPr>
        <w:jc w:val="both"/>
      </w:pPr>
      <w:r w:rsidRPr="00047B69">
        <w:t xml:space="preserve">2. </w:t>
      </w:r>
      <w:r w:rsidR="00D17B8F">
        <w:t>dužnik</w:t>
      </w:r>
      <w:r w:rsidR="003A6EEB">
        <w:t xml:space="preserve"> </w:t>
      </w:r>
      <w:r w:rsidR="000B5088">
        <w:t>TURISTIČKA AGENCIJA TRPANJ j.d.o.o., Čepin, Psunjska 102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F351A">
        <w:rPr>
          <w:color w:val="000000"/>
        </w:rPr>
        <w:t>2</w:t>
      </w:r>
      <w:r w:rsidR="000B5088">
        <w:rPr>
          <w:color w:val="000000"/>
        </w:rPr>
        <w:t>9</w:t>
      </w:r>
      <w:r w:rsidR="00981395">
        <w:rPr>
          <w:color w:val="000000"/>
        </w:rPr>
        <w:t>.</w:t>
      </w:r>
      <w:r w:rsidR="00796F87">
        <w:rPr>
          <w:color w:val="000000"/>
        </w:rPr>
        <w:t>0</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CB2" w:rsidR="00B17CB2">
      <w:r>
        <w:separator/>
      </w:r>
    </w:p>
  </w:endnote>
  <w:endnote w:id="0" w:type="continuationSeparator">
    <w:p w:rsidRDefault="00B17CB2" w:rsidR="00B17C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CB2" w:rsidR="00B17CB2">
      <w:r>
        <w:separator/>
      </w:r>
    </w:p>
  </w:footnote>
  <w:footnote w:id="0" w:type="continuationSeparator">
    <w:p w:rsidRDefault="00B17CB2" w:rsidR="00B17C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065B">
      <w:rPr>
        <w:rStyle w:val="Brojstranice"/>
        <w:noProof/>
      </w:rPr>
      <w:t>3</w:t>
    </w:r>
    <w:r>
      <w:rPr>
        <w:rStyle w:val="Brojstranice"/>
      </w:rPr>
      <w:fldChar w:fldCharType="end"/>
    </w:r>
  </w:p>
  <w:p w:rsidRDefault="00D73937" w:rsidP="00D73937" w:rsidR="00D73937">
    <w:pPr>
      <w:pStyle w:val="Zaglavlje"/>
      <w:jc w:val="right"/>
    </w:pPr>
    <w:r>
      <w:t>7 St-296/18-8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A14" w:rsidP="00BB4A14" w:rsidR="00BB4A14">
    <w:pPr>
      <w:pStyle w:val="Zaglavlje"/>
      <w:jc w:val="right"/>
    </w:pPr>
    <w:r>
      <w:t>7 St-</w:t>
    </w:r>
    <w:r w:rsidR="00AF4FBC">
      <w:t>2</w:t>
    </w:r>
    <w:r w:rsidR="00D73937">
      <w:t>96</w:t>
    </w:r>
    <w:r>
      <w:t>/18-</w:t>
    </w:r>
    <w:r w:rsidR="00AF4FBC">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088"/>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63972"/>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3512E"/>
    <w:rsid w:val="00341C0D"/>
    <w:rsid w:val="003428AC"/>
    <w:rsid w:val="00342932"/>
    <w:rsid w:val="003432D0"/>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6C8E"/>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5900"/>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1272"/>
    <w:rsid w:val="005E26ED"/>
    <w:rsid w:val="005E2BEA"/>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96F87"/>
    <w:rsid w:val="007A122F"/>
    <w:rsid w:val="007A2C13"/>
    <w:rsid w:val="007A456B"/>
    <w:rsid w:val="007A49B3"/>
    <w:rsid w:val="007A5FAD"/>
    <w:rsid w:val="007A7B5D"/>
    <w:rsid w:val="007B1470"/>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8EF"/>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1D83"/>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6C3"/>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5B"/>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4FBC"/>
    <w:rsid w:val="00AF5B14"/>
    <w:rsid w:val="00AF6846"/>
    <w:rsid w:val="00AF6C13"/>
    <w:rsid w:val="00AF7DAE"/>
    <w:rsid w:val="00B026F7"/>
    <w:rsid w:val="00B04E74"/>
    <w:rsid w:val="00B0554D"/>
    <w:rsid w:val="00B05F37"/>
    <w:rsid w:val="00B0792E"/>
    <w:rsid w:val="00B10327"/>
    <w:rsid w:val="00B11CC6"/>
    <w:rsid w:val="00B1351B"/>
    <w:rsid w:val="00B1351D"/>
    <w:rsid w:val="00B14188"/>
    <w:rsid w:val="00B15F6D"/>
    <w:rsid w:val="00B162DF"/>
    <w:rsid w:val="00B17CB2"/>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4A14"/>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5CA"/>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937"/>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5EB9"/>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AC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351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AD065B"/>
    <w:rPr>
      <w:color w:val="808080"/>
      <w:bdr w:space="0" w:sz="0" w:color="auto" w:val="none"/>
      <w:shd w:fill="CCFFFF" w:color="auto" w:val="clear"/>
    </w:rPr>
  </w:style>
  <w:style w:customStyle="true" w:styleId="eSPISCCParagraphDefaultFont" w:type="character">
    <w:name w:val="eSPIS_CC_Paragraph Default Font"/>
    <w:basedOn w:val="Naglaeno"/>
    <w:rsid w:val="00AD065B"/>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AD065B"/>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D065B"/>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D065B"/>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AD065B"/>
    <w:rPr>
      <w:color w:val="808080"/>
      <w:bdr w:color="auto" w:space="0" w:sz="0" w:val="none"/>
      <w:shd w:color="auto" w:fill="CCFFFF" w:val="clear"/>
    </w:rPr>
  </w:style>
  <w:style w:customStyle="1" w:styleId="eSPISCCParagraphDefaultFont" w:type="character">
    <w:name w:val="eSPIS_CC_Paragraph Default Font"/>
    <w:basedOn w:val="Naglaeno"/>
    <w:rsid w:val="00AD065B"/>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AD065B"/>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D065B"/>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D065B"/>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209153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412026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08920771">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913617">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495878289">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St-296/2018</izvorni_sadrzaj>
    <derivirana_varijabla naziv="DomainObject.Predmet.OznakaBroj_1">St-296/2018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TURISTIČKA AGENCIJA TRPANJ jednostavno društvo s ograničenom odgovornošću za turizam i mjenjačke poslove</izvorni_sadrzaj>
    <derivirana_varijabla naziv="DomainObject.Predmet.ProtustrankaFormated_1">  TURISTIČKA AGENCIJA TRPANJ jednostavno društvo s ograničenom odgovornošću za turizam i mjenjačke poslove</derivirana_varijabla>
  </DomainObject.Predmet.ProtustrankaFormated>
  <DomainObject.Predmet.ProtustrankaFormatedOIB>
    <izvorni_sadrzaj>  TURISTIČKA AGENCIJA TRPANJ jednostavno društvo s ograničenom odgovornošću za turizam i mjenjačke poslove, OIB 67483089267</izvorni_sadrzaj>
    <derivirana_varijabla naziv="DomainObject.Predmet.ProtustrankaFormatedOIB_1">  TURISTIČKA AGENCIJA TRPANJ jednostavno društvo s ograničenom odgovornošću za turizam i mjenjačke poslove, OIB 67483089267</derivirana_varijabla>
  </DomainObject.Predmet.ProtustrankaFormatedOIB>
  <DomainObject.Predmet.ProtustrankaFormatedWithAdress>
    <izvorni_sadrzaj> TURISTIČKA AGENCIJA TRPANJ jednostavno društvo s ograničenom odgovornošću za turizam i mjenjačke poslove, Psunjska 102, 31431 Čepin</izvorni_sadrzaj>
    <derivirana_varijabla naziv="DomainObject.Predmet.ProtustrankaFormatedWithAdress_1"> TURISTIČKA AGENCIJA TRPANJ jednostavno društvo s ograničenom odgovornošću za turizam i mjenjačke poslove, Psunjska 102, 31431 Čepin</derivirana_varijabla>
  </DomainObject.Predmet.ProtustrankaFormatedWithAdress>
  <DomainObject.Predmet.ProtustrankaFormatedWithAdressOIB>
    <izvorni_sadrzaj> TURISTIČKA AGENCIJA TRPANJ jednostavno društvo s ograničenom odgovornošću za turizam i mjenjačke poslove, OIB 67483089267, Psunjska 102, 31431 Čepin</izvorni_sadrzaj>
    <derivirana_varijabla naziv="DomainObject.Predmet.ProtustrankaFormatedWithAdressOIB_1"> TURISTIČKA AGENCIJA TRPANJ jednostavno društvo s ograničenom odgovornošću za turizam i mjenjačke poslove, OIB 67483089267, Psunjska 102, 31431 Čepin</derivirana_varijabla>
  </DomainObject.Predmet.ProtustrankaFormatedWithAdressOIB>
  <DomainObject.Predmet.ProtustrankaWithAdress>
    <izvorni_sadrzaj>TURISTIČKA AGENCIJA TRPANJ jednostavno društvo s ograničenom odgovornošću za turizam i mjenjačke poslove Psunjska 102, 31431 Čepin</izvorni_sadrzaj>
    <derivirana_varijabla naziv="DomainObject.Predmet.ProtustrankaWithAdress_1">TURISTIČKA AGENCIJA TRPANJ jednostavno društvo s ograničenom odgovornošću za turizam i mjenjačke poslove Psunjska 102, 31431 Čepin</derivirana_varijabla>
  </DomainObject.Predmet.ProtustrankaWithAdress>
  <DomainObject.Predmet.ProtustrankaWithAdressOIB>
    <izvorni_sadrzaj>TURISTIČKA AGENCIJA TRPANJ jednostavno društvo s ograničenom odgovornošću za turizam i mjenjačke poslove, OIB 67483089267, Psunjska 102, 31431 Čepin</izvorni_sadrzaj>
    <derivirana_varijabla naziv="DomainObject.Predmet.ProtustrankaWithAdressOIB_1">TURISTIČKA AGENCIJA TRPANJ jednostavno društvo s ograničenom odgovornošću za turizam i mjenjačke poslove, OIB 67483089267, Psunjska 102, 31431 Čepin</derivirana_varijabla>
  </DomainObject.Predmet.ProtustrankaWithAdressOIB>
  <DomainObject.Predmet.ProtustrankaNazivFormated>
    <izvorni_sadrzaj>TURISTIČKA AGENCIJA TRPANJ jednostavno društvo s ograničenom odgovornošću za turizam i mjenjačke poslove</izvorni_sadrzaj>
    <derivirana_varijabla naziv="DomainObject.Predmet.ProtustrankaNazivFormated_1">TURISTIČKA AGENCIJA TRPANJ jednostavno društvo s ograničenom odgovornošću za turizam i mjenjačke poslove</derivirana_varijabla>
  </DomainObject.Predmet.ProtustrankaNazivFormated>
  <DomainObject.Predmet.ProtustrankaNazivFormatedOIB>
    <izvorni_sadrzaj>TURISTIČKA AGENCIJA TRPANJ jednostavno društvo s ograničenom odgovornošću za turizam i mjenjačke poslove, OIB 67483089267</izvorni_sadrzaj>
    <derivirana_varijabla naziv="DomainObject.Predmet.ProtustrankaNazivFormatedOIB_1">TURISTIČKA AGENCIJA TRPANJ jednostavno društvo s ograničenom odgovornošću za turizam i mjenjačke poslove, OIB 67483089267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TURISTIČKA AGENCIJA TRPANJ jednostavno društvo s ograničenom odgovornošću za turizam i mjenjačke poslove</item>
    </izvorni_sadrzaj>
    <derivirana_varijabla naziv="DomainObject.Predmet.ProtuStrankaListFormated_1">
      <item>TURISTIČKA AGENCIJA TRPANJ jednostavno društvo s ograničenom odgovornošću za turizam i mjenjačke poslove</item>
    </derivirana_varijabla>
  </DomainObject.Predmet.ProtuStrankaListFormated>
  <DomainObject.Predmet.ProtuStrankaListFormatedOIB>
    <izvorni_sadrzaj>
      <item>TURISTIČKA AGENCIJA TRPANJ jednostavno društvo s ograničenom odgovornošću za turizam i mjenjačke poslove, OIB 67483089267</item>
    </izvorni_sadrzaj>
    <derivirana_varijabla naziv="DomainObject.Predmet.ProtuStrankaListFormatedOIB_1">
      <item>TURISTIČKA AGENCIJA TRPANJ jednostavno društvo s ograničenom odgovornošću za turizam i mjenjačke poslove, OIB 67483089267</item>
    </derivirana_varijabla>
  </DomainObject.Predmet.ProtuStrankaListFormatedOIB>
  <DomainObject.Predmet.ProtuStrankaListFormatedWithAdress>
    <izvorni_sadrzaj>
      <item>TURISTIČKA AGENCIJA TRPANJ jednostavno društvo s ograničenom odgovornošću za turizam i mjenjačke poslove, Psunjska 102, 31431 Čepin</item>
    </izvorni_sadrzaj>
    <derivirana_varijabla naziv="DomainObject.Predmet.ProtuStrankaListFormatedWithAdress_1">
      <item>TURISTIČKA AGENCIJA TRPANJ jednostavno društvo s ograničenom odgovornošću za turizam i mjenjačke poslove, Psunjska 102, 31431 Čepin</item>
    </derivirana_varijabla>
  </DomainObject.Predmet.ProtuStrankaListFormatedWithAdress>
  <DomainObject.Predmet.ProtuStrankaListFormatedWithAdressOIB>
    <izvorni_sadrzaj>
      <item>TURISTIČKA AGENCIJA TRPANJ jednostavno društvo s ograničenom odgovornošću za turizam i mjenjačke poslove, OIB 67483089267, Psunjska 102, 31431 Čepin</item>
    </izvorni_sadrzaj>
    <derivirana_varijabla naziv="DomainObject.Predmet.ProtuStrankaListFormatedWithAdressOIB_1">
      <item>TURISTIČKA AGENCIJA TRPANJ jednostavno društvo s ograničenom odgovornošću za turizam i mjenjačke poslove, OIB 67483089267, Psunjska 102, 31431 Čepin</item>
    </derivirana_varijabla>
  </DomainObject.Predmet.ProtuStrankaListFormatedWithAdressOIB>
  <DomainObject.Predmet.ProtuStrankaListNazivFormated>
    <izvorni_sadrzaj>
      <item>TURISTIČKA AGENCIJA TRPANJ jednostavno društvo s ograničenom odgovornošću za turizam i mjenjačke poslove</item>
    </izvorni_sadrzaj>
    <derivirana_varijabla naziv="DomainObject.Predmet.ProtuStrankaListNazivFormated_1">
      <item>TURISTIČKA AGENCIJA TRPANJ jednostavno društvo s ograničenom odgovornošću za turizam i mjenjačke poslove</item>
    </derivirana_varijabla>
  </DomainObject.Predmet.ProtuStrankaListNazivFormated>
  <DomainObject.Predmet.ProtuStrankaListNazivFormatedOIB>
    <izvorni_sadrzaj>
      <item>TURISTIČKA AGENCIJA TRPANJ jednostavno društvo s ograničenom odgovornošću za turizam i mjenjačke poslove, OIB 67483089267</item>
    </izvorni_sadrzaj>
    <derivirana_varijabla naziv="DomainObject.Predmet.ProtuStrankaListNazivFormatedOIB_1">
      <item>TURISTIČKA AGENCIJA TRPANJ jednostavno društvo s ograničenom odgovornošću za turizam i mjenjačke poslove, OIB 67483089267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TURISTIČKA AGENCIJA TRPANJ jednostavno društvo s ograničenom odgovornošću za turizam i mjenjačke poslove</izvorni_sadrzaj>
    <derivirana_varijabla naziv="DomainObject.Predmet.ProtustrankaIDrugi_1">TURISTIČKA AGENCIJA TRPANJ jednostavno društvo s ograničenom odgovornošću za turizam i mjenjačke poslove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TURISTIČKA AGENCIJA TRPANJ jednostavno društvo s ograničenom odgovornošću za turizam i mjenjačke poslove, OIB 67483089267, Psunjska 102, 31431 Čepin</izvorni_sadrzaj>
    <derivirana_varijabla naziv="DomainObject.Predmet.ProtustrankaIDrugiAdressOIB_1">TURISTIČKA AGENCIJA TRPANJ jednostavno društvo s ograničenom odgovornošću za turizam i mjenjačke poslove, OIB 67483089267, Psunjska 102,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TURISTIČKA AGENCIJA TRPANJ jednostavno društvo s ograničenom odgovornošću za turizam i mjenjačke poslove</item>
    </izvorni_sadrzaj>
    <derivirana_varijabla naziv="DomainObject.Predmet.SudioniciListNaziv_1">
      <item>FINA RC OSIJEK</item>
      <item>TURISTIČKA AGENCIJA TRPANJ jednostavno društvo s ograničenom odgovornošću za turizam i mjenjačke poslove</item>
    </derivirana_varijabla>
  </DomainObject.Predmet.SudioniciListNaziv>
  <DomainObject.Predmet.SudioniciListAdressOIB>
    <izvorni_sadrzaj>
      <item>FINA RC OSIJEK, OIB 85821130368</item>
      <item>TURISTIČKA AGENCIJA TRPANJ jednostavno društvo s ograničenom odgovornošću za turizam i mjenjačke poslove, OIB 67483089267, Psunjska 102,31431 Čepin</item>
    </izvorni_sadrzaj>
    <derivirana_varijabla naziv="DomainObject.Predmet.SudioniciListAdressOIB_1">
      <item>FINA RC OSIJEK, OIB 85821130368</item>
      <item>TURISTIČKA AGENCIJA TRPANJ jednostavno društvo s ograničenom odgovornošću za turizam i mjenjačke poslove, OIB 67483089267, Psunjska 102,31431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67483089267</item>
    </izvorni_sadrzaj>
    <derivirana_varijabla naziv="DomainObject.Predmet.SudioniciListNazivOIB_1">
      <item>, OIB 85821130368</item>
      <item>, OIB 67483089267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E3375-C9B1-4AA4-80F8-BC8D9E704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843</properties:Words>
  <properties:Characters>4592</properties:Characters>
  <properties:Lines>137</properties:Lines>
  <properties:Paragraphs>41</properties:Paragraphs>
  <properties:TotalTime>605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2018-04-23T13:06:00Z</cp:lastPrinted>
  <dcterms:modified xmlns:xsi="http://www.w3.org/2001/XMLSchema-instance" xsi:type="dcterms:W3CDTF">2018-04-23T13:06:00Z</dcterms:modified>
  <cp:revision>709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(-8).docx)</vt:lpwstr>
  </prop:property>
  <prop:property name="CC_coloring" pid="4" fmtid="{D5CDD505-2E9C-101B-9397-08002B2CF9AE}">
    <vt:bool>true</vt:bool>
  </prop:property>
  <prop:property name="BrojStranica" pid="5" fmtid="{D5CDD505-2E9C-101B-9397-08002B2CF9AE}">
    <vt:i4>3</vt:i4>
  </prop:property>
</prop:Properties>
</file>