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81a5" w14:paraId="a9a81a5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St-520/17-6</w:t>
      </w:r>
      <w:r w:rsidR="007F4AAC" w:rsidRPr="00721506">
        <w:rPr>
          <w:b/>
        </w:rPr>
        <w:t xml:space="preserve"> 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8C0176">
        <w:t xml:space="preserve">ACTUS </w:t>
      </w:r>
      <w:r w:rsidR="008C0176" w:rsidRPr="005D3532">
        <w:t xml:space="preserve">d.o.o., Zadar, </w:t>
      </w:r>
      <w:r w:rsidR="008C0176">
        <w:t>Dalmatinskog sabora 1</w:t>
      </w:r>
      <w:r w:rsidR="008C0176" w:rsidRPr="005D3532">
        <w:t xml:space="preserve">, OIB: </w:t>
      </w:r>
      <w:r w:rsidR="008C0176">
        <w:t>31934563844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615D85">
        <w:t>6</w:t>
      </w:r>
      <w:r w:rsidR="000A7DAE">
        <w:t>.</w:t>
      </w:r>
      <w:r w:rsidR="00626DBD">
        <w:t xml:space="preserve"> </w:t>
      </w:r>
      <w:r w:rsidR="008C0176">
        <w:t>ožujka 2018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8C0176">
        <w:t xml:space="preserve">ACTUS </w:t>
      </w:r>
      <w:r w:rsidR="008C0176" w:rsidRPr="005D3532">
        <w:t>d.o.o., 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8C0176" w:rsidP="003D5A65" w:rsidR="003D5A65" w:rsidRPr="003D5A65">
      <w:pPr>
        <w:jc w:val="center"/>
      </w:pPr>
      <w:r>
        <w:t>19</w:t>
      </w:r>
      <w:r w:rsidR="003D5A65" w:rsidRPr="003D5A65">
        <w:t xml:space="preserve">. </w:t>
      </w:r>
      <w:r>
        <w:t>travnja</w:t>
      </w:r>
      <w:r w:rsidR="00195532">
        <w:t xml:space="preserve"> 2018</w:t>
      </w:r>
      <w:r w:rsidR="00E52157">
        <w:t xml:space="preserve">. u </w:t>
      </w:r>
      <w:r w:rsidR="00195532">
        <w:t>10</w:t>
      </w:r>
      <w:r w:rsidR="009C2B72">
        <w:t>,</w:t>
      </w:r>
      <w:r>
        <w:t>10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8C0176">
        <w:t>Željka Lenđera</w:t>
      </w:r>
      <w:r w:rsidR="00E52157" w:rsidRPr="00E52157">
        <w:t xml:space="preserve">, </w:t>
      </w:r>
      <w:r w:rsidR="008C0176">
        <w:t>Zadar</w:t>
      </w:r>
      <w:r w:rsidR="00E52157" w:rsidRPr="00E52157">
        <w:t xml:space="preserve">, </w:t>
      </w:r>
      <w:r w:rsidR="008C0176">
        <w:t>Vukovarska 10/C</w:t>
      </w:r>
      <w:r w:rsidR="00E52157" w:rsidRPr="00E52157">
        <w:t xml:space="preserve">, </w:t>
      </w:r>
      <w:r w:rsidR="008C0176" w:rsidRPr="005D3532">
        <w:t xml:space="preserve">OIB: </w:t>
      </w:r>
      <w:r w:rsidR="008C0176">
        <w:t>60282520553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8C0176">
        <w:t>19</w:t>
      </w:r>
      <w:r w:rsidR="00626DBD">
        <w:t xml:space="preserve">. </w:t>
      </w:r>
      <w:r w:rsidR="008C0176">
        <w:t>travnja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A12269">
        <w:t>10</w:t>
      </w:r>
      <w:r w:rsidR="008C0176">
        <w:t>,1</w:t>
      </w:r>
      <w:r w:rsidR="009C2B72">
        <w:t>0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>. izreke ovog rješenja povjerava se Policijskoj upravi</w:t>
      </w:r>
      <w:r w:rsidR="00D34CF7" w:rsidRPr="00071F11">
        <w:t xml:space="preserve"> </w:t>
      </w:r>
      <w:r w:rsidR="009C2B72">
        <w:t>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>
        <w:t xml:space="preserve">ACTUS </w:t>
      </w:r>
      <w:r w:rsidRPr="005D3532">
        <w:t>d.o.o., Zadar</w:t>
      </w:r>
      <w:r w:rsidRPr="00071F11">
        <w:t xml:space="preserve"> čiji </w:t>
      </w:r>
      <w:r>
        <w:t>je zastupnik</w:t>
      </w:r>
      <w:r w:rsidRPr="00071F11">
        <w:t xml:space="preserve"> po zakonu </w:t>
      </w:r>
      <w:r>
        <w:t>Željko Lenđer</w:t>
      </w:r>
      <w:r w:rsidRPr="00E52157">
        <w:t xml:space="preserve">, </w:t>
      </w:r>
      <w:r>
        <w:t>Zadar</w:t>
      </w:r>
      <w:r w:rsidRPr="00E52157">
        <w:t xml:space="preserve">, </w:t>
      </w:r>
      <w:r>
        <w:t>Vukovarska 10/C</w:t>
      </w:r>
      <w:r w:rsidRPr="00E52157">
        <w:t xml:space="preserve">, </w:t>
      </w:r>
      <w:r w:rsidRPr="005D3532">
        <w:t xml:space="preserve">OIB: </w:t>
      </w:r>
      <w:r>
        <w:t xml:space="preserve">60282520553. </w:t>
      </w:r>
      <w:r w:rsidRPr="00071F11">
        <w:t xml:space="preserve">Na ročište za utvrđivanje uvjeta za pokretanje postupka određeno za dan </w:t>
      </w:r>
      <w:r>
        <w:t>22. veljače</w:t>
      </w:r>
      <w:r w:rsidRPr="00071F11">
        <w:t xml:space="preserve"> 201</w:t>
      </w:r>
      <w:r>
        <w:t>8</w:t>
      </w:r>
      <w:r w:rsidRPr="00071F11">
        <w:t xml:space="preserve">., </w:t>
      </w:r>
      <w:r>
        <w:t>Željko Lenđer</w:t>
      </w:r>
      <w:r w:rsidRPr="00E52157">
        <w:t xml:space="preserve">, </w:t>
      </w:r>
      <w:r w:rsidRPr="00071F11">
        <w:t>premda uredno pozvan</w:t>
      </w:r>
      <w:r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>
        <w:t>Željka Lenđera</w:t>
      </w:r>
      <w:r w:rsidRPr="00653A23">
        <w:t xml:space="preserve"> obzirom da </w:t>
      </w:r>
      <w:r>
        <w:t>je</w:t>
      </w:r>
      <w:r w:rsidRPr="00653A23">
        <w:t xml:space="preserve"> ist</w:t>
      </w:r>
      <w:r>
        <w:t>i</w:t>
      </w:r>
      <w:r w:rsidRPr="00653A23">
        <w:t xml:space="preserve"> već prethodno rješenjem ovog suda broj </w:t>
      </w:r>
      <w:r>
        <w:t>St-520/2017-2</w:t>
      </w:r>
      <w:r w:rsidRPr="00653A23">
        <w:t xml:space="preserve"> od </w:t>
      </w:r>
      <w:r>
        <w:t>31</w:t>
      </w:r>
      <w:r w:rsidRPr="00653A23">
        <w:t xml:space="preserve">. </w:t>
      </w:r>
      <w:r>
        <w:t>siječnja 2018</w:t>
      </w:r>
      <w:r w:rsidRPr="00653A23">
        <w:t xml:space="preserve">. upozoren da će se u slučaju neodazivanja odrediti </w:t>
      </w:r>
      <w:r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>
        <w:t>Željko Lenđer</w:t>
      </w:r>
      <w:r w:rsidRPr="00071F11">
        <w:t xml:space="preserve"> 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upravi </w:t>
      </w:r>
      <w:r>
        <w:t>Zadarskoj.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615D85">
        <w:t>6</w:t>
      </w:r>
      <w:r w:rsidR="000A7DAE">
        <w:t>.</w:t>
      </w:r>
      <w:r w:rsidR="00626DBD">
        <w:t xml:space="preserve"> </w:t>
      </w:r>
      <w:r w:rsidR="002D2B61">
        <w:t>ožujka 2018</w:t>
      </w:r>
      <w:r w:rsidRPr="00071F11">
        <w:t>.</w:t>
      </w:r>
    </w:p>
    <w:p w:rsidRDefault="00071F11" w:rsidP="0030416A" w:rsidR="00071F11" w:rsidRPr="00071F11"/>
    <w:p w:rsidRDefault="0030416A" w:rsidP="0030416A" w:rsidR="0030416A" w:rsidRPr="00071F11">
      <w:pPr>
        <w:ind w:firstLine="708" w:left="4248"/>
        <w:jc w:val="center"/>
      </w:pPr>
      <w:r w:rsidRPr="00071F11">
        <w:t xml:space="preserve">   </w:t>
      </w:r>
      <w:r w:rsidR="00F61FED" w:rsidRPr="00071F11">
        <w:t xml:space="preserve">   </w:t>
      </w:r>
      <w:r w:rsidRPr="00071F11">
        <w:t xml:space="preserve">  </w:t>
      </w:r>
      <w:r w:rsidR="00626DBD">
        <w:t>Sutkinja</w:t>
      </w:r>
    </w:p>
    <w:p w:rsidRDefault="00071F11" w:rsidP="004B2ADD" w:rsidR="0030416A" w:rsidRPr="00071F11">
      <w:pPr>
        <w:ind w:firstLine="708" w:left="4956"/>
        <w:jc w:val="center"/>
      </w:pPr>
      <w:r>
        <w:t xml:space="preserve"> Ardena Bajlo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upravi </w:t>
      </w:r>
      <w:r w:rsidR="002D2B61">
        <w:t>Zadarskoj</w:t>
      </w:r>
    </w:p>
    <w:p w:rsidRDefault="002D2B61" w:rsidP="00C969E8" w:rsidR="002D2B61">
      <w:pPr>
        <w:numPr>
          <w:ilvl w:val="0"/>
          <w:numId w:val="2"/>
        </w:numPr>
      </w:pPr>
      <w:r>
        <w:t>Željku Lenđeru</w:t>
      </w:r>
      <w:r w:rsidRPr="00E52157">
        <w:t xml:space="preserve">, </w:t>
      </w:r>
      <w:r>
        <w:t>Zadar</w:t>
      </w:r>
      <w:r w:rsidRPr="00E52157">
        <w:t xml:space="preserve">, </w:t>
      </w:r>
      <w:r>
        <w:t xml:space="preserve">Vukovarska 10/C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D2B61"/>
    <w:rsid w:val="00303BFF"/>
    <w:rsid w:val="0030416A"/>
    <w:rsid w:val="00350F46"/>
    <w:rsid w:val="0037579F"/>
    <w:rsid w:val="0038689D"/>
    <w:rsid w:val="003D5A65"/>
    <w:rsid w:val="003F07A3"/>
    <w:rsid w:val="004B162F"/>
    <w:rsid w:val="004B2ADD"/>
    <w:rsid w:val="004B64C6"/>
    <w:rsid w:val="00592999"/>
    <w:rsid w:val="005D4160"/>
    <w:rsid w:val="00615D85"/>
    <w:rsid w:val="00626DBD"/>
    <w:rsid w:val="00653A23"/>
    <w:rsid w:val="00721506"/>
    <w:rsid w:val="007355E9"/>
    <w:rsid w:val="00736E8D"/>
    <w:rsid w:val="007F4AAC"/>
    <w:rsid w:val="008C0176"/>
    <w:rsid w:val="008D350E"/>
    <w:rsid w:val="00974B89"/>
    <w:rsid w:val="00987847"/>
    <w:rsid w:val="009C2B72"/>
    <w:rsid w:val="00A12269"/>
    <w:rsid w:val="00A177ED"/>
    <w:rsid w:val="00A23B33"/>
    <w:rsid w:val="00A241EB"/>
    <w:rsid w:val="00A754B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D25050"/>
    <w:rsid w:val="00D34CF7"/>
    <w:rsid w:val="00D41A49"/>
    <w:rsid w:val="00D638E4"/>
    <w:rsid w:val="00D853D6"/>
    <w:rsid w:val="00DF78F8"/>
    <w:rsid w:val="00E52157"/>
    <w:rsid w:val="00E5260C"/>
    <w:rsid w:val="00E8758E"/>
    <w:rsid w:val="00EE5977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7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7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7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7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7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7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7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7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7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7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St-520/2017</izvorni_sadrzaj>
    <derivirana_varijabla naziv="DomainObject.Predmet.OznakaBroj_1">St-520/2017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ACTUS d.o.o. za ugostiteljstvo</izvorni_sadrzaj>
    <derivirana_varijabla naziv="DomainObject.Predmet.ProtustrankaFormated_1">  ACTUS d.o.o. za ugostiteljstvo</derivirana_varijabla>
  </DomainObject.Predmet.ProtustrankaFormated>
  <DomainObject.Predmet.ProtustrankaFormatedOIB>
    <izvorni_sadrzaj>  ACTUS d.o.o. za ugostiteljstvo, OIB 31934563844</izvorni_sadrzaj>
    <derivirana_varijabla naziv="DomainObject.Predmet.ProtustrankaFormatedOIB_1">  ACTUS d.o.o. za ugostiteljstvo, OIB 31934563844</derivirana_varijabla>
  </DomainObject.Predmet.ProtustrankaFormatedOIB>
  <DomainObject.Predmet.ProtustrankaFormatedWithAdress>
    <izvorni_sadrzaj> ACTUS d.o.o. za ugostiteljstvo, Dalmatinskog sabora 1, 23000 Zadar</izvorni_sadrzaj>
    <derivirana_varijabla naziv="DomainObject.Predmet.ProtustrankaFormatedWithAdress_1"> ACTUS d.o.o. za ugostiteljstvo, Dalmatinskog sabora 1, 23000 Zadar</derivirana_varijabla>
  </DomainObject.Predmet.ProtustrankaFormatedWithAdress>
  <DomainObject.Predmet.ProtustrankaFormatedWithAdressOIB>
    <izvorni_sadrzaj> ACTUS d.o.o. za ugostiteljstvo, OIB 31934563844, Dalmatinskog sabora 1, 23000 Zadar</izvorni_sadrzaj>
    <derivirana_varijabla naziv="DomainObject.Predmet.ProtustrankaFormatedWithAdressOIB_1"> ACTUS d.o.o. za ugostiteljstvo, OIB 31934563844, Dalmatinskog sabora 1, 23000 Zadar</derivirana_varijabla>
  </DomainObject.Predmet.ProtustrankaFormatedWithAdressOIB>
  <DomainObject.Predmet.ProtustrankaWithAdress>
    <izvorni_sadrzaj>ACTUS d.o.o. za ugostiteljstvo Dalmatinskog sabora 1, 23000 Zadar</izvorni_sadrzaj>
    <derivirana_varijabla naziv="DomainObject.Predmet.ProtustrankaWithAdress_1">ACTUS d.o.o. za ugostiteljstvo Dalmatinskog sabora 1, 23000 Zadar</derivirana_varijabla>
  </DomainObject.Predmet.ProtustrankaWithAdress>
  <DomainObject.Predmet.ProtustrankaWithAdressOIB>
    <izvorni_sadrzaj>ACTUS d.o.o. za ugostiteljstvo, OIB 31934563844, Dalmatinskog sabora 1, 23000 Zadar</izvorni_sadrzaj>
    <derivirana_varijabla naziv="DomainObject.Predmet.ProtustrankaWithAdressOIB_1">ACTUS d.o.o. za ugostiteljstvo, OIB 31934563844, Dalmatinskog sabora 1, 23000 Zadar</derivirana_varijabla>
  </DomainObject.Predmet.ProtustrankaWithAdressOIB>
  <DomainObject.Predmet.ProtustrankaNazivFormated>
    <izvorni_sadrzaj>ACTUS d.o.o. za ugostiteljstvo</izvorni_sadrzaj>
    <derivirana_varijabla naziv="DomainObject.Predmet.ProtustrankaNazivFormated_1">ACTUS d.o.o. za ugostiteljstvo</derivirana_varijabla>
  </DomainObject.Predmet.ProtustrankaNazivFormated>
  <DomainObject.Predmet.ProtustrankaNazivFormatedOIB>
    <izvorni_sadrzaj>ACTUS d.o.o. za ugostiteljstvo, OIB 31934563844</izvorni_sadrzaj>
    <derivirana_varijabla naziv="DomainObject.Predmet.ProtustrankaNazivFormatedOIB_1">ACTUS d.o.o. za ugostiteljstvo, OIB 31934563844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ACTUS d.o.o. za ugostiteljstvo</item>
    </izvorni_sadrzaj>
    <derivirana_varijabla naziv="DomainObject.Predmet.ProtuStrankaListFormated_1">
      <item>ACTUS d.o.o. za ugostiteljstvo</item>
    </derivirana_varijabla>
  </DomainObject.Predmet.ProtuStrankaListFormated>
  <DomainObject.Predmet.ProtuStrankaListFormatedOIB>
    <izvorni_sadrzaj>
      <item>ACTUS d.o.o. za ugostiteljstvo, OIB 31934563844</item>
    </izvorni_sadrzaj>
    <derivirana_varijabla naziv="DomainObject.Predmet.ProtuStrankaListFormatedOIB_1">
      <item>ACTUS d.o.o. za ugostiteljstvo, OIB 31934563844</item>
    </derivirana_varijabla>
  </DomainObject.Predmet.ProtuStrankaListFormatedOIB>
  <DomainObject.Predmet.ProtuStrankaListFormatedWithAdress>
    <izvorni_sadrzaj>
      <item>ACTUS d.o.o. za ugostiteljstvo, Dalmatinskog sabora 1, 23000 Zadar</item>
    </izvorni_sadrzaj>
    <derivirana_varijabla naziv="DomainObject.Predmet.ProtuStrankaListFormatedWithAdress_1">
      <item>ACTUS d.o.o. za ugostiteljstvo, Dalmatinskog sabora 1, 23000 Zadar</item>
    </derivirana_varijabla>
  </DomainObject.Predmet.ProtuStrankaListFormatedWithAdress>
  <DomainObject.Predmet.ProtuStrankaListFormatedWithAdressOIB>
    <izvorni_sadrzaj>
      <item>ACTUS d.o.o. za ugostiteljstvo, OIB 31934563844, Dalmatinskog sabora 1, 23000 Zadar</item>
    </izvorni_sadrzaj>
    <derivirana_varijabla naziv="DomainObject.Predmet.ProtuStrankaListFormatedWithAdressOIB_1">
      <item>ACTUS d.o.o. za ugostiteljstvo, OIB 31934563844, Dalmatinskog sabora 1, 23000 Zadar</item>
    </derivirana_varijabla>
  </DomainObject.Predmet.ProtuStrankaListFormatedWithAdressOIB>
  <DomainObject.Predmet.ProtuStrankaListNazivFormated>
    <izvorni_sadrzaj>
      <item>ACTUS d.o.o. za ugostiteljstvo</item>
    </izvorni_sadrzaj>
    <derivirana_varijabla naziv="DomainObject.Predmet.ProtuStrankaListNazivFormated_1">
      <item>ACTUS d.o.o. za ugostiteljstvo</item>
    </derivirana_varijabla>
  </DomainObject.Predmet.ProtuStrankaListNazivFormated>
  <DomainObject.Predmet.ProtuStrankaListNazivFormatedOIB>
    <izvorni_sadrzaj>
      <item>ACTUS d.o.o. za ugostiteljstvo, OIB 31934563844</item>
    </izvorni_sadrzaj>
    <derivirana_varijabla naziv="DomainObject.Predmet.ProtuStrankaListNazivFormatedOIB_1">
      <item>ACTUS d.o.o. za ugostiteljstvo, OIB 31934563844</item>
    </derivirana_varijabla>
  </DomainObject.Predmet.ProtuStrankaListNazivFormatedOIB>
  <DomainObject.Predmet.OstaliListFormated>
    <izvorni_sadrzaj>
      <item>Željko Lenđer</item>
    </izvorni_sadrzaj>
    <derivirana_varijabla naziv="DomainObject.Predmet.OstaliListFormated_1">
      <item>Željko Lenđer</item>
    </derivirana_varijabla>
  </DomainObject.Predmet.OstaliListFormated>
  <DomainObject.Predmet.OstaliListFormatedOIB>
    <izvorni_sadrzaj>
      <item>Željko Lenđer, OIB 60282520553</item>
    </izvorni_sadrzaj>
    <derivirana_varijabla naziv="DomainObject.Predmet.OstaliListFormatedOIB_1">
      <item>Željko Lenđer, OIB 60282520553</item>
    </derivirana_varijabla>
  </DomainObject.Predmet.OstaliListFormatedOIB>
  <DomainObject.Predmet.OstaliListFormatedWithAdress>
    <izvorni_sadrzaj>
      <item>Željko Lenđer, Vukovarska Ulica 10 C, 23000 Zadar</item>
    </izvorni_sadrzaj>
    <derivirana_varijabla naziv="DomainObject.Predmet.OstaliListFormatedWithAdress_1">
      <item>Željko Lenđer, Vukovarska Ulica 10 C, 23000 Zadar</item>
    </derivirana_varijabla>
  </DomainObject.Predmet.OstaliListFormatedWithAdress>
  <DomainObject.Predmet.OstaliListFormatedWithAdressOIB>
    <izvorni_sadrzaj>
      <item>Željko Lenđer, OIB 60282520553, Vukovarska Ulica 10 C, 23000 Zadar</item>
    </izvorni_sadrzaj>
    <derivirana_varijabla naziv="DomainObject.Predmet.OstaliListFormatedWithAdressOIB_1">
      <item>Željko Lenđer, OIB 60282520553, Vukovarska Ulica 10 C, 23000 Zadar</item>
    </derivirana_varijabla>
  </DomainObject.Predmet.OstaliListFormatedWithAdressOIB>
  <DomainObject.Predmet.OstaliListNazivFormated>
    <izvorni_sadrzaj>
      <item>Željko Lenđer</item>
    </izvorni_sadrzaj>
    <derivirana_varijabla naziv="DomainObject.Predmet.OstaliListNazivFormated_1">
      <item>Željko Lenđer</item>
    </derivirana_varijabla>
  </DomainObject.Predmet.OstaliListNazivFormated>
  <DomainObject.Predmet.OstaliListNazivFormatedOIB>
    <izvorni_sadrzaj>
      <item>Željko Lenđer, OIB 60282520553</item>
    </izvorni_sadrzaj>
    <derivirana_varijabla naziv="DomainObject.Predmet.OstaliListNazivFormatedOIB_1">
      <item>Željko Lenđer, OIB 60282520553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ACTUS d.o.o. za ugostiteljstvo</izvorni_sadrzaj>
    <derivirana_varijabla naziv="DomainObject.Predmet.ProtustrankaIDrugi_1">ACTUS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ACTUS d.o.o. za ugostiteljstvo, OIB 31934563844, Dalmatinskog sabora 1, 23000 Zadar</izvorni_sadrzaj>
    <derivirana_varijabla naziv="DomainObject.Predmet.ProtustrankaIDrugiAdressOIB_1">ACTUS d.o.o. za ugostiteljstvo, OIB 31934563844, Dalmatinskog sabora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ACTUS d.o.o. za ugostiteljstvo</item>
      <item>fina</item>
      <item>Željko Lenđer</item>
    </izvorni_sadrzaj>
    <derivirana_varijabla naziv="DomainObject.Predmet.SudioniciListNaziv_1">
      <item>ACTUS d.o.o. za ugostiteljstvo</item>
      <item>fina</item>
      <item>Željko Lenđer</item>
    </derivirana_varijabla>
  </DomainObject.Predmet.SudioniciListNaziv>
  <DomainObject.Predmet.SudioniciListAdressOIB>
    <izvorni_sadrzaj>
      <item>ACTUS d.o.o. za ugostiteljstvo, OIB 31934563844, Dalmatinskog sabora 1,23000 Zadar</item>
      <item>fina, OIB 85821130368</item>
      <item>Željko Lenđer, OIB 60282520553, Vukovarska Ulica 10 C,23000 Zadar</item>
    </izvorni_sadrzaj>
    <derivirana_varijabla naziv="DomainObject.Predmet.SudioniciListAdressOIB_1">
      <item>ACTUS d.o.o. za ugostiteljstvo, OIB 31934563844, Dalmatinskog sabora 1,23000 Zadar</item>
      <item>fina, OIB 85821130368</item>
      <item>Željko Lenđer, OIB 60282520553, Vukovarska Ulica 10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31934563844</item>
      <item>, OIB 85821130368</item>
      <item>, OIB 60282520553</item>
    </izvorni_sadrzaj>
    <derivirana_varijabla naziv="DomainObject.Predmet.SudioniciListNazivOIB_1">
      <item>, OIB 31934563844</item>
      <item>, OIB 85821130368</item>
      <item>, OIB 60282520553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1934</properties:Characters>
  <properties:Lines>76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2018-03-06T08:07:00Z</dcterms:created>
  <dc:creator>Administrator</dc:creator>
  <cp:lastModifiedBy>Ante Rubelj</cp:lastModifiedBy>
  <cp:lastPrinted>2017-11-28T10:08:00Z</cp:lastPrinted>
  <dcterms:modified xmlns:xsi="http://www.w3.org/2001/XMLSchema-instance" xsi:type="dcterms:W3CDTF">2018-03-12T10:31:00Z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(PRISILNO DOVOĐENJE POLICIJA- 520-17- Željko Lenđer.docx)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